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582f" w14:paraId="745582f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6B6A87">
        <w:t>739</w:t>
      </w:r>
      <w:r w:rsidR="00172436">
        <w:t>/</w:t>
      </w:r>
      <w:r w:rsidR="006B6A87">
        <w:t>16</w:t>
      </w:r>
      <w:r w:rsidRPr="007D37BA">
        <w:t>-</w:t>
      </w:r>
      <w:r w:rsidR="006B6A87">
        <w:t>36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6B6A87" w:rsidRPr="00CA34F2">
        <w:t>MIJOLOVIĆ d.o.o, Zadar, Šibenska ulica 15, OIB: 79241606744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6B6A87">
        <w:t>Blaž Savić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B22108">
        <w:t>7</w:t>
      </w:r>
      <w:r w:rsidR="006B6A87">
        <w:t>. studenoga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F67A6D" w:rsidP="00A9193B" w:rsidR="00860C24" w:rsidRPr="007D37BA">
      <w:pPr>
        <w:ind w:firstLine="708"/>
        <w:jc w:val="center"/>
      </w:pPr>
      <w:r>
        <w:t>1. prosinca</w:t>
      </w:r>
      <w:r w:rsidR="00C12769">
        <w:t xml:space="preserve"> 201</w:t>
      </w:r>
      <w:r w:rsidR="00172436">
        <w:t>6</w:t>
      </w:r>
      <w:r w:rsidR="00860C24" w:rsidRPr="007D37BA">
        <w:t xml:space="preserve">. godine u </w:t>
      </w:r>
      <w:r w:rsidR="00B22108">
        <w:t>11</w:t>
      </w:r>
      <w:r w:rsidR="00C12769">
        <w:t>,</w:t>
      </w:r>
      <w:r w:rsidR="00B22108">
        <w:t>00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6B6A87" w:rsidP="006B6A87" w:rsidR="00123298" w:rsidRPr="007D37BA">
      <w:pPr>
        <w:ind w:firstLine="708"/>
        <w:jc w:val="both"/>
      </w:pPr>
      <w:r>
        <w:t>1</w:t>
      </w:r>
      <w:r w:rsidR="00123298">
        <w:t>. Donošenje odluke o</w:t>
      </w:r>
      <w:r w:rsidR="00B22108">
        <w:t xml:space="preserve"> uvjetima prodaje</w:t>
      </w:r>
      <w:r>
        <w:t xml:space="preserve"> nekretnine k.č. 91, k.o. Žerava</w:t>
      </w:r>
      <w:r w:rsidR="00B22108">
        <w:t xml:space="preserve"> nakon prve neuspjele dražbe. 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B22108">
        <w:t>7</w:t>
      </w:r>
      <w:r w:rsidR="006B6A87">
        <w:t>. studenoga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77131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D4CA0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1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1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192</properties:Words>
  <properties:Characters>877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2016-11-02T07:19:00Z</dcterms:created>
  <dc:creator>Korisnik</dc:creator>
  <cp:lastModifiedBy>Martina Kalmeta</cp:lastModifiedBy>
  <cp:lastPrinted>2016-09-28T08:25:00Z</cp:lastPrinted>
  <dcterms:modified xmlns:xsi="http://www.w3.org/2001/XMLSchema-instance" xsi:type="dcterms:W3CDTF">2016-11-08T07:52:00Z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