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1563EB" w:rsidR="001563EB">
        <w:tc>
          <w:tcPr>
            <w:tcW w:type="dxa" w:w="2877"/>
            <w:hideMark/>
          </w:tcPr>
          <w:p w:rsidRDefault="001563EB" w:rsidR="001563E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EB" w:rsidR="001563E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563EB" w:rsidR="001563E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563EB" w:rsidR="001563E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87f57d" w14:paraId="887f57d" w:rsidRDefault="001563EB" w:rsidP="001563EB" w:rsidR="001563EB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563EB" w:rsidR="001563EB">
        <w:trPr>
          <w:jc w:val="right"/>
        </w:trPr>
        <w:tc>
          <w:tcPr>
            <w:tcW w:type="dxa" w:w="4320"/>
            <w:hideMark/>
          </w:tcPr>
          <w:p w:rsidRDefault="001563EB" w:rsidR="001563EB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St-380/2016-193</w:t>
            </w:r>
          </w:p>
        </w:tc>
      </w:tr>
    </w:tbl>
    <w:p w:rsidRDefault="001563EB" w:rsidP="001563EB" w:rsidR="001563EB">
      <w:pPr>
        <w:tabs>
          <w:tab w:pos="4050" w:val="left"/>
        </w:tabs>
        <w:jc w:val="center"/>
      </w:pPr>
    </w:p>
    <w:p w:rsidRDefault="001563EB" w:rsidP="001563EB" w:rsidR="001563EB">
      <w:pPr>
        <w:tabs>
          <w:tab w:pos="4050" w:val="left"/>
        </w:tabs>
        <w:jc w:val="center"/>
      </w:pPr>
    </w:p>
    <w:p w:rsidRDefault="001563EB" w:rsidP="001563EB" w:rsidR="001563EB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1563EB" w:rsidP="001563EB" w:rsidR="001563EB">
      <w:pPr>
        <w:tabs>
          <w:tab w:pos="4050" w:val="left"/>
        </w:tabs>
        <w:spacing w:after="0"/>
        <w:jc w:val="center"/>
      </w:pPr>
    </w:p>
    <w:p w:rsidRDefault="001563EB" w:rsidP="001563EB" w:rsidR="001563EB">
      <w:pPr>
        <w:spacing w:after="0"/>
        <w:jc w:val="center"/>
      </w:pPr>
      <w:r>
        <w:t>R J E Š E N J E</w:t>
      </w:r>
    </w:p>
    <w:p w:rsidRDefault="001563EB" w:rsidP="001563EB" w:rsidR="001563EB">
      <w:pPr>
        <w:spacing w:after="0"/>
      </w:pPr>
    </w:p>
    <w:p w:rsidRDefault="001563EB" w:rsidP="001563EB" w:rsidR="001563EB">
      <w:pPr>
        <w:spacing w:after="0"/>
      </w:pPr>
    </w:p>
    <w:p w:rsidRDefault="001563EB" w:rsidP="001563EB" w:rsidR="001563E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1563EB" w:rsidP="001563EB" w:rsidR="001563EB">
      <w:pPr>
        <w:spacing w:after="0"/>
      </w:pPr>
    </w:p>
    <w:p w:rsidRDefault="001563EB" w:rsidP="001563EB" w:rsidR="001563EB">
      <w:pPr>
        <w:spacing w:after="0"/>
      </w:pPr>
    </w:p>
    <w:p w:rsidRDefault="001563EB" w:rsidP="001563EB" w:rsidR="001563EB">
      <w:pPr>
        <w:spacing w:after="0"/>
        <w:jc w:val="center"/>
      </w:pPr>
      <w:r>
        <w:t>r i j e š i o   j e</w:t>
      </w:r>
    </w:p>
    <w:p w:rsidRDefault="001563EB" w:rsidP="001563EB" w:rsidR="001563EB">
      <w:pPr>
        <w:spacing w:after="0"/>
        <w:jc w:val="center"/>
        <w:rPr>
          <w:b/>
        </w:rPr>
      </w:pPr>
    </w:p>
    <w:p w:rsidRDefault="001563EB" w:rsidP="001563EB" w:rsidR="001563EB">
      <w:pPr>
        <w:spacing w:after="0"/>
        <w:jc w:val="center"/>
        <w:rPr>
          <w:b/>
        </w:rPr>
      </w:pPr>
    </w:p>
    <w:p w:rsidRDefault="001563EB" w:rsidP="001563EB" w:rsidR="001563EB">
      <w:pPr>
        <w:pStyle w:val="Odlomakpopisa"/>
        <w:numPr>
          <w:ilvl w:val="0"/>
          <w:numId w:val="48"/>
        </w:numPr>
        <w:spacing w:after="0"/>
      </w:pPr>
      <w:r>
        <w:t xml:space="preserve">Utvrđuje se da je kupac STJEPAN LIGUTIĆ,  Bana Josipa Jelačića 4, 23000 Zadar, OIB: 25354622698 ponudio najveću cijenu i da su ispunjene pretpostavke da mu se dosudi nekretnina stečajnog dužnika upisana kod Općinskog suda u Puli-Pola, </w:t>
      </w:r>
      <w:proofErr w:type="spellStart"/>
      <w:r>
        <w:t>z.k</w:t>
      </w:r>
      <w:proofErr w:type="spellEnd"/>
      <w:r>
        <w:t xml:space="preserve">. odjel Buje, k.o. Umag, </w:t>
      </w:r>
      <w:proofErr w:type="spellStart"/>
      <w:r>
        <w:t>zk.ul</w:t>
      </w:r>
      <w:proofErr w:type="spellEnd"/>
      <w:r>
        <w:t xml:space="preserve">. 5252, </w:t>
      </w:r>
      <w:proofErr w:type="spellStart"/>
      <w:r>
        <w:t>čkbr</w:t>
      </w:r>
      <w:proofErr w:type="spellEnd"/>
      <w:r>
        <w:t>. 2777/4, zgrada mješovite uporabe, površine 930 m2, dvorište 535 m2, ukupne površine 1465 m2, 7. suvlasnički dio: 3/1000 etažno vlasništvo (E-7), VII. Parkirno garažno mjesto oznake 7. smješteno u podrumu sa  ulazom s kolnika, sastoji se od parkirališta površine 13,60 m2. Nalazi se na adresi POZIOI 1 F i 1 G, Umag</w:t>
      </w:r>
    </w:p>
    <w:p w:rsidRDefault="001563EB" w:rsidP="001563EB" w:rsidR="001563EB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STJEPAN LIGUTIĆ, Bana Josipa Jelačića 4, 23000 Zadar, OIB: 25354622698,  za cijenu u iznosu od 34.750,00 kuna.</w:t>
      </w:r>
    </w:p>
    <w:p w:rsidRDefault="001563EB" w:rsidP="001563EB" w:rsidR="001563EB">
      <w:pPr>
        <w:pStyle w:val="Odlomakpopisa"/>
        <w:numPr>
          <w:ilvl w:val="0"/>
          <w:numId w:val="48"/>
        </w:numPr>
        <w:spacing w:after="0"/>
      </w:pPr>
      <w:r>
        <w:t xml:space="preserve">Nalaže se kupcu STJEPAN LIGUTIĆ, Bana Josipa Jelačića 4, 23000 Zadar, OIB: 25354622698, 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32.225,00 kuna na račun Financijske agencije IBAN : HR1123900011300028787, model HR11.</w:t>
      </w:r>
    </w:p>
    <w:p w:rsidRDefault="001563EB" w:rsidP="001563EB" w:rsidR="001563EB">
      <w:pPr>
        <w:spacing w:after="0"/>
        <w:ind w:firstLine="32" w:left="928"/>
        <w:contextualSpacing/>
        <w:jc w:val="both"/>
      </w:pPr>
      <w:r>
        <w:t>Pod "Poziv na broj" (PNB) kao podatak prvi (P1) treba upisati broj 49875, a kao podatak drugi (P2) broj koji je sadržan u tablici pod rednim brojem VII (Lista ponuditelja sa zadnjom najvišom valjanom ponudom u  nadmetanju) - 12858</w:t>
      </w:r>
    </w:p>
    <w:p w:rsidRDefault="001563EB" w:rsidP="001563EB" w:rsidR="001563EB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1563EB" w:rsidP="001563EB" w:rsidR="001563EB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1563EB" w:rsidP="001563EB" w:rsidR="001563EB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1563EB" w:rsidP="001563EB" w:rsidR="001563EB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1563EB" w:rsidP="001563EB" w:rsidR="001563EB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Buje, Istarska 1, 52460 Buje, će u korist kupca</w:t>
      </w:r>
      <w:r>
        <w:t xml:space="preserve"> STJEPAN LIGUTIĆ, Bana Josipa Jelačića 4, 23000 Zadar, OIB: 25354622698, </w:t>
      </w:r>
      <w:r>
        <w:rPr>
          <w:rFonts w:cs="Times New Roman"/>
        </w:rPr>
        <w:t>upisati pravo vlasništva na nekretnini iz točke 1) izreke ovog rješenja.</w:t>
      </w:r>
    </w:p>
    <w:p w:rsidRDefault="001563EB" w:rsidP="001563EB" w:rsidR="001563E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Z-9460/2016, Z-732/10, Z-7448/2017 kao i brisanje zabilježbe rješenja o dosudi.</w:t>
      </w:r>
    </w:p>
    <w:p w:rsidRDefault="001563EB" w:rsidP="001563EB" w:rsidR="001563E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Buje,  zabilježba rješenja o dosudi odmah po primitku  ovog  rješenja. </w:t>
      </w:r>
    </w:p>
    <w:p w:rsidRDefault="001563EB" w:rsidP="001563EB" w:rsidR="001563EB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Puli-Pola, Stalna služba Buje, upis prava  vlasništva na nekretnini  iz točke 1) izreke ovog rješenja za korist kupca</w:t>
      </w:r>
      <w:r>
        <w:t xml:space="preserve"> STJEPAN LIGUTIĆ, Bana Josipa Jelačića 4, 23000 Zadar, OIB: 25354622698,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1563EB" w:rsidP="001563EB" w:rsidR="001563E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Buje,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1563EB" w:rsidP="001563EB" w:rsidR="001563E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1563EB" w:rsidP="001563EB" w:rsidR="001563EB">
      <w:pPr>
        <w:pStyle w:val="Odlomakpopisa"/>
        <w:spacing w:after="0"/>
        <w:rPr>
          <w:rFonts w:cs="Times New Roman"/>
        </w:rPr>
      </w:pPr>
    </w:p>
    <w:p w:rsidRDefault="001563EB" w:rsidP="001563EB" w:rsidR="001563EB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1563EB" w:rsidP="001563EB" w:rsidR="001563E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563EB" w:rsidP="001563EB" w:rsidR="001563EB">
      <w:pPr>
        <w:spacing w:after="0"/>
        <w:jc w:val="center"/>
        <w:rPr>
          <w:rFonts w:cs="Times New Roman"/>
        </w:rPr>
      </w:pPr>
    </w:p>
    <w:p w:rsidRDefault="001563EB" w:rsidP="001563EB" w:rsidR="001563EB">
      <w:pPr>
        <w:spacing w:after="0"/>
        <w:jc w:val="both"/>
        <w:rPr>
          <w:rFonts w:cs="Times New Roman"/>
        </w:rPr>
      </w:pPr>
    </w:p>
    <w:p w:rsidRDefault="001563EB" w:rsidP="001563EB" w:rsidR="001563EB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Financijska agencija dostavila je sudu 13. prosinca 2017. izvještaj o provedenoj elektroničkoj javnoj dražbi (identifikator nadmetanja 4987)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04-09-17-583, kojim je obavijestila sud da je za nekretninu iz točke 1) izreke ovog rješenja o dosudi nadmetanje završeno 06. prosinca 2017. i da je najvišu ponudu na elektroničkoj javnoj dražbi dao kupac</w:t>
      </w:r>
      <w:r>
        <w:t xml:space="preserve"> STJEPAN LIGUTIĆ, Bana Josipa Jelačića 4, 23000 Zadar, OIB: 25354622698,  </w:t>
      </w:r>
      <w:r>
        <w:rPr>
          <w:rFonts w:cs="Times New Roman"/>
        </w:rPr>
        <w:t xml:space="preserve">u iznosu od 34.750,00 kuna, a čija je ponuda valjana. Osim navedenog kupca u nadmetanju su sudjelovali: ALBA PROFIL d.o.o., </w:t>
      </w:r>
      <w:proofErr w:type="spellStart"/>
      <w:r>
        <w:rPr>
          <w:rFonts w:cs="Times New Roman"/>
        </w:rPr>
        <w:t>Razvor</w:t>
      </w:r>
      <w:proofErr w:type="spellEnd"/>
      <w:r>
        <w:rPr>
          <w:rFonts w:cs="Times New Roman"/>
        </w:rPr>
        <w:t xml:space="preserve"> 32, Kumrovec, OIB: 75497704838, Dinko </w:t>
      </w:r>
      <w:proofErr w:type="spellStart"/>
      <w:r>
        <w:rPr>
          <w:rFonts w:cs="Times New Roman"/>
        </w:rPr>
        <w:t>Motušić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 xml:space="preserve"> 29, 52470 Umag, OIB: 72939076587, BUŠĆINA GRADNJA d.o.o., Sveta Marija na Krasu, </w:t>
      </w:r>
      <w:proofErr w:type="spellStart"/>
      <w:r>
        <w:rPr>
          <w:rFonts w:cs="Times New Roman"/>
        </w:rPr>
        <w:t>Buščina</w:t>
      </w:r>
      <w:proofErr w:type="spellEnd"/>
      <w:r>
        <w:rPr>
          <w:rFonts w:cs="Times New Roman"/>
        </w:rPr>
        <w:t xml:space="preserve"> 20 D, 52470 Umag, OIB: 88815297613, Goran </w:t>
      </w:r>
      <w:proofErr w:type="spellStart"/>
      <w:r>
        <w:rPr>
          <w:rFonts w:cs="Times New Roman"/>
        </w:rPr>
        <w:t>Glažar</w:t>
      </w:r>
      <w:proofErr w:type="spellEnd"/>
      <w:r>
        <w:rPr>
          <w:rFonts w:cs="Times New Roman"/>
        </w:rPr>
        <w:t xml:space="preserve">, Glavani 17, 51221 </w:t>
      </w:r>
      <w:proofErr w:type="spellStart"/>
      <w:r>
        <w:rPr>
          <w:rFonts w:cs="Times New Roman"/>
        </w:rPr>
        <w:t>Kostrena</w:t>
      </w:r>
      <w:proofErr w:type="spellEnd"/>
      <w:r>
        <w:rPr>
          <w:rFonts w:cs="Times New Roman"/>
        </w:rPr>
        <w:t xml:space="preserve">, OIB: 26657891620, Željko Krajina, Ulica D. </w:t>
      </w:r>
      <w:proofErr w:type="spellStart"/>
      <w:r>
        <w:rPr>
          <w:rFonts w:cs="Times New Roman"/>
        </w:rPr>
        <w:t>Alighieria</w:t>
      </w:r>
      <w:proofErr w:type="spellEnd"/>
      <w:r>
        <w:rPr>
          <w:rFonts w:cs="Times New Roman"/>
        </w:rPr>
        <w:t xml:space="preserve"> 24, 52470 Umag, OIB: 01975667298</w:t>
      </w:r>
    </w:p>
    <w:p w:rsidRDefault="001563EB" w:rsidP="001563EB" w:rsidR="001563EB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STJEPAN LIGUTIĆ,  Bana Josipa Jelačića 4, 23000 Zadar, OIB: 25354622698,  </w:t>
      </w:r>
      <w:r>
        <w:rPr>
          <w:rFonts w:cs="Times New Roman"/>
        </w:rPr>
        <w:t>ponudio najveću cijenu jer je za nekretninu iz točke 1) rješenja o dosudi ponudio cijenu u iznosu od 34.750,00 kuna, te da su ispunjene pretpostavke da mu se nekretnina dosudi.</w:t>
      </w:r>
    </w:p>
    <w:p w:rsidRDefault="001563EB" w:rsidP="001563EB" w:rsidR="001563EB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Kupac je uplatio iznos jamčevine od 2.525,00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32.225,00 kuna.</w:t>
      </w:r>
    </w:p>
    <w:p w:rsidRDefault="001563EB" w:rsidP="001563EB" w:rsidR="001563EB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32.225,00 kuna i  nakon što ovo  rješenje postane  pravomoćno.</w:t>
      </w:r>
    </w:p>
    <w:p w:rsidRDefault="001563EB" w:rsidP="001563EB" w:rsidR="001563EB">
      <w:pPr>
        <w:spacing w:after="0"/>
        <w:ind w:firstLine="708"/>
        <w:jc w:val="both"/>
        <w:rPr>
          <w:rFonts w:cs="Times New Roman"/>
        </w:rPr>
      </w:pPr>
    </w:p>
    <w:p w:rsidRDefault="001563EB" w:rsidP="001563EB" w:rsidR="001563E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</w:t>
      </w:r>
      <w:bookmarkStart w:name="_GoBack" w:id="0"/>
      <w:bookmarkEnd w:id="0"/>
      <w:r>
        <w:rPr>
          <w:rFonts w:cs="Times New Roman"/>
        </w:rPr>
        <w:t>i ovog rješenja o dosudi.</w:t>
      </w:r>
    </w:p>
    <w:p w:rsidRDefault="001563EB" w:rsidP="001563EB" w:rsidR="001563EB">
      <w:pPr>
        <w:spacing w:after="0"/>
        <w:ind w:firstLine="708"/>
        <w:jc w:val="both"/>
      </w:pPr>
    </w:p>
    <w:p w:rsidRDefault="001563EB" w:rsidP="001563EB" w:rsidR="001563EB">
      <w:pPr>
        <w:spacing w:after="0"/>
        <w:ind w:firstLine="708"/>
        <w:jc w:val="both"/>
      </w:pPr>
    </w:p>
    <w:p w:rsidRDefault="001563EB" w:rsidP="001563EB" w:rsidR="001563EB">
      <w:pPr>
        <w:spacing w:after="0"/>
        <w:jc w:val="center"/>
      </w:pPr>
      <w:r>
        <w:t>U Varaždinu 19. siječnja 2018.</w:t>
      </w:r>
    </w:p>
    <w:p w:rsidRDefault="001563EB" w:rsidP="001563EB" w:rsidR="001563EB">
      <w:pPr>
        <w:spacing w:after="0"/>
        <w:jc w:val="center"/>
      </w:pPr>
    </w:p>
    <w:p w:rsidRDefault="001563EB" w:rsidP="001563EB" w:rsidR="001563EB">
      <w:pPr>
        <w:spacing w:after="0"/>
        <w:ind w:left="6372"/>
        <w:jc w:val="both"/>
      </w:pPr>
      <w:r>
        <w:t xml:space="preserve">     Sudac:                    </w:t>
      </w:r>
    </w:p>
    <w:p w:rsidRDefault="001563EB" w:rsidP="001563EB" w:rsidR="001563EB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1563EB" w:rsidP="001563EB" w:rsidR="001563EB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1563EB" w:rsidP="001563EB" w:rsidR="001563EB">
      <w:pPr>
        <w:spacing w:after="0"/>
        <w:jc w:val="center"/>
      </w:pPr>
    </w:p>
    <w:p w:rsidRDefault="001563EB" w:rsidP="001563EB" w:rsidR="001563EB">
      <w:pPr>
        <w:spacing w:after="0"/>
        <w:jc w:val="center"/>
      </w:pPr>
    </w:p>
    <w:p w:rsidRDefault="001563EB" w:rsidP="001563EB" w:rsidR="001563EB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563EB" w:rsidP="001563EB" w:rsidR="001563EB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1563EB" w:rsidP="001563EB" w:rsidR="001563EB">
      <w:pPr>
        <w:spacing w:after="0"/>
        <w:jc w:val="center"/>
      </w:pPr>
    </w:p>
    <w:p w:rsidRDefault="001563EB" w:rsidP="001563EB" w:rsidR="001563EB">
      <w:pPr>
        <w:spacing w:after="0"/>
        <w:jc w:val="center"/>
      </w:pPr>
    </w:p>
    <w:p w:rsidRDefault="001563EB" w:rsidP="001563EB" w:rsidR="001563EB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1563EB" w:rsidP="001563EB" w:rsidR="001563E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1563EB" w:rsidP="001563EB" w:rsidR="001563EB">
      <w:pPr>
        <w:spacing w:after="0"/>
        <w:jc w:val="both"/>
        <w:rPr>
          <w:rFonts w:cs="Times New Roman"/>
        </w:rPr>
      </w:pPr>
    </w:p>
    <w:p w:rsidRDefault="001563EB" w:rsidP="001563EB" w:rsidR="001563EB">
      <w:pPr>
        <w:spacing w:after="0"/>
        <w:jc w:val="both"/>
        <w:rPr>
          <w:rFonts w:cs="Times New Roman"/>
        </w:rPr>
      </w:pPr>
    </w:p>
    <w:p w:rsidRDefault="001563EB" w:rsidP="001563EB" w:rsidR="001563E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1563EB" w:rsidP="001563EB" w:rsidR="001563E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1563EB" w:rsidP="001563EB" w:rsidR="001563E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 Istarska 1, 52460 Buje, odmah radi zabilježbe rješenja o dosudi,</w:t>
      </w:r>
    </w:p>
    <w:p w:rsidRDefault="001563EB" w:rsidP="001563EB" w:rsidR="001563E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 Istarska 1, 52460 Buje, po pravomoćnosti, </w:t>
      </w:r>
    </w:p>
    <w:p w:rsidRDefault="001563EB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081067">
        <w:rPr>
          <w:rFonts w:cs="Times New Roman"/>
        </w:rPr>
        <w:t>Financijska agencija, Regionalni centar Split, Mažuranićevo šetalište 24B, 21000 Split, nakon pravomoćnosti s klauzulom pravomoćnosti.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1563E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B86" w:rsidP="00537B78" w:rsidR="004E1B86">
      <w:r>
        <w:separator/>
      </w:r>
    </w:p>
  </w:endnote>
  <w:endnote w:id="0" w:type="continuationSeparator">
    <w:p w:rsidRDefault="004E1B86" w:rsidP="00537B78" w:rsidR="004E1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9099018"/>
      <w:docPartObj>
        <w:docPartGallery w:val="Page Numbers (Bottom of Page)"/>
        <w:docPartUnique/>
      </w:docPartObj>
    </w:sdtPr>
    <w:sdtEndPr/>
    <w:sdtContent>
      <w:p w:rsidRDefault="001563EB" w:rsidR="001563E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3A5">
          <w:t>2</w:t>
        </w:r>
        <w:r>
          <w:fldChar w:fldCharType="end"/>
        </w:r>
      </w:p>
    </w:sdtContent>
  </w:sdt>
  <w:p w:rsidRDefault="001563EB" w:rsidR="001563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B86" w:rsidP="00537B78" w:rsidR="004E1B86">
      <w:r>
        <w:separator/>
      </w:r>
    </w:p>
  </w:footnote>
  <w:footnote w:id="0" w:type="continuationSeparator">
    <w:p w:rsidRDefault="004E1B86" w:rsidP="00537B78" w:rsidR="004E1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3EB" w:rsidR="008333A9">
    <w:pPr>
      <w:pStyle w:val="Zaglavlje"/>
    </w:pPr>
    <w:r>
      <w:rPr>
        <w:rStyle w:val="PozadinaSvijetloCrvena"/>
        <w:shd w:fill="auto" w:color="auto" w:val="clear"/>
      </w:rPr>
      <w:t>Poslovni broj : 6 St-380/2016-193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BB0C36BE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067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9EA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3EB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3A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B86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563E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563E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7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STJEPAN LIGUTIĆ, iz Zadra</izvorni_sadrzaj>
    <derivirana_varijabla naziv="DomainObject.Primjedba_1">STJEPAN LIGUTIĆ, iz Zadra</derivirana_varijabla>
  </DomainObject.Primjedba>
  <DomainObject.Oznaka>
    <izvorni_sadrzaj>St-380/2016-193</izvorni_sadrzaj>
    <derivirana_varijabla naziv="DomainObject.Oznaka_1">St-380/2016-193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St-380/2016-193</izvorni_sadrzaj>
    <derivirana_varijabla naziv="DomainObject.PoslovniBrojDokumenta_1">St-380/2016-193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B8001-C43E-4D0A-8203-8344DB599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1054</properties:Words>
  <properties:Characters>5611</properties:Characters>
  <properties:Lines>131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2018-01-19T13:03:00Z</cp:lastPrinted>
  <dcterms:modified xmlns:xsi="http://www.w3.org/2001/XMLSchema-instance" xsi:type="dcterms:W3CDTF">2018-01-19T13:03:00Z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