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7b1a" w14:paraId="b807b1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646E9">
        <w:t>1468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646E9">
        <w:t xml:space="preserve"> </w:t>
      </w:r>
      <w:proofErr w:type="spellStart"/>
      <w:r w:rsidR="000646E9">
        <w:t>JIN</w:t>
      </w:r>
      <w:proofErr w:type="spellEnd"/>
      <w:r w:rsidR="000646E9">
        <w:t xml:space="preserve"> </w:t>
      </w:r>
      <w:proofErr w:type="spellStart"/>
      <w:r w:rsidR="000646E9">
        <w:t>YUBAO</w:t>
      </w:r>
      <w:proofErr w:type="spellEnd"/>
      <w:r w:rsidR="000646E9">
        <w:t xml:space="preserve"> d.o.o. Zagreb, Dobojska </w:t>
      </w:r>
      <w:proofErr w:type="spellStart"/>
      <w:r w:rsidR="000646E9">
        <w:t>32</w:t>
      </w:r>
      <w:proofErr w:type="spellEnd"/>
      <w:r w:rsidR="000646E9">
        <w:t xml:space="preserve">, </w:t>
      </w:r>
      <w:proofErr w:type="spellStart"/>
      <w:r w:rsidR="000646E9">
        <w:t>OIB</w:t>
      </w:r>
      <w:proofErr w:type="spellEnd"/>
      <w:r w:rsidR="000646E9">
        <w:t xml:space="preserve">: </w:t>
      </w:r>
      <w:proofErr w:type="spellStart"/>
      <w:r w:rsidR="000646E9">
        <w:t>32751089778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D3B4E">
        <w:rPr>
          <w:bCs/>
        </w:rPr>
        <w:t xml:space="preserve"> </w:t>
      </w:r>
      <w:proofErr w:type="spellStart"/>
      <w:r w:rsidR="000646E9">
        <w:t>JIN</w:t>
      </w:r>
      <w:proofErr w:type="spellEnd"/>
      <w:r w:rsidR="000646E9">
        <w:t xml:space="preserve"> </w:t>
      </w:r>
      <w:proofErr w:type="spellStart"/>
      <w:r w:rsidR="000646E9">
        <w:t>YUBAO</w:t>
      </w:r>
      <w:proofErr w:type="spellEnd"/>
      <w:r w:rsidR="000646E9">
        <w:t xml:space="preserve"> d.o.o. Zagreb, Dobojska </w:t>
      </w:r>
      <w:proofErr w:type="spellStart"/>
      <w:r w:rsidR="000646E9">
        <w:t>32</w:t>
      </w:r>
      <w:proofErr w:type="spellEnd"/>
      <w:r w:rsidR="000646E9">
        <w:t xml:space="preserve">, </w:t>
      </w:r>
      <w:proofErr w:type="spellStart"/>
      <w:r w:rsidR="000646E9">
        <w:t>OIB</w:t>
      </w:r>
      <w:proofErr w:type="spellEnd"/>
      <w:r w:rsidR="000646E9">
        <w:t xml:space="preserve">: </w:t>
      </w:r>
      <w:proofErr w:type="spellStart"/>
      <w:r w:rsidR="000646E9">
        <w:t>32751089778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646E9">
        <w:t xml:space="preserve"> Zdenko Krstić,</w:t>
      </w:r>
      <w:r w:rsidR="00B7295B">
        <w:t xml:space="preserve"> </w:t>
      </w:r>
      <w:proofErr w:type="spellStart"/>
      <w:r w:rsidR="00B7295B">
        <w:t>odvj</w:t>
      </w:r>
      <w:proofErr w:type="spellEnd"/>
      <w:r w:rsidR="00B7295B">
        <w:t>. iz</w:t>
      </w:r>
      <w:r w:rsidR="000646E9">
        <w:t xml:space="preserve"> Osijek</w:t>
      </w:r>
      <w:r w:rsidR="00B7295B">
        <w:t>a</w:t>
      </w:r>
      <w:r w:rsidR="000646E9">
        <w:t xml:space="preserve">, Županijska 2, </w:t>
      </w:r>
      <w:proofErr w:type="spellStart"/>
      <w:r w:rsidR="000646E9">
        <w:t>OIB</w:t>
      </w:r>
      <w:proofErr w:type="spellEnd"/>
      <w:r w:rsidR="000646E9">
        <w:t xml:space="preserve">: </w:t>
      </w:r>
      <w:proofErr w:type="spellStart"/>
      <w:r w:rsidR="000646E9">
        <w:t>13827089798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47A01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B7295B">
        <w:t>19</w:t>
      </w:r>
      <w:proofErr w:type="spellEnd"/>
      <w:r w:rsidR="00F7152E">
        <w:t xml:space="preserve">. </w:t>
      </w:r>
      <w:r w:rsidR="00B7295B">
        <w:t>studenog</w:t>
      </w:r>
      <w:r w:rsidR="00DB097D">
        <w:t xml:space="preserve"> </w:t>
      </w:r>
      <w:proofErr w:type="spellStart"/>
      <w:r w:rsidR="00DB097D">
        <w:t>201</w:t>
      </w:r>
      <w:r w:rsidR="00B7295B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646E9">
        <w:t>1468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0646E9">
        <w:t>1468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47A01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6E9"/>
    <w:rsid w:val="0006489C"/>
    <w:rsid w:val="000831DD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2EBC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4A27"/>
    <w:rsid w:val="001F5C15"/>
    <w:rsid w:val="001F739B"/>
    <w:rsid w:val="001F7857"/>
    <w:rsid w:val="00203E48"/>
    <w:rsid w:val="002111CA"/>
    <w:rsid w:val="002139B6"/>
    <w:rsid w:val="0022122B"/>
    <w:rsid w:val="00223EE1"/>
    <w:rsid w:val="0023549E"/>
    <w:rsid w:val="0023719D"/>
    <w:rsid w:val="00241967"/>
    <w:rsid w:val="0024241D"/>
    <w:rsid w:val="00264069"/>
    <w:rsid w:val="00265AB9"/>
    <w:rsid w:val="00270458"/>
    <w:rsid w:val="0027136F"/>
    <w:rsid w:val="002768C9"/>
    <w:rsid w:val="00285EB1"/>
    <w:rsid w:val="00291A4E"/>
    <w:rsid w:val="00293A9C"/>
    <w:rsid w:val="002A7F4C"/>
    <w:rsid w:val="002B0E74"/>
    <w:rsid w:val="002B6B2E"/>
    <w:rsid w:val="002C554A"/>
    <w:rsid w:val="002D32AA"/>
    <w:rsid w:val="002E0208"/>
    <w:rsid w:val="002E7338"/>
    <w:rsid w:val="002F6861"/>
    <w:rsid w:val="0031214A"/>
    <w:rsid w:val="00312176"/>
    <w:rsid w:val="003347B4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37287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5D69"/>
    <w:rsid w:val="007B717C"/>
    <w:rsid w:val="007C0B45"/>
    <w:rsid w:val="007D4893"/>
    <w:rsid w:val="007D6523"/>
    <w:rsid w:val="007E5E99"/>
    <w:rsid w:val="007E7F9D"/>
    <w:rsid w:val="007F0ECA"/>
    <w:rsid w:val="0080016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D63E0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36D2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7295B"/>
    <w:rsid w:val="00B91BD0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6C9"/>
    <w:rsid w:val="00C76909"/>
    <w:rsid w:val="00C82343"/>
    <w:rsid w:val="00C8666B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3B4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AFE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3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3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St-1468/2016</izvorni_sadrzaj>
    <derivirana_varijabla naziv="DomainObject.Predmet.OznakaBroj_1">St-1468/2016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 YUBAO d.o.o.</izvorni_sadrzaj>
    <derivirana_varijabla naziv="DomainObject.Predmet.ProtustrankaFormated_1">  JIN YUBAO d.o.o.</derivirana_varijabla>
  </DomainObject.Predmet.ProtustrankaFormated>
  <DomainObject.Predmet.ProtustrankaFormatedOIB>
    <izvorni_sadrzaj>  JIN YUBAO d.o.o., OIB 32751089778</izvorni_sadrzaj>
    <derivirana_varijabla naziv="DomainObject.Predmet.ProtustrankaFormatedOIB_1">  JIN YUBAO d.o.o., OIB 32751089778</derivirana_varijabla>
  </DomainObject.Predmet.ProtustrankaFormatedOIB>
  <DomainObject.Predmet.ProtustrankaFormatedWithAdress>
    <izvorni_sadrzaj> JIN YUBAO d.o.o., Dobojska 32, 10000 Zagreb</izvorni_sadrzaj>
    <derivirana_varijabla naziv="DomainObject.Predmet.ProtustrankaFormatedWithAdress_1"> JIN YUBAO d.o.o., Dobojska 32, 10000 Zagreb</derivirana_varijabla>
  </DomainObject.Predmet.ProtustrankaFormatedWithAdress>
  <DomainObject.Predmet.ProtustrankaFormatedWithAdressOIB>
    <izvorni_sadrzaj> JIN YUBAO d.o.o., OIB 32751089778, Dobojska 32, 10000 Zagreb</izvorni_sadrzaj>
    <derivirana_varijabla naziv="DomainObject.Predmet.ProtustrankaFormatedWithAdressOIB_1"> JIN YUBAO d.o.o., OIB 32751089778, Dobojska 32, 10000 Zagreb</derivirana_varijabla>
  </DomainObject.Predmet.ProtustrankaFormatedWithAdressOIB>
  <DomainObject.Predmet.ProtustrankaWithAdress>
    <izvorni_sadrzaj>JIN YUBAO d.o.o. Dobojska 32, 10000 Zagreb</izvorni_sadrzaj>
    <derivirana_varijabla naziv="DomainObject.Predmet.ProtustrankaWithAdress_1">JIN YUBAO d.o.o. Dobojska 32, 10000 Zagreb</derivirana_varijabla>
  </DomainObject.Predmet.ProtustrankaWithAdress>
  <DomainObject.Predmet.ProtustrankaWithAdressOIB>
    <izvorni_sadrzaj>JIN YUBAO d.o.o., OIB 32751089778, Dobojska 32, 10000 Zagreb</izvorni_sadrzaj>
    <derivirana_varijabla naziv="DomainObject.Predmet.ProtustrankaWithAdressOIB_1">JIN YUBAO d.o.o., OIB 32751089778, Dobojska 32, 10000 Zagreb</derivirana_varijabla>
  </DomainObject.Predmet.ProtustrankaWithAdressOIB>
  <DomainObject.Predmet.ProtustrankaNazivFormated>
    <izvorni_sadrzaj>JIN YUBAO d.o.o.</izvorni_sadrzaj>
    <derivirana_varijabla naziv="DomainObject.Predmet.ProtustrankaNazivFormated_1">JIN YUBAO d.o.o.</derivirana_varijabla>
  </DomainObject.Predmet.ProtustrankaNazivFormated>
  <DomainObject.Predmet.ProtustrankaNazivFormatedOIB>
    <izvorni_sadrzaj>JIN YUBAO d.o.o., OIB 32751089778</izvorni_sadrzaj>
    <derivirana_varijabla naziv="DomainObject.Predmet.ProtustrankaNazivFormatedOIB_1">JIN YUBAO d.o.o., OIB 32751089778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 YUBAO d.o.o.</item>
    </izvorni_sadrzaj>
    <derivirana_varijabla naziv="DomainObject.Predmet.ProtuStrankaListFormated_1">
      <item>JIN YUBAO d.o.o.</item>
    </derivirana_varijabla>
  </DomainObject.Predmet.ProtuStrankaListFormated>
  <DomainObject.Predmet.ProtuStrankaListFormatedOIB>
    <izvorni_sadrzaj>
      <item>JIN YUBAO d.o.o., OIB 32751089778</item>
    </izvorni_sadrzaj>
    <derivirana_varijabla naziv="DomainObject.Predmet.ProtuStrankaListFormatedOIB_1">
      <item>JIN YUBAO d.o.o., OIB 32751089778</item>
    </derivirana_varijabla>
  </DomainObject.Predmet.ProtuStrankaListFormatedOIB>
  <DomainObject.Predmet.ProtuStrankaListFormatedWithAdress>
    <izvorni_sadrzaj>
      <item>JIN YUBAO d.o.o., Dobojska 32, 10000 Zagreb</item>
    </izvorni_sadrzaj>
    <derivirana_varijabla naziv="DomainObject.Predmet.ProtuStrankaListFormatedWithAdress_1">
      <item>JIN YUBAO d.o.o., Dobojska 32, 10000 Zagreb</item>
    </derivirana_varijabla>
  </DomainObject.Predmet.ProtuStrankaListFormatedWithAdress>
  <DomainObject.Predmet.ProtuStrankaListFormatedWithAdressOIB>
    <izvorni_sadrzaj>
      <item>JIN YUBAO d.o.o., OIB 32751089778, Dobojska 32, 10000 Zagreb</item>
    </izvorni_sadrzaj>
    <derivirana_varijabla naziv="DomainObject.Predmet.ProtuStrankaListFormatedWithAdressOIB_1">
      <item>JIN YUBAO d.o.o., OIB 32751089778, Dobojska 32, 10000 Zagreb</item>
    </derivirana_varijabla>
  </DomainObject.Predmet.ProtuStrankaListFormatedWithAdressOIB>
  <DomainObject.Predmet.ProtuStrankaListNazivFormated>
    <izvorni_sadrzaj>
      <item>JIN YUBAO d.o.o.</item>
    </izvorni_sadrzaj>
    <derivirana_varijabla naziv="DomainObject.Predmet.ProtuStrankaListNazivFormated_1">
      <item>JIN YUBAO d.o.o.</item>
    </derivirana_varijabla>
  </DomainObject.Predmet.ProtuStrankaListNazivFormated>
  <DomainObject.Predmet.ProtuStrankaListNazivFormatedOIB>
    <izvorni_sadrzaj>
      <item>JIN YUBAO d.o.o., OIB 32751089778</item>
    </izvorni_sadrzaj>
    <derivirana_varijabla naziv="DomainObject.Predmet.ProtuStrankaListNazivFormatedOIB_1">
      <item>JIN YUBAO d.o.o., OIB 32751089778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 YUBAO d.o.o.</izvorni_sadrzaj>
    <derivirana_varijabla naziv="DomainObject.Predmet.ProtustrankaIDrugi_1">JIN YUBAO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 YUBAO d.o.o., OIB 32751089778, Dobojska 32, 10000 Zagreb</izvorni_sadrzaj>
    <derivirana_varijabla naziv="DomainObject.Predmet.ProtustrankaIDrugiAdressOIB_1">JIN YUBAO d.o.o., OIB 32751089778, Dobojska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 YUBAO d.o.o.</item>
      <item>FINA Regionalni centar Zagreb</item>
    </izvorni_sadrzaj>
    <derivirana_varijabla naziv="DomainObject.Predmet.SudioniciListNaziv_1">
      <item>JIN YUBAO d.o.o.</item>
      <item>FINA Regionalni centar Zagreb</item>
    </derivirana_varijabla>
  </DomainObject.Predmet.SudioniciListNaziv>
  <DomainObject.Predmet.SudioniciListAdressOIB>
    <izvorni_sadrzaj>
      <item>JIN YUBAO d.o.o., OIB 32751089778, Dobojska 32,10000 Zagreb</item>
      <item>FINA Regionalni centar Zagreb, OIB 85821130368, Trg svibanjskih žrtava 1995. 1,10000 Zagreb</item>
    </izvorni_sadrzaj>
    <derivirana_varijabla naziv="DomainObject.Predmet.SudioniciListAdressOIB_1">
      <item>JIN YUBAO d.o.o., OIB 32751089778, Dobojska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32751089778</item>
      <item>, OIB 85821130368</item>
    </izvorni_sadrzaj>
    <derivirana_varijabla naziv="DomainObject.Predmet.SudioniciListNazivOIB_1">
      <item>, OIB 32751089778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DC547-A51D-481D-9717-C82C38594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1920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2016-09-19T08:24:00Z</dcterms:created>
  <dc:creator>wsadmin</dc:creator>
  <cp:lastModifiedBy>Sanda Gučić</cp:lastModifiedBy>
  <cp:lastPrinted>2016-09-19T08:24:00Z</cp:lastPrinted>
  <dcterms:modified xmlns:xsi="http://www.w3.org/2001/XMLSchema-instance" xsi:type="dcterms:W3CDTF">2016-09-19T10:52:00Z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