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577D4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577D4F">
                    <w:t>1331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55762b" w14:paraId="555762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577D4F">
        <w:t xml:space="preserve"> KLUB ZA SKOKOVE U VODU „TREŠNJEVKA“, Zagreb, Trg Krešimira Ćosića 10, registarski broj: 21001966, OIB: 44576199784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77D4F">
        <w:t>KLUB ZA SKOKOVE U VODU „TREŠNJEVKA“, Zagreb, Trg Krešimira Ćosića 10, registarski broj: 21001966, OIB: 44576199784</w:t>
      </w:r>
      <w:r>
        <w:t xml:space="preserve">, na temelju neizvršenih osnova za plaćanje iznosi </w:t>
      </w:r>
      <w:r w:rsidR="00847F2D">
        <w:t>152.105,90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847F2D">
        <w:t xml:space="preserve"> – predsjednik udruge</w:t>
      </w:r>
      <w:r w:rsidR="00956588">
        <w:t xml:space="preserve"> </w:t>
      </w:r>
      <w:r w:rsidR="00847F2D">
        <w:t>Tino Kera, OIB: 90823409974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77D4F">
        <w:t>1331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847F2D">
        <w:t>13</w:t>
      </w:r>
      <w:r w:rsidR="001C5274">
        <w:t>.02.</w:t>
      </w:r>
    </w:p>
    <w:p w:rsidRDefault="00200F0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00F02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6125C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KLUB ZA SKOKOVE U VODU "TREŠNJEVKA"</izvorni_sadrzaj>
    <derivirana_varijabla naziv="DomainObject.Predmet.ProtustrankaFormated_1">  KLUB ZA SKOKOVE U VODU "TREŠNJEVKA"</derivirana_varijabla>
  </DomainObject.Predmet.ProtustrankaFormated>
  <DomainObject.Predmet.ProtustrankaFormatedOIB>
    <izvorni_sadrzaj>  KLUB ZA SKOKOVE U VODU "TREŠNJEVKA", OIB 44576199784</izvorni_sadrzaj>
    <derivirana_varijabla naziv="DomainObject.Predmet.ProtustrankaFormatedOIB_1">  KLUB ZA SKOKOVE U VODU "TREŠNJEVKA", OIB 44576199784</derivirana_varijabla>
  </DomainObject.Predmet.ProtustrankaFormatedOIB>
  <DomainObject.Predmet.ProtustrankaFormatedWithAdress>
    <izvorni_sadrzaj> KLUB ZA SKOKOVE U VODU "TREŠNJEVKA", Trg Krešimira Ćosića 10, 10000 Zagreb</izvorni_sadrzaj>
    <derivirana_varijabla naziv="DomainObject.Predmet.ProtustrankaFormatedWithAdress_1"> KLUB ZA SKOKOVE U VODU "TREŠNJEVKA", Trg Krešimira Ćosića 10, 10000 Zagreb</derivirana_varijabla>
  </DomainObject.Predmet.ProtustrankaFormatedWithAdress>
  <DomainObject.Predmet.ProtustrankaFormatedWithAdressOIB>
    <izvorni_sadrzaj> KLUB ZA SKOKOVE U VODU "TREŠNJEVKA", OIB 44576199784, Trg Krešimira Ćosića 10, 10000 Zagreb</izvorni_sadrzaj>
    <derivirana_varijabla naziv="DomainObject.Predmet.ProtustrankaFormatedWithAdressOIB_1"> KLUB ZA SKOKOVE U VODU "TREŠNJEVKA", OIB 44576199784, Trg Krešimira Ćosića 10, 10000 Zagreb</derivirana_varijabla>
  </DomainObject.Predmet.ProtustrankaFormatedWithAdressOIB>
  <DomainObject.Predmet.ProtustrankaWithAdress>
    <izvorni_sadrzaj>KLUB ZA SKOKOVE U VODU "TREŠNJEVKA" Trg Krešimira Ćosića 10, 10000 Zagreb</izvorni_sadrzaj>
    <derivirana_varijabla naziv="DomainObject.Predmet.ProtustrankaWithAdress_1">KLUB ZA SKOKOVE U VODU "TREŠNJEVKA" Trg Krešimira Ćosića 10, 10000 Zagreb</derivirana_varijabla>
  </DomainObject.Predmet.ProtustrankaWithAdress>
  <DomainObject.Predmet.ProtustrankaWithAdressOIB>
    <izvorni_sadrzaj>KLUB ZA SKOKOVE U VODU "TREŠNJEVKA", OIB 44576199784, Trg Krešimira Ćosića 10, 10000 Zagreb</izvorni_sadrzaj>
    <derivirana_varijabla naziv="DomainObject.Predmet.ProtustrankaWithAdressOIB_1">KLUB ZA SKOKOVE U VODU "TREŠNJEVKA", OIB 44576199784, Trg Krešimira Ćosića 10, 10000 Zagreb</derivirana_varijabla>
  </DomainObject.Predmet.ProtustrankaWithAdressOIB>
  <DomainObject.Predmet.ProtustrankaNazivFormated>
    <izvorni_sadrzaj>KLUB ZA SKOKOVE U VODU "TREŠNJEVKA"</izvorni_sadrzaj>
    <derivirana_varijabla naziv="DomainObject.Predmet.ProtustrankaNazivFormated_1">KLUB ZA SKOKOVE U VODU "TREŠNJEVKA"</derivirana_varijabla>
  </DomainObject.Predmet.ProtustrankaNazivFormated>
  <DomainObject.Predmet.ProtustrankaNazivFormatedOIB>
    <izvorni_sadrzaj>KLUB ZA SKOKOVE U VODU "TREŠNJEVKA", OIB 44576199784</izvorni_sadrzaj>
    <derivirana_varijabla naziv="DomainObject.Predmet.ProtustrankaNazivFormatedOIB_1">KLUB ZA SKOKOVE U VODU "TREŠNJEVKA", OIB 44576199784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"TREŠNJEVKA"</item>
    </izvorni_sadrzaj>
    <derivirana_varijabla naziv="DomainObject.Predmet.ProtuStrankaListFormated_1">
      <item>KLUB ZA SKOKOVE U VODU "TREŠNJEVKA"</item>
    </derivirana_varijabla>
  </DomainObject.Predmet.ProtuStrankaListFormated>
  <DomainObject.Predmet.ProtuStrankaListFormatedOIB>
    <izvorni_sadrzaj>
      <item>KLUB ZA SKOKOVE U VODU "TREŠNJEVKA", OIB 44576199784</item>
    </izvorni_sadrzaj>
    <derivirana_varijabla naziv="DomainObject.Predmet.ProtuStrankaListFormatedOIB_1">
      <item>KLUB ZA SKOKOVE U VODU "TREŠNJEVKA", OIB 44576199784</item>
    </derivirana_varijabla>
  </DomainObject.Predmet.ProtuStrankaListFormatedOIB>
  <DomainObject.Predmet.ProtuStrankaListFormatedWithAdress>
    <izvorni_sadrzaj>
      <item>KLUB ZA SKOKOVE U VODU "TREŠNJEVKA", Trg Krešimira Ćosića 10, 10000 Zagreb</item>
    </izvorni_sadrzaj>
    <derivirana_varijabla naziv="DomainObject.Predmet.ProtuStrankaListFormatedWithAdress_1">
      <item>KLUB ZA SKOKOVE U VODU "TREŠNJEVKA", Trg Krešimira Ćosića 10, 10000 Zagreb</item>
    </derivirana_varijabla>
  </DomainObject.Predmet.ProtuStrankaListFormatedWithAdress>
  <DomainObject.Predmet.ProtuStrankaListFormatedWithAdressOIB>
    <izvorni_sadrzaj>
      <item>KLUB ZA SKOKOVE U VODU "TREŠNJEVKA", OIB 44576199784, Trg Krešimira Ćosića 10, 10000 Zagreb</item>
    </izvorni_sadrzaj>
    <derivirana_varijabla naziv="DomainObject.Predmet.ProtuStrankaListFormatedWithAdressOIB_1">
      <item>KLUB ZA SKOKOVE U VODU "TREŠNJEVKA", OIB 44576199784, Trg Krešimira Ćosića 10, 10000 Zagreb</item>
    </derivirana_varijabla>
  </DomainObject.Predmet.ProtuStrankaListFormatedWithAdressOIB>
  <DomainObject.Predmet.ProtuStrankaListNazivFormated>
    <izvorni_sadrzaj>
      <item>KLUB ZA SKOKOVE U VODU "TREŠNJEVKA"</item>
    </izvorni_sadrzaj>
    <derivirana_varijabla naziv="DomainObject.Predmet.ProtuStrankaListNazivFormated_1">
      <item>KLUB ZA SKOKOVE U VODU "TREŠNJEVKA"</item>
    </derivirana_varijabla>
  </DomainObject.Predmet.ProtuStrankaListNazivFormated>
  <DomainObject.Predmet.ProtuStrankaListNazivFormatedOIB>
    <izvorni_sadrzaj>
      <item>KLUB ZA SKOKOVE U VODU "TREŠNJEVKA", OIB 44576199784</item>
    </izvorni_sadrzaj>
    <derivirana_varijabla naziv="DomainObject.Predmet.ProtuStrankaListNazivFormatedOIB_1">
      <item>KLUB ZA SKOKOVE U VODU "TREŠNJEVKA", OIB 44576199784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"TREŠNJEVKA"</izvorni_sadrzaj>
    <derivirana_varijabla naziv="DomainObject.Predmet.ProtustrankaIDrugi_1">KLUB ZA SKOKOVE U VODU "TREŠNJEVKA"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 SKOKOVE U VODU "TREŠNJEVKA", OIB 44576199784, Trg Krešimira Ćosića 10, 10000 Zagreb</izvorni_sadrzaj>
    <derivirana_varijabla naziv="DomainObject.Predmet.ProtustrankaIDrugiAdressOIB_1">KLUB ZA SKOKOVE U VODU "TREŠNJEVKA", OIB 44576199784, Trg Krešimira Ćosića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ZA SKOKOVE U VODU "TREŠNJEVKA"</item>
      <item>FINA Regionalni centar Zagreb</item>
    </izvorni_sadrzaj>
    <derivirana_varijabla naziv="DomainObject.Predmet.SudioniciListNaziv_1">
      <item>KLUB ZA SKOKOVE U VODU "TREŠNJEVKA"</item>
      <item>FINA Regionalni centar Zagreb</item>
    </derivirana_varijabla>
  </DomainObject.Predmet.SudioniciListNaziv>
  <DomainObject.Predmet.SudioniciListAdressOIB>
    <izvorni_sadrzaj>
      <item>KLUB ZA SKOKOVE U VODU "TREŠNJEVKA", OIB 44576199784, Trg Krešimira Ćosića 10,10000 Zagreb</item>
      <item>FINA Regionalni centar Zagreb, OIB 85821130368, Trg svibanjskih žrtava 1995. 1,10000 Zagreb</item>
    </izvorni_sadrzaj>
    <derivirana_varijabla naziv="DomainObject.Predmet.SudioniciListAdressOIB_1">
      <item>KLUB ZA SKOKOVE U VODU "TREŠNJEVKA", OIB 44576199784, Trg Krešimira Ćosića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44576199784</item>
      <item>, OIB 85821130368</item>
    </izvorni_sadrzaj>
    <derivirana_varijabla naziv="DomainObject.Predmet.SudioniciListNazivOIB_1">
      <item>, OIB 44576199784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2167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2018-12-14T07:43:00Z</dcterms:created>
  <dc:creator>Snježana Andrijanić</dc:creator>
  <cp:lastModifiedBy>Sanda Gučić</cp:lastModifiedBy>
  <cp:lastPrinted>2018-12-14T07:39:00Z</cp:lastPrinted>
  <dcterms:modified xmlns:xsi="http://www.w3.org/2001/XMLSchema-instance" xsi:type="dcterms:W3CDTF">2018-12-14T08:41:00Z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