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5372" w14:paraId="784537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05849">
        <w:t>769</w:t>
      </w:r>
      <w:r w:rsidR="00EF0176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05849" w:rsidR="00105849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05849">
        <w:rPr>
          <w:szCs w:val="20"/>
        </w:rPr>
        <w:t xml:space="preserve">CANDOR AUREUS d.o.o., Zagreb, Božidara Magovca 69, MBS: </w:t>
      </w:r>
    </w:p>
    <w:p w:rsidRDefault="00105849" w:rsidP="00105849" w:rsidR="00027F83">
      <w:pPr>
        <w:ind w:firstLine="708"/>
        <w:jc w:val="both"/>
        <w:rPr>
          <w:szCs w:val="20"/>
        </w:rPr>
      </w:pPr>
      <w:r>
        <w:rPr>
          <w:szCs w:val="20"/>
        </w:rPr>
        <w:t xml:space="preserve">  080597169, OIB: 34656228566</w:t>
      </w:r>
    </w:p>
    <w:p w:rsidRDefault="00E60E7D" w:rsidP="00E60E7D" w:rsidR="00E60E7D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05849">
        <w:t>1.255,76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A44AEC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105849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1536A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44AEC"/>
    <w:rsid w:val="00A509BA"/>
    <w:rsid w:val="00A604BA"/>
    <w:rsid w:val="00A70EBC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50C8A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C3302"/>
    <w:rsid w:val="00ED6AA8"/>
    <w:rsid w:val="00EE6378"/>
    <w:rsid w:val="00EF0176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C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C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CANDOR AUREUS d.o.o. zastupanog po punomoćniku Svjetlana Lokas</izvorni_sadrzaj>
    <derivirana_varijabla naziv="DomainObject.Predmet.ProtustrankaFormated_1">  CANDOR AUREUS d.o.o. zastupanog po punomoćniku Svjetlana Lokas</derivirana_varijabla>
  </DomainObject.Predmet.ProtustrankaFormated>
  <DomainObject.Predmet.ProtustrankaFormatedOIB>
    <izvorni_sadrzaj>  CANDOR AUREUS d.o.o., OIB 34656228566 zastupanog po punomoćniku Svjetlana Lokas</izvorni_sadrzaj>
    <derivirana_varijabla naziv="DomainObject.Predmet.ProtustrankaFormatedOIB_1">  CANDOR AUREUS d.o.o., OIB 34656228566 zastupanog po punomoćniku Svjetlana Lokas</derivirana_varijabla>
  </DomainObject.Predmet.ProtustrankaFormatedOIB>
  <DomainObject.Predmet.ProtustrankaFormatedWithAdress>
    <izvorni_sadrzaj> CANDOR AUREUS d.o.o., Božidara Magovca 69, 10000 Zagreb zastupanog po punomoćniku Svjetlana Lokas</izvorni_sadrzaj>
    <derivirana_varijabla naziv="DomainObject.Predmet.ProtustrankaFormatedWithAdress_1"> CANDOR AUREUS d.o.o., Božidara Magovca 69, 10000 Zagreb zastupanog po punomoćniku Svjetlana Lokas</derivirana_varijabla>
  </DomainObject.Predmet.ProtustrankaFormatedWithAdress>
  <DomainObject.Predmet.ProtustrankaFormatedWithAdressOIB>
    <izvorni_sadrzaj> CANDOR AUREUS d.o.o., OIB 34656228566, Božidara Magovca 69, 10000 Zagreb zastupanog po punomoćniku Svjetlana Lokas</izvorni_sadrzaj>
    <derivirana_varijabla naziv="DomainObject.Predmet.ProtustrankaFormatedWithAdressOIB_1"> CANDOR AUREUS d.o.o., OIB 34656228566, Božidara Magovca 69, 10000 Zagreb zastupanog po punomoćniku Svjetlana Lokas</derivirana_varijabla>
  </DomainObject.Predmet.ProtustrankaFormatedWithAdressOIB>
  <DomainObject.Predmet.ProtustrankaWithAdress>
    <izvorni_sadrzaj>CANDOR AUREUS d.o.o. Božidara Magovca 69, 10000 Zagreb</izvorni_sadrzaj>
    <derivirana_varijabla naziv="DomainObject.Predmet.ProtustrankaWithAdress_1">CANDOR AUREUS d.o.o. Božidara Magovca 69, 10000 Zagreb</derivirana_varijabla>
  </DomainObject.Predmet.ProtustrankaWithAdress>
  <DomainObject.Predmet.ProtustrankaWithAdressOIB>
    <izvorni_sadrzaj>CANDOR AUREUS d.o.o., OIB 34656228566, Božidara Magovca 69, 10000 Zagreb</izvorni_sadrzaj>
    <derivirana_varijabla naziv="DomainObject.Predmet.ProtustrankaWithAdressOIB_1">CANDOR AUREUS d.o.o., OIB 34656228566, Božidara Magovca 69, 10000 Zagreb</derivirana_varijabla>
  </DomainObject.Predmet.ProtustrankaWithAdressOIB>
  <DomainObject.Predmet.ProtustrankaNazivFormated>
    <izvorni_sadrzaj>CANDOR AUREUS d.o.o.</izvorni_sadrzaj>
    <derivirana_varijabla naziv="DomainObject.Predmet.ProtustrankaNazivFormated_1">CANDOR AUREUS d.o.o.</derivirana_varijabla>
  </DomainObject.Predmet.ProtustrankaNazivFormated>
  <DomainObject.Predmet.ProtustrankaNazivFormatedOIB>
    <izvorni_sadrzaj>CANDOR AUREUS d.o.o., OIB 34656228566</izvorni_sadrzaj>
    <derivirana_varijabla naziv="DomainObject.Predmet.ProtustrankaNazivFormatedOIB_1">CANDOR AUREUS d.o.o., OIB 34656228566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CANDOR AUREUS d.o.o. zastupanog po punomoćniku Svjetlana Lokas</item>
    </izvorni_sadrzaj>
    <derivirana_varijabla naziv="DomainObject.Predmet.ProtuStrankaListFormated_1">
      <item>CANDOR AUREUS d.o.o. zastupanog po punomoćniku Svjetlana Lokas</item>
    </derivirana_varijabla>
  </DomainObject.Predmet.ProtuStrankaListFormated>
  <DomainObject.Predmet.ProtuStrankaListFormatedOIB>
    <izvorni_sadrzaj>
      <item>CANDOR AUREUS d.o.o., OIB 34656228566 zastupanog po punomoćniku Svjetlana Lokas</item>
    </izvorni_sadrzaj>
    <derivirana_varijabla naziv="DomainObject.Predmet.ProtuStrankaListFormatedOIB_1">
      <item>CANDOR AUREUS d.o.o., OIB 34656228566 zastupanog po punomoćniku Svjetlana Lokas</item>
    </derivirana_varijabla>
  </DomainObject.Predmet.ProtuStrankaListFormatedOIB>
  <DomainObject.Predmet.ProtuStrankaListFormatedWithAdress>
    <izvorni_sadrzaj>
      <item>CANDOR AUREUS d.o.o., Božidara Magovca 69, 10000 Zagreb zastupanog po punomoćniku Svjetlana Lokas</item>
    </izvorni_sadrzaj>
    <derivirana_varijabla naziv="DomainObject.Predmet.ProtuStrankaListFormatedWithAdress_1">
      <item>CANDOR AUREUS d.o.o., Božidara Magovca 69, 10000 Zagreb zastupanog po punomoćniku Svjetlana Lokas</item>
    </derivirana_varijabla>
  </DomainObject.Predmet.ProtuStrankaListFormatedWithAdress>
  <DomainObject.Predmet.ProtuStrankaListFormatedWithAdressOIB>
    <izvorni_sadrzaj>
      <item>CANDOR AUREUS d.o.o., OIB 34656228566, Božidara Magovca 69, 10000 Zagreb zastupanog po punomoćniku Svjetlana Lokas</item>
    </izvorni_sadrzaj>
    <derivirana_varijabla naziv="DomainObject.Predmet.ProtuStrankaListFormatedWithAdressOIB_1">
      <item>CANDOR AUREUS d.o.o., OIB 34656228566, Božidara Magovca 69, 10000 Zagreb zastupanog po punomoćniku Svjetlana Lokas</item>
    </derivirana_varijabla>
  </DomainObject.Predmet.ProtuStrankaListFormatedWithAdressOIB>
  <DomainObject.Predmet.ProtuStrankaListNazivFormated>
    <izvorni_sadrzaj>
      <item>CANDOR AUREUS d.o.o.</item>
    </izvorni_sadrzaj>
    <derivirana_varijabla naziv="DomainObject.Predmet.ProtuStrankaListNazivFormated_1">
      <item>CANDOR AUREUS d.o.o.</item>
    </derivirana_varijabla>
  </DomainObject.Predmet.ProtuStrankaListNazivFormated>
  <DomainObject.Predmet.ProtuStrankaListNazivFormatedOIB>
    <izvorni_sadrzaj>
      <item>CANDOR AUREUS d.o.o., OIB 34656228566</item>
    </izvorni_sadrzaj>
    <derivirana_varijabla naziv="DomainObject.Predmet.ProtuStrankaListNazivFormatedOIB_1">
      <item>CANDOR AUREUS d.o.o., OIB 34656228566</item>
    </derivirana_varijabla>
  </DomainObject.Predmet.ProtuStrankaListNazivFormatedOIB>
  <DomainObject.Predmet.OstaliListFormated>
    <izvorni_sadrzaj>
      <item>Svjetlana Lokas punomoćnik sudionika u postupku CANDOR AUREUS d.o.o.</item>
    </izvorni_sadrzaj>
    <derivirana_varijabla naziv="DomainObject.Predmet.OstaliListFormated_1">
      <item>Svjetlana Lokas punomoćnik sudionika u postupku CANDOR AUREUS d.o.o.</item>
    </derivirana_varijabla>
  </DomainObject.Predmet.OstaliListFormated>
  <DomainObject.Predmet.OstaliListFormatedOIB>
    <izvorni_sadrzaj>
      <item>Svjetlana Lokas, OIB 54307070047 punomoćnik sudionika u postupku CANDOR AUREUS d.o.o.</item>
    </izvorni_sadrzaj>
    <derivirana_varijabla naziv="DomainObject.Predmet.OstaliListFormatedOIB_1">
      <item>Svjetlana Lokas, OIB 54307070047 punomoćnik sudionika u postupku CANDOR AUREUS d.o.o.</item>
    </derivirana_varijabla>
  </DomainObject.Predmet.OstaliListFormatedOIB>
  <DomainObject.Predmet.OstaliListFormatedWithAdress>
    <izvorni_sadrzaj>
      <item>Svjetlana Lokas, Sv. Roka 22, 10000 Zagreb punomoćnik sudionika u postupku CANDOR AUREUS d.o.o.</item>
    </izvorni_sadrzaj>
    <derivirana_varijabla naziv="DomainObject.Predmet.OstaliListFormatedWithAdress_1">
      <item>Svjetlana Lokas, Sv. Roka 22, 10000 Zagreb punomoćnik sudionika u postupku CANDOR AUREUS d.o.o.</item>
    </derivirana_varijabla>
  </DomainObject.Predmet.OstaliListFormatedWithAdress>
  <DomainObject.Predmet.OstaliListFormatedWithAdressOIB>
    <izvorni_sadrzaj>
      <item>Svjetlana Lokas, OIB 54307070047, Sv. Roka 22, 10000 Zagreb punomoćnik sudionika u postupku CANDOR AUREUS d.o.o.</item>
    </izvorni_sadrzaj>
    <derivirana_varijabla naziv="DomainObject.Predmet.OstaliListFormatedWithAdressOIB_1">
      <item>Svjetlana Lokas, OIB 54307070047, Sv. Roka 22, 10000 Zagreb punomoćnik sudionika u postupku CANDOR AUREUS d.o.o.</item>
    </derivirana_varijabla>
  </DomainObject.Predmet.OstaliListFormatedWithAdressOIB>
  <DomainObject.Predmet.OstaliListNazivFormated>
    <izvorni_sadrzaj>
      <item>Svjetlana Lokas</item>
    </izvorni_sadrzaj>
    <derivirana_varijabla naziv="DomainObject.Predmet.OstaliListNazivFormated_1">
      <item>Svjetlana Lokas</item>
    </derivirana_varijabla>
  </DomainObject.Predmet.OstaliListNazivFormated>
  <DomainObject.Predmet.OstaliListNazivFormatedOIB>
    <izvorni_sadrzaj>
      <item>Svjetlana Lokas, OIB 54307070047</item>
    </izvorni_sadrzaj>
    <derivirana_varijabla naziv="DomainObject.Predmet.OstaliListNazivFormatedOIB_1">
      <item>Svjetlana Lokas, OIB 54307070047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CANDOR AUREUS d.o.o.</izvorni_sadrzaj>
    <derivirana_varijabla naziv="DomainObject.Predmet.ProtustrankaIDrugi_1">CANDOR AUREUS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CANDOR AUREUS d.o.o., OIB 34656228566, Božidara Magovca 69, 10000 Zagreb</izvorni_sadrzaj>
    <derivirana_varijabla naziv="DomainObject.Predmet.ProtustrankaIDrugiAdressOIB_1">CANDOR AUREUS d.o.o., OIB 34656228566, Božidara Magovca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CANDOR AUREUS d.o.o.</item>
      <item>Svjetlana Lokas</item>
    </izvorni_sadrzaj>
    <derivirana_varijabla naziv="DomainObject.Predmet.SudioniciListNaziv_1">
      <item>FINA Regionalni centar Zagreb</item>
      <item>CANDOR AUREUS d.o.o.</item>
      <item>Svjetlana Lokas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CANDOR AUREUS d.o.o., OIB 34656228566, Božidara Magovca 69,10000 Zagreb</item>
      <item>Svjetlana Lokas, OIB 54307070047, Sv. Roka 22,10000 Zagreb</item>
    </izvorni_sadrzaj>
    <derivirana_varijabla naziv="DomainObject.Predmet.SudioniciListAdressOIB_1">
      <item>FINA Regionalni centar Zagreb, OIB 85821130368, Trg svibanjskih žrtava 1995. br. 1,10000 Zagreb</item>
      <item>CANDOR AUREUS d.o.o., OIB 34656228566, Božidara Magovca 69,10000 Zagreb</item>
      <item>Svjetlana Lokas, OIB 54307070047, Sv. Roka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34656228566</item>
      <item>, OIB 54307070047</item>
    </izvorni_sadrzaj>
    <derivirana_varijabla naziv="DomainObject.Predmet.SudioniciListNazivOIB_1">
      <item>, OIB 85821130368</item>
      <item>, OIB 34656228566</item>
      <item>, OIB 54307070047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2016-02-22T14:19:00Z</dcterms:created>
  <dc:creator>ilukac</dc:creator>
  <cp:lastModifiedBy>Ksenija Nol</cp:lastModifiedBy>
  <cp:lastPrinted>2016-02-22T14:15:00Z</cp:lastPrinted>
  <dcterms:modified xmlns:xsi="http://www.w3.org/2001/XMLSchema-instance" xsi:type="dcterms:W3CDTF">2016-02-22T14:41:00Z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