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e9a5" w14:paraId="c67e9a5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CC7B8F">
        <w:t>182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CC7B8F">
        <w:t>VIVITA</w:t>
      </w:r>
      <w:r>
        <w:t xml:space="preserve"> d.o.o.</w:t>
      </w:r>
      <w:r w:rsidR="00DE5384">
        <w:t>,</w:t>
      </w:r>
      <w:r w:rsidR="00AF2C11">
        <w:t xml:space="preserve"> </w:t>
      </w:r>
      <w:r w:rsidR="00CC7B8F">
        <w:t>Koprivnica</w:t>
      </w:r>
      <w:r w:rsidR="00AF2C11">
        <w:t xml:space="preserve">, </w:t>
      </w:r>
      <w:proofErr w:type="spellStart"/>
      <w:r w:rsidR="00CC7B8F">
        <w:t>Gibanična</w:t>
      </w:r>
      <w:proofErr w:type="spellEnd"/>
      <w:r w:rsidR="00CC7B8F">
        <w:t xml:space="preserve"> 22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CC7B8F">
        <w:t>010056038</w:t>
      </w:r>
      <w:r w:rsidR="00F10C2B">
        <w:t>, OIB:</w:t>
      </w:r>
      <w:r w:rsidR="00CC7B8F">
        <w:t>08392965977</w:t>
      </w:r>
      <w:r w:rsidR="00637444">
        <w:t xml:space="preserve">, dana </w:t>
      </w:r>
      <w:r w:rsidR="001159F0">
        <w:t>2</w:t>
      </w:r>
      <w:r w:rsidR="00BD36A7">
        <w:t>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CC7B8F">
        <w:t xml:space="preserve">VIVITA d.o.o., Koprivnica, </w:t>
      </w:r>
      <w:proofErr w:type="spellStart"/>
      <w:r w:rsidR="00CC7B8F">
        <w:t>Gibanična</w:t>
      </w:r>
      <w:proofErr w:type="spellEnd"/>
      <w:r w:rsidR="00CC7B8F">
        <w:t xml:space="preserve"> 22, MBS: 010056038, OIB:08392965977</w:t>
      </w:r>
      <w:r w:rsidR="00CB6C18">
        <w:t xml:space="preserve"> iznosi </w:t>
      </w:r>
      <w:r w:rsidR="00CC7B8F">
        <w:t>21.535,29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CC7B8F">
        <w:t xml:space="preserve">Biljana </w:t>
      </w:r>
      <w:proofErr w:type="spellStart"/>
      <w:r w:rsidR="00CC7B8F">
        <w:t>Furdi</w:t>
      </w:r>
      <w:proofErr w:type="spellEnd"/>
      <w:r w:rsidR="0081351D">
        <w:t xml:space="preserve">, </w:t>
      </w:r>
      <w:r w:rsidR="00CC7B8F">
        <w:t>Koprivnica</w:t>
      </w:r>
      <w:r w:rsidR="0081351D">
        <w:t xml:space="preserve">, </w:t>
      </w:r>
      <w:proofErr w:type="spellStart"/>
      <w:r w:rsidR="00CC7B8F">
        <w:t>Gibanična</w:t>
      </w:r>
      <w:proofErr w:type="spellEnd"/>
      <w:r w:rsidR="00CC7B8F">
        <w:t xml:space="preserve"> 22</w:t>
      </w:r>
      <w:r w:rsidR="0081351D">
        <w:t>, OIB:</w:t>
      </w:r>
      <w:r w:rsidR="00CC7B8F">
        <w:t>75209259996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159F0">
        <w:t>2</w:t>
      </w:r>
      <w:r w:rsidR="00BD36A7">
        <w:t>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36A7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D36A7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DF1928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VIVITA društvo s ograničenom odgovornošću za trgovinu i usluge</izvorni_sadrzaj>
    <derivirana_varijabla naziv="DomainObject.Predmet.ProtustrankaFormated_1">  VIVITA društvo s ograničenom odgovornošću za trgovinu i usluge</derivirana_varijabla>
  </DomainObject.Predmet.ProtustrankaFormated>
  <DomainObject.Predmet.ProtustrankaFormatedOIB>
    <izvorni_sadrzaj>  VIVITA društvo s ograničenom odgovornošću za trgovinu i usluge, OIB 08392965977</izvorni_sadrzaj>
    <derivirana_varijabla naziv="DomainObject.Predmet.ProtustrankaFormatedOIB_1">  VIVITA društvo s ograničenom odgovornošću za trgovinu i usluge, OIB 08392965977</derivirana_varijabla>
  </DomainObject.Predmet.ProtustrankaFormatedOIB>
  <DomainObject.Predmet.ProtustrankaFormatedWithAdress>
    <izvorni_sadrzaj> VIVITA društvo s ograničenom odgovornošću za trgovinu i usluge, Gibanična 22, 48000 Koprivnica</izvorni_sadrzaj>
    <derivirana_varijabla naziv="DomainObject.Predmet.ProtustrankaFormatedWithAdress_1"> VIVITA društvo s ograničenom odgovornošću za trgovinu i usluge, Gibanična 22, 48000 Koprivnica</derivirana_varijabla>
  </DomainObject.Predmet.ProtustrankaFormatedWithAdress>
  <DomainObject.Predmet.ProtustrankaFormatedWithAdressOIB>
    <izvorni_sadrzaj> VIVITA društvo s ograničenom odgovornošću za trgovinu i usluge, OIB 08392965977, Gibanična 22, 48000 Koprivnica</izvorni_sadrzaj>
    <derivirana_varijabla naziv="DomainObject.Predmet.ProtustrankaFormatedWithAdressOIB_1"> VIVITA društvo s ograničenom odgovornošću za trgovinu i usluge, OIB 08392965977, Gibanična 22, 48000 Koprivnica</derivirana_varijabla>
  </DomainObject.Predmet.ProtustrankaFormatedWithAdressOIB>
  <DomainObject.Predmet.ProtustrankaWithAdress>
    <izvorni_sadrzaj>VIVITA društvo s ograničenom odgovornošću za trgovinu i usluge Gibanična 22, 48000 Koprivnica</izvorni_sadrzaj>
    <derivirana_varijabla naziv="DomainObject.Predmet.ProtustrankaWithAdress_1">VIVITA društvo s ograničenom odgovornošću za trgovinu i usluge Gibanična 22, 48000 Koprivnica</derivirana_varijabla>
  </DomainObject.Predmet.ProtustrankaWithAdress>
  <DomainObject.Predmet.ProtustrankaWithAdressOIB>
    <izvorni_sadrzaj>VIVITA društvo s ograničenom odgovornošću za trgovinu i usluge, OIB 08392965977, Gibanična 22, 48000 Koprivnica</izvorni_sadrzaj>
    <derivirana_varijabla naziv="DomainObject.Predmet.ProtustrankaWithAdressOIB_1">VIVITA društvo s ograničenom odgovornošću za trgovinu i usluge, OIB 08392965977, Gibanična 22, 48000 Koprivnica</derivirana_varijabla>
  </DomainObject.Predmet.ProtustrankaWithAdressOIB>
  <DomainObject.Predmet.ProtustrankaNazivFormated>
    <izvorni_sadrzaj>VIVITA društvo s ograničenom odgovornošću za trgovinu i usluge</izvorni_sadrzaj>
    <derivirana_varijabla naziv="DomainObject.Predmet.ProtustrankaNazivFormated_1">VIVITA društvo s ograničenom odgovornošću za trgovinu i usluge</derivirana_varijabla>
  </DomainObject.Predmet.ProtustrankaNazivFormated>
  <DomainObject.Predmet.ProtustrankaNazivFormatedOIB>
    <izvorni_sadrzaj>VIVITA društvo s ograničenom odgovornošću za trgovinu i usluge, OIB 08392965977</izvorni_sadrzaj>
    <derivirana_varijabla naziv="DomainObject.Predmet.ProtustrankaNazivFormatedOIB_1">VIVITA društvo s ograničenom odgovornošću za trgovinu i usluge, OIB 08392965977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21506.96</izvorni_sadrzaj>
    <derivirana_varijabla naziv="DomainObject.Predmet.TrenutnaVrijednost_1">21506.96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VIVITA društvo s ograničenom odgovornošću za trgovinu i usluge</item>
    </izvorni_sadrzaj>
    <derivirana_varijabla naziv="DomainObject.Predmet.ProtuStrankaListFormated_1">
      <item>VIVITA društvo s ograničenom odgovornošću za trgovinu i usluge</item>
    </derivirana_varijabla>
  </DomainObject.Predmet.ProtuStrankaListFormated>
  <DomainObject.Predmet.ProtuStrankaListFormatedOIB>
    <izvorni_sadrzaj>
      <item>VIVITA društvo s ograničenom odgovornošću za trgovinu i usluge, OIB 08392965977</item>
    </izvorni_sadrzaj>
    <derivirana_varijabla naziv="DomainObject.Predmet.ProtuStrankaListFormatedOIB_1">
      <item>VIVITA društvo s ograničenom odgovornošću za trgovinu i usluge, OIB 08392965977</item>
    </derivirana_varijabla>
  </DomainObject.Predmet.ProtuStrankaListFormatedOIB>
  <DomainObject.Predmet.ProtuStrankaListFormatedWithAdress>
    <izvorni_sadrzaj>
      <item>VIVITA društvo s ograničenom odgovornošću za trgovinu i usluge, Gibanična 22, 48000 Koprivnica</item>
    </izvorni_sadrzaj>
    <derivirana_varijabla naziv="DomainObject.Predmet.ProtuStrankaListFormatedWithAdress_1">
      <item>VIVITA društvo s ograničenom odgovornošću za trgovinu i usluge, Gibanična 22, 48000 Koprivnica</item>
    </derivirana_varijabla>
  </DomainObject.Predmet.ProtuStrankaListFormatedWithAdress>
  <DomainObject.Predmet.ProtuStrankaListFormatedWithAdressOIB>
    <izvorni_sadrzaj>
      <item>VIVITA društvo s ograničenom odgovornošću za trgovinu i usluge, OIB 08392965977, Gibanična 22, 48000 Koprivnica</item>
    </izvorni_sadrzaj>
    <derivirana_varijabla naziv="DomainObject.Predmet.ProtuStrankaListFormatedWithAdressOIB_1">
      <item>VIVITA društvo s ograničenom odgovornošću za trgovinu i usluge, OIB 08392965977, Gibanična 22, 48000 Koprivnica</item>
    </derivirana_varijabla>
  </DomainObject.Predmet.ProtuStrankaListFormatedWithAdressOIB>
  <DomainObject.Predmet.ProtuStrankaListNazivFormated>
    <izvorni_sadrzaj>
      <item>VIVITA društvo s ograničenom odgovornošću za trgovinu i usluge</item>
    </izvorni_sadrzaj>
    <derivirana_varijabla naziv="DomainObject.Predmet.ProtuStrankaListNazivFormated_1">
      <item>VIVITA društvo s ograničenom odgovornošću za trgovinu i usluge</item>
    </derivirana_varijabla>
  </DomainObject.Predmet.ProtuStrankaListNazivFormated>
  <DomainObject.Predmet.ProtuStrankaListNazivFormatedOIB>
    <izvorni_sadrzaj>
      <item>VIVITA društvo s ograničenom odgovornošću za trgovinu i usluge, OIB 08392965977</item>
    </izvorni_sadrzaj>
    <derivirana_varijabla naziv="DomainObject.Predmet.ProtuStrankaListNazivFormatedOIB_1">
      <item>VIVITA društvo s ograničenom odgovornošću za trgovinu i usluge, OIB 08392965977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VIVITA društvo s ograničenom odgovornošću za trgovinu i usluge</izvorni_sadrzaj>
    <derivirana_varijabla naziv="DomainObject.Predmet.ProtustrankaIDrugi_1">VIVITA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VIVITA društvo s ograničenom odgovornošću za trgovinu i usluge, OIB 08392965977, Gibanična 22, 48000 Koprivnica</izvorni_sadrzaj>
    <derivirana_varijabla naziv="DomainObject.Predmet.ProtustrankaIDrugiAdressOIB_1">VIVITA društvo s ograničenom odgovornošću za trgovinu i usluge, OIB 08392965977, Gibanična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VIVITA društvo s ograničenom odgovornošću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VIVITA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VIVITA društvo s ograničenom odgovornošću za trgovinu i usluge, OIB 08392965977, Gibanična 22,48000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VIVITA društvo s ograničenom odgovornošću za trgovinu i usluge, OIB 08392965977, Gibanična 22,48000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08392965977</item>
      <item>, OIB null</item>
      <item>, OIB null</item>
    </izvorni_sadrzaj>
    <derivirana_varijabla naziv="DomainObject.Predmet.SudioniciListNazivOIB_1">
      <item>, OIB null</item>
      <item>, OIB 08392965977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7350C-0B77-4FD7-B0EB-EE5E59EE7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1855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2015-09-22T06:28:00Z</dcterms:created>
  <dc:creator>Ljubica Makovec</dc:creator>
  <cp:lastModifiedBy>Nevenka Vuković</cp:lastModifiedBy>
  <cp:lastPrinted>2015-09-23T06:28:00Z</cp:lastPrinted>
  <dcterms:modified xmlns:xsi="http://www.w3.org/2001/XMLSchema-instance" xsi:type="dcterms:W3CDTF">2015-09-23T06:28:00Z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