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8c4893" w14:paraId="78c4893" w:rsidRDefault="00255EB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5D4A63" w:rsidR="002B2DAC" w:rsidRPr="00C716BA">
      <w:pPr>
        <w:jc w:val="right"/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</w:r>
      <w:r w:rsidR="005D4A63">
        <w:rPr>
          <w:b/>
          <w:sz w:val="24"/>
          <w:szCs w:val="24"/>
        </w:rPr>
        <w:tab/>
        <w:t>2</w:t>
      </w:r>
      <w:r w:rsidRPr="00C716BA">
        <w:rPr>
          <w:sz w:val="24"/>
          <w:szCs w:val="24"/>
        </w:rPr>
        <w:t>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3611CD">
        <w:rPr>
          <w:sz w:val="24"/>
          <w:szCs w:val="24"/>
        </w:rPr>
        <w:t>6250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F3100F" w:rsidP="000F5B5D" w:rsidR="00F3100F" w:rsidRPr="00905C89">
      <w:pPr>
        <w:ind w:left="2880"/>
        <w:rPr>
          <w:sz w:val="24"/>
        </w:rPr>
      </w:pP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F3100F" w:rsidR="002B2DAC" w:rsidRPr="00F3100F">
      <w:pPr>
        <w:ind w:firstLine="708"/>
        <w:jc w:val="both"/>
        <w:rPr>
          <w:sz w:val="24"/>
          <w:szCs w:val="24"/>
        </w:rPr>
      </w:pPr>
      <w:r w:rsidRPr="00F3100F">
        <w:rPr>
          <w:sz w:val="24"/>
          <w:szCs w:val="24"/>
        </w:rPr>
        <w:t xml:space="preserve">TRGOVAČKI SUD U ZAGREBU, po sucu </w:t>
      </w:r>
      <w:r w:rsidR="0059682F" w:rsidRPr="00F3100F">
        <w:rPr>
          <w:sz w:val="24"/>
          <w:szCs w:val="24"/>
        </w:rPr>
        <w:t xml:space="preserve">tog </w:t>
      </w:r>
      <w:r w:rsidR="00417323" w:rsidRPr="00F3100F">
        <w:rPr>
          <w:sz w:val="24"/>
          <w:szCs w:val="24"/>
        </w:rPr>
        <w:t>suda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Luciji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Butigan</w:t>
      </w:r>
      <w:r w:rsidRPr="00F3100F">
        <w:rPr>
          <w:sz w:val="24"/>
          <w:szCs w:val="24"/>
        </w:rPr>
        <w:t xml:space="preserve">, kao </w:t>
      </w:r>
      <w:r w:rsidR="00417323" w:rsidRPr="00F3100F">
        <w:rPr>
          <w:sz w:val="24"/>
          <w:szCs w:val="24"/>
        </w:rPr>
        <w:t>sucu pojedincu</w:t>
      </w:r>
      <w:r w:rsidRPr="00F3100F">
        <w:rPr>
          <w:sz w:val="24"/>
          <w:szCs w:val="24"/>
        </w:rPr>
        <w:t xml:space="preserve">, u </w:t>
      </w:r>
      <w:r w:rsidR="003F0AD7" w:rsidRPr="00F3100F">
        <w:rPr>
          <w:sz w:val="24"/>
          <w:szCs w:val="24"/>
        </w:rPr>
        <w:t>pred</w:t>
      </w:r>
      <w:r w:rsidRPr="00F3100F">
        <w:rPr>
          <w:sz w:val="24"/>
          <w:szCs w:val="24"/>
        </w:rPr>
        <w:t xml:space="preserve">stečajnom postupku nad dužnikom </w:t>
      </w:r>
      <w:r w:rsidR="003611CD" w:rsidRPr="003611CD">
        <w:rPr>
          <w:sz w:val="24"/>
          <w:szCs w:val="24"/>
        </w:rPr>
        <w:t>JAGODIĆ GRADNJA d.o.o. Samobor, Gajeva 46,  OIB: 84913840247</w:t>
      </w:r>
      <w:r w:rsidR="003C0E1A">
        <w:rPr>
          <w:sz w:val="24"/>
          <w:szCs w:val="24"/>
        </w:rPr>
        <w:t>,</w:t>
      </w:r>
      <w:r w:rsidR="00F3100F" w:rsidRPr="00F3100F">
        <w:rPr>
          <w:sz w:val="24"/>
          <w:szCs w:val="24"/>
        </w:rPr>
        <w:t xml:space="preserve"> </w:t>
      </w:r>
      <w:r w:rsidR="00894357" w:rsidRPr="00F3100F">
        <w:rPr>
          <w:sz w:val="24"/>
          <w:szCs w:val="24"/>
        </w:rPr>
        <w:t xml:space="preserve">nakon </w:t>
      </w:r>
      <w:r w:rsidR="003611CD">
        <w:rPr>
          <w:sz w:val="24"/>
          <w:szCs w:val="24"/>
        </w:rPr>
        <w:t xml:space="preserve">(nastavak) </w:t>
      </w:r>
      <w:r w:rsidR="00D15472" w:rsidRPr="00F3100F">
        <w:rPr>
          <w:sz w:val="24"/>
          <w:szCs w:val="24"/>
        </w:rPr>
        <w:t>ročišta</w:t>
      </w:r>
      <w:r w:rsidR="003611CD">
        <w:rPr>
          <w:sz w:val="24"/>
          <w:szCs w:val="24"/>
        </w:rPr>
        <w:t xml:space="preserve"> </w:t>
      </w:r>
      <w:r w:rsidR="00D15472" w:rsidRPr="00F3100F">
        <w:rPr>
          <w:sz w:val="24"/>
          <w:szCs w:val="24"/>
        </w:rPr>
        <w:t xml:space="preserve"> za </w:t>
      </w:r>
      <w:r w:rsidRPr="00F3100F">
        <w:rPr>
          <w:sz w:val="24"/>
          <w:szCs w:val="24"/>
        </w:rPr>
        <w:t>ispit</w:t>
      </w:r>
      <w:r w:rsidR="00D15472" w:rsidRPr="00F3100F">
        <w:rPr>
          <w:sz w:val="24"/>
          <w:szCs w:val="24"/>
        </w:rPr>
        <w:t xml:space="preserve">ivanje tražbina </w:t>
      </w:r>
      <w:r w:rsidRPr="00F3100F">
        <w:rPr>
          <w:sz w:val="24"/>
          <w:szCs w:val="24"/>
        </w:rPr>
        <w:t>od</w:t>
      </w:r>
      <w:r w:rsidR="006C3D33" w:rsidRPr="00F3100F">
        <w:rPr>
          <w:sz w:val="24"/>
          <w:szCs w:val="24"/>
        </w:rPr>
        <w:t>r</w:t>
      </w:r>
      <w:r w:rsidRPr="00F3100F">
        <w:rPr>
          <w:sz w:val="24"/>
          <w:szCs w:val="24"/>
        </w:rPr>
        <w:t>žanog dana</w:t>
      </w:r>
      <w:r w:rsidR="00F962EF" w:rsidRPr="00F3100F">
        <w:rPr>
          <w:sz w:val="24"/>
          <w:szCs w:val="24"/>
        </w:rPr>
        <w:t xml:space="preserve"> </w:t>
      </w:r>
      <w:r w:rsidR="003611CD">
        <w:rPr>
          <w:sz w:val="24"/>
          <w:szCs w:val="24"/>
        </w:rPr>
        <w:t>20. siječnja 2017</w:t>
      </w:r>
      <w:r w:rsidR="00AB025F" w:rsidRPr="00F3100F">
        <w:rPr>
          <w:sz w:val="24"/>
          <w:szCs w:val="24"/>
        </w:rPr>
        <w:t>.</w:t>
      </w:r>
      <w:r w:rsidR="00CD7003">
        <w:rPr>
          <w:sz w:val="24"/>
          <w:szCs w:val="24"/>
        </w:rPr>
        <w:t xml:space="preserve">, </w:t>
      </w:r>
    </w:p>
    <w:p w:rsidRDefault="004D45C7" w:rsidP="004D45C7" w:rsidR="004D45C7" w:rsidRPr="00F3100F">
      <w:pPr>
        <w:widowControl/>
        <w:jc w:val="both"/>
        <w:rPr>
          <w:sz w:val="24"/>
          <w:szCs w:val="24"/>
        </w:rPr>
      </w:pPr>
    </w:p>
    <w:p w:rsidRDefault="005D4A63" w:rsidP="004D45C7" w:rsidR="005D4A63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5D4A63" w:rsidP="004D45C7" w:rsidR="005D4A63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EF49F2">
        <w:rPr>
          <w:b/>
          <w:sz w:val="24"/>
          <w:szCs w:val="24"/>
        </w:rPr>
        <w:t>I    Utvrđene tražbine:</w:t>
      </w:r>
    </w:p>
    <w:p w:rsidRDefault="005D4A63" w:rsidP="004D45C7" w:rsidR="005D4A63" w:rsidRPr="00EF49F2">
      <w:pPr>
        <w:widowControl/>
        <w:ind w:left="720"/>
        <w:jc w:val="both"/>
        <w:rPr>
          <w:b/>
          <w:sz w:val="24"/>
          <w:szCs w:val="24"/>
        </w:rPr>
      </w:pPr>
    </w:p>
    <w:p w:rsidRDefault="00EF49F2" w:rsidP="00EF49F2" w:rsidR="00EF49F2" w:rsidRPr="006926A2">
      <w:pPr>
        <w:jc w:val="both"/>
        <w:rPr>
          <w:sz w:val="22"/>
          <w:szCs w:val="22"/>
          <w:u w:val="single"/>
        </w:rPr>
      </w:pPr>
    </w:p>
    <w:p w:rsidRDefault="003611CD" w:rsidP="003611CD" w:rsidR="003611CD">
      <w:pPr>
        <w:widowControl/>
        <w:jc w:val="center"/>
        <w:rPr>
          <w:sz w:val="24"/>
          <w:szCs w:val="24"/>
        </w:rPr>
      </w:pPr>
      <w:r w:rsidRPr="003611CD">
        <w:rPr>
          <w:sz w:val="24"/>
          <w:szCs w:val="24"/>
        </w:rPr>
        <w:t>TABLICA UTVRĐENIH TRAŽBINA</w:t>
      </w:r>
    </w:p>
    <w:p w:rsidRDefault="005D4A63" w:rsidP="003611CD" w:rsidR="005D4A63" w:rsidRPr="003611CD">
      <w:pPr>
        <w:widowControl/>
        <w:jc w:val="center"/>
        <w:rPr>
          <w:sz w:val="24"/>
          <w:szCs w:val="24"/>
        </w:rPr>
      </w:pPr>
    </w:p>
    <w:p w:rsidRDefault="003611CD" w:rsidP="003611CD" w:rsidR="003611CD" w:rsidRPr="003611CD">
      <w:pPr>
        <w:widowControl/>
        <w:jc w:val="center"/>
        <w:rPr>
          <w:sz w:val="24"/>
          <w:szCs w:val="24"/>
        </w:rPr>
      </w:pPr>
    </w:p>
    <w:tbl>
      <w:tblPr>
        <w:tblW w:type="dxa" w:w="9469"/>
        <w:tblInd w:type="dxa" w:w="-5"/>
        <w:tblLook w:val="04A0" w:noVBand="1" w:noHBand="0" w:lastColumn="0" w:firstColumn="1" w:lastRow="0" w:firstRow="1"/>
      </w:tblPr>
      <w:tblGrid>
        <w:gridCol w:w="643"/>
        <w:gridCol w:w="1836"/>
        <w:gridCol w:w="2671"/>
        <w:gridCol w:w="2411"/>
        <w:gridCol w:w="1908"/>
      </w:tblGrid>
      <w:tr w:rsidTr="00597D2F" w:rsidR="003611CD" w:rsidRPr="003611CD">
        <w:trPr>
          <w:trHeight w:val="20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RB</w:t>
            </w:r>
          </w:p>
        </w:tc>
        <w:tc>
          <w:tcPr>
            <w:tcW w:type="dxa" w:w="18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OIB</w:t>
            </w:r>
          </w:p>
        </w:tc>
        <w:tc>
          <w:tcPr>
            <w:tcW w:type="dxa" w:w="26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NAZIV VJEROVNIKA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ADRESA</w:t>
            </w:r>
          </w:p>
        </w:tc>
        <w:tc>
          <w:tcPr>
            <w:tcW w:type="dxa" w:w="19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UTVRĐENI IZNOS TRAŽBINE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55056286579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212 AN-TO, d.o.o. za proizvodnju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Popovača, Ulica Jorgovana 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9.000,00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36856415212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ADRIALIFT d. o. o. za projektiranje, održavanje, rekonstrukciju i ugradnju dizala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Rijeka, Braće Baćića 36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19.687,50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16251237157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ANKICA MARTINOVIĆ, vlasnica obrta "DIJAMANT"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Svibje, SAVSKA 35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10.012,81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20292543161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ASOS d.o.o. za građevinarstvo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Drage Ivaniševića 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23.428,90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13933798090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ASSA ABLOY CROATIA društvo s ograničenom odgovornošću za proizvodnju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Bjelovar, Pakračka ulica 6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5.067,60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87425920265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BETON-LUČKO društvo s ograničenom </w:t>
            </w:r>
            <w:r w:rsidRPr="003611CD">
              <w:rPr>
                <w:sz w:val="24"/>
                <w:szCs w:val="24"/>
              </w:rPr>
              <w:lastRenderedPageBreak/>
              <w:t>odgovornošću za graditeljstvo, proizvodnju, transport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lastRenderedPageBreak/>
              <w:t>Zagreb, Lučko, Puškarićeva 1b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8.900,00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1633868005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Büsscher Hoffmann - hidroizolacijski sistemi d.o.o.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Draganići 16a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283.932,48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93952250728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CENTAR ZA PROSTORNO UREĐENJE I ARHITEKTURU društvo s ograničenom odgovornošću za obavljanje stručnih poslova prostornog uređenja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Odranska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63.025,00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72789370461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COMPLEO d.o.o. za graditeljstvo, trgovinu i posredovanje u stečaju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Ulica hrvatskog proljeća 22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87.401,68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Vatroslava Jagića 33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32.703,03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56801815466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D. P. NEKRETNINE društvo s ograničenom odgovornošću za proizvodnju i graditeljstvo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Ćirilometodska 26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3.767.813,33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39764730431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DAVOR RAPLJENOVIĆ, vlasnik obrta "INSTALACIJE DAVOR" 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DRAGUTINA JAMBREŠĆAKA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4.735,50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215342350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DENIT-B, društvo s ograničenom odgovornošću za trgovinu na veliko i malo, uvoz-izvoz u stečaju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Gradna 78/F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29.823,77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63932855896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DIJAMANT-REZ d.o.o. za trgovinu, ugostiteljstvo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Sesvetski Kraljevec, Kobiljačka 1021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56.443,95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53149109818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DIONIČKO DRUŠTVO SAMOBORKA, INDUSTRIJA GRAĐEVNOG MATERIJALA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Zagrebačka 32/a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1.894.792,19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82818873408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EKO-MONITORING d.o.o. za kontrolu i zaštitu okoliša i inženjering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Varaždin, Kućanska 15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5.350,50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70395126333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EL.MA.H. d.o.o. za </w:t>
            </w:r>
            <w:r w:rsidRPr="003611CD">
              <w:rPr>
                <w:sz w:val="24"/>
                <w:szCs w:val="24"/>
              </w:rPr>
              <w:lastRenderedPageBreak/>
              <w:t>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lastRenderedPageBreak/>
              <w:t xml:space="preserve">Kerestinec, </w:t>
            </w:r>
            <w:r w:rsidRPr="003611CD">
              <w:rPr>
                <w:sz w:val="24"/>
                <w:szCs w:val="24"/>
              </w:rPr>
              <w:lastRenderedPageBreak/>
              <w:t>Svetonedeljska cesta 4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lastRenderedPageBreak/>
              <w:t>2.266,05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12564015251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ENERGO METAN društvo s ograničenom odgovornošću za distribuciju plina i opskrbu plinom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Ulica Vlade Gotovca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99.270,53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98846978433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FAVIS SAMOBOR d.o.o. za proizvodnju,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Velika Rakovica, Rakovica 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41.118,67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19694720631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Franjo Vidović, vlasnik "Izo-graditelj"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Zadar, HRVATSKOG SABORA 63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23.782,34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28399231832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GEOKOL društvo s ograničenom odgovornošću za geotehničke radove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Varaždin, Josipa Kozarca 41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115.676,09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82806041381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GLUMINA BANKA dioničko društvo - u stečaju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Lipovečka ulica 1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17.787,59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33544271925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GRAD SAMOBOR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Trg kralja Tomislava 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5.983,99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57236264858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GRAFIKA-GRAFOPRINT d.o.o. za grafičku djelatnost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Bestovje (Grad Sveta Nedelja) Podreber 3A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227.426,92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53804674161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GRASA d.o.o. za građevinske sanacije i geotehičke radove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Kalinovica 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9.913,41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25339023257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HABERKORN d.o.o. za proizvodnju,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Sveta Nedjelja, Dr. Franje Tuđmana 16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6.991,71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57940962109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HARIS HALILOVIĆ, vlasnik obrta "HED"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BARATAČEV PUT 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2.044,00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Prisavlje 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12.160,00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Grada Vukovara 220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6.022,16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56710177871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HVAR, društvo s ograničenom odgovornošću za građenje i projektiranje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Nikole Šubića Zrinskog 16A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9.657,28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23498102118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Ivica Fabek, vlasnik obrta "HIDRAULIK" 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SAMOSTANSKA 1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8.995,71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15339004174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JADGODIĆ LJUBA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 Samobor, Suhodol 30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3.767.813,33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94472454976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JADRANSKO OSIGURANJE D.D.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Listopadska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13.547,53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76461955373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JAGODIĆ DRAGO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Suhodol 30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3.767.813,33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93364395752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JAVNI BILJEŽNIK SANDRA PALINIĆ-ĆULIN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LOMNIČKA 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3.528,65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42570728116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KERA TERM trgovina d.o.o. za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14. Trokut br. 19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56.300,23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43675361716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KERATEK, zastupstva, trgovina, inženjering, d.o.o.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Lavoslava Ružičke 32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25.000,00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44651918372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KLESARSTVO LUCIĆ društvo s ograničenom odgovornošću za proizvodnju, trgovinu, graditeljstvo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Hrastina, Tomislavova 6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121.452,20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18371988523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KOLNOA VRATA d.o.o. za unutarnju i vanjsku trgovinu i usluge u prometu roba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Ilica 315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9.712,92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17055681355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Ulica 151. samoborske brigade HV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59.082,33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15526597734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KONE d.o.o. za poizvodnju,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Zagrebačka cesta 145 A/III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725.126,99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31697259786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Konica Minolta Hrvatska - poslovna rješenja, d.o.o. za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Horvatova 82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2.656,80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15564590056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LED CENTAR d.o.o. za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Novaki (Grad Sveta Nedjelja) Topolje 22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422.308,39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36884217560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lipbled Zagreb društvo s ograničenom odgovornošću za trgovinu i poslovanje nekretninama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Oreškovićeva 81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8.869,50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27163371451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 T O trgovina i usluge d.o.o.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Nova cesta 130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26.483,42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58009725873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MACAN PT društvo s ograničenom odgovornošću za trgovinu i graditeljstvo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 Bregana, Volavec 12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3.073,08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96054699248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MALER-BOJE društvo s ograničenom odgovornošću za završne radove u građevinarstvu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Zgreb, Planinska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271.901,18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53631953369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Mario Herbert, vlasnik obrta "HERBERT"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Kutina, DOBRIŠE CESARIĆA 8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8.352,80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44863810856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MAROVIĆ STJEPAN, vlasnik obrta MAROVIĆ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Rakov Potok, KARLOVAČKA CESTA 108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143.914,52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18519637078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MARTIN, d.o.o. za </w:t>
            </w:r>
            <w:r w:rsidRPr="003611CD">
              <w:rPr>
                <w:sz w:val="24"/>
                <w:szCs w:val="24"/>
              </w:rPr>
              <w:lastRenderedPageBreak/>
              <w:t>izradu jedara i brodskih tendi, te opremanje jahti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lastRenderedPageBreak/>
              <w:t>Šibenik, Sarajevska 9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12.523,54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lastRenderedPageBreak/>
              <w:t>51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41232234007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MB Plan d.o.o. za graditeljstvo, nadzor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Mlinovi 129 A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31.250,00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24690129373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METUS d.o.o. za održavanje i popravak dizala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Petrova 15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19.251,60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78561112242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MILJENKO JAGODIĆ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 Samobor, Lešće 31/D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3.767.813,33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51786417388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MOTUS CEE d.o.o. za trgovinu i usluge - u stečaju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Josipa Jelačića 115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59.238,75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24150631592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NYSA TOURS d.o.o. putnička agencija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Trg kralja Tomislava 14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419.108,12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84767629617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PALAC-OPREMA d.o.o. za trgovinu i građenje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Republike Austrije 35II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281.176,85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50710739981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PAP-PROMET d.o.o. za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Sveta Nedjelja, dr. Franje Tuđmana 77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65.967,14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65436826341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PARKETI POŽGAJ - društvo s ograničenom odgovornošću za proizvodnju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Veliki Bukovec, Dravska 40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30.001,96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17136294042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PROMERITUM d.o.o. za savjetovanje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Bregana, A. Kovačića 62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16.000,00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21663298537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PROVIS društvo s ograničenom odgovornošću za proizvodnju,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Ljudevita Gaja 64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52.848,72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77507131528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PVC CENTAR d.o.o. za proizvodnju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Jastrebarsko, Breznik Plešivički bb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15.001,16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Republika Hrvatska - Ministarstvo financija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KATANČIĆEVA 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3.945.654,20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22254719830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ROMAN LIBRIĆ, vlasnik obrta "STAKLARSKI OBRT"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NIKOLE ŠUBIĆA ZRINSKOG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10.000,00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39551305526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SCHINDLER HRVATSKA d.o.o. za proizvodnju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Kovinska 4 A/2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3.135,80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62140787061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SIŽE KUPRES, društvo s ograničenom odgovornošću za proizvodnju i promet proizvoda od drveta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Mala Rakovica, Mirnovečka ulica 32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5.773,58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29785127309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SKEN - MONT društvo s ograničenom odgovornošću za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Gajeva 62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83.315,86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lastRenderedPageBreak/>
              <w:t>67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43861114243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SLAVKO SEBASTIJAN, vlasnik obrta "LIMARIJA SEBASTIJAN" 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Bestovje, PLJEŠIVIČKA 6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7.230,72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14083159683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Sto Ges.m.b.H.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Kovinska 4a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42.773,35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56204795917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Tatra-elektrogradnja društvo s ograničenom odgovornošću za usluge u stečaju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9. svibnja 9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175.454,83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56149360107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TEHNOPROMET 93 d.o.o. za unutarnju i vanjsku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Odvojak P. Štoosa 10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18.513,37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64720212310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TELUR d.o.o. za proizvodnju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Dubravkin Trg 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152.977,44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25594096987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TEXO TRGOVINA, društvo s ograničenom odgovornošću za zastupanje,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Ulica hrvatskih branitelja 7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122.358,30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73497369534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TOI TOI D.O.O.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Kvintička 16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22.165,20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9188778219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TOMISLAV GRUPA društvo s ograničenom odgovornošću za trgovinu i usluge u stečaju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Jurišićeva 24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152.256,21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26606445835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TOP GLAZURE d.o.o. za građenje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Rakov Potok, Karlovačka cesta 90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212.104,02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9838000938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TSCHANHENZ &amp; KRIŽAJ - društvo s ograničenom odgovornošću za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Maruševec, Selnikbb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2.509,20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34462901408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V.D.-GRAĐENJE d.o.o. za građenje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Gradiška 20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47.250,15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55525619967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VB LEASING d.o.o. za leasing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Horvatova 82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41.028,69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92114257606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VIMA-SAMOBOR društvo s ograničenom odgovornošću za građenje,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Šmidhenova 4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867.748,42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40469856318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VLATKA KAMANIĆ JAGODIĆ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 Samobor, Lešće 31/D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3.767.813,33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83416546499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VODOOPSKRBA I ODVODNJA društvo s ograničenom odgovornošću za javnu vodoopskrbu i odvodnju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Folnegovićeva 1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17.520,94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16162143374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VRBANČIĆ d.o.o. za </w:t>
            </w:r>
            <w:r w:rsidRPr="003611CD">
              <w:rPr>
                <w:sz w:val="24"/>
                <w:szCs w:val="24"/>
              </w:rPr>
              <w:lastRenderedPageBreak/>
              <w:t>proizvodnju i trgovinu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lastRenderedPageBreak/>
              <w:t xml:space="preserve">Samobor, Ljudevita </w:t>
            </w:r>
            <w:r w:rsidRPr="003611CD">
              <w:rPr>
                <w:sz w:val="24"/>
                <w:szCs w:val="24"/>
              </w:rPr>
              <w:lastRenderedPageBreak/>
              <w:t>Gaja 30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lastRenderedPageBreak/>
              <w:t>7.002,85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lastRenderedPageBreak/>
              <w:t>83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96118420948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WENINOX društvo s ograničenom odgovornošću za proizvodnju, trgovinu i usluge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Lešće 9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38.243,60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241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Ulica grada Vukovara 41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15.558,63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51211098924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 xml:space="preserve">ZDRAVKO BANJANIN, vlasnik obrta "ŠIPAK" 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SABOBOR, KRALJA KREŠIMIRA IV 25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2.974,20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type="dxa" w:w="1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58493239445</w:t>
            </w:r>
          </w:p>
        </w:tc>
        <w:tc>
          <w:tcPr>
            <w:tcW w:type="dxa" w:w="26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ZRINJSKI d.o.o. za usluge u stečaju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Zagreb, Trakošćanska 2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50.000,00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type="dxa" w:w="1836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10963433735</w:t>
            </w:r>
          </w:p>
        </w:tc>
        <w:tc>
          <w:tcPr>
            <w:tcW w:type="dxa" w:w="267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ŽELJKO VRBANČIĆ, vlasnik obrta "VULKANIZACIJA VRBANČIĆ"</w:t>
            </w:r>
          </w:p>
        </w:tc>
        <w:tc>
          <w:tcPr>
            <w:tcW w:type="dxa" w:w="241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SAMOBOR, LJUDEVITA GAJA 30</w:t>
            </w:r>
          </w:p>
        </w:tc>
        <w:tc>
          <w:tcPr>
            <w:tcW w:type="dxa" w:w="190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sz w:val="24"/>
                <w:szCs w:val="24"/>
              </w:rPr>
            </w:pPr>
            <w:r w:rsidRPr="003611CD">
              <w:rPr>
                <w:sz w:val="24"/>
                <w:szCs w:val="24"/>
              </w:rPr>
              <w:t>6.768,75</w:t>
            </w:r>
          </w:p>
        </w:tc>
      </w:tr>
      <w:tr w:rsidTr="00597D2F" w:rsidR="003611CD" w:rsidRPr="003611CD">
        <w:trPr>
          <w:trHeight w:val="20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8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6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9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bottom"/>
            <w:hideMark/>
          </w:tcPr>
          <w:p w:rsidRDefault="003611CD" w:rsidP="003611CD" w:rsidR="003611CD" w:rsidRPr="003611CD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3611CD">
              <w:rPr>
                <w:b/>
                <w:bCs/>
                <w:sz w:val="24"/>
                <w:szCs w:val="24"/>
              </w:rPr>
              <w:t>30.916.464,70</w:t>
            </w:r>
          </w:p>
        </w:tc>
      </w:tr>
    </w:tbl>
    <w:p w:rsidRDefault="005D4A63" w:rsidP="005D4A63" w:rsidR="005D4A63">
      <w:pPr>
        <w:widowControl/>
        <w:rPr>
          <w:sz w:val="24"/>
          <w:szCs w:val="24"/>
        </w:rPr>
      </w:pPr>
    </w:p>
    <w:p w:rsidRDefault="005D4A63" w:rsidP="005D4A63" w:rsidR="005D4A63">
      <w:pPr>
        <w:widowControl/>
        <w:jc w:val="center"/>
        <w:rPr>
          <w:sz w:val="24"/>
          <w:szCs w:val="24"/>
        </w:rPr>
      </w:pPr>
    </w:p>
    <w:p w:rsidRDefault="005D4A63" w:rsidP="005D4A63" w:rsidR="005D4A63">
      <w:pPr>
        <w:widowControl/>
        <w:jc w:val="center"/>
        <w:rPr>
          <w:sz w:val="24"/>
          <w:szCs w:val="24"/>
        </w:rPr>
      </w:pPr>
    </w:p>
    <w:p w:rsidRDefault="005D4A63" w:rsidP="005D4A63" w:rsidR="004D45C7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</w:t>
      </w:r>
      <w:r w:rsidR="004D45C7" w:rsidRPr="00151FCB">
        <w:rPr>
          <w:sz w:val="24"/>
          <w:szCs w:val="24"/>
        </w:rPr>
        <w:t>enje</w:t>
      </w:r>
    </w:p>
    <w:p w:rsidRDefault="005D4A63" w:rsidP="005D4A63" w:rsidR="005D4A63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0C0E88">
        <w:rPr>
          <w:sz w:val="24"/>
          <w:szCs w:val="24"/>
        </w:rPr>
        <w:t xml:space="preserve"> gore</w:t>
      </w:r>
      <w:r w:rsidR="00F60844">
        <w:rPr>
          <w:sz w:val="24"/>
          <w:szCs w:val="24"/>
        </w:rPr>
        <w:t xml:space="preserve">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5D4A63">
        <w:rPr>
          <w:sz w:val="24"/>
          <w:szCs w:val="24"/>
        </w:rPr>
        <w:t>20. siječnja</w:t>
      </w:r>
      <w:r w:rsidR="000C0E88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5D4A63">
        <w:rPr>
          <w:sz w:val="24"/>
          <w:szCs w:val="24"/>
        </w:rPr>
        <w:t>7</w:t>
      </w:r>
      <w:r>
        <w:rPr>
          <w:sz w:val="24"/>
          <w:szCs w:val="24"/>
        </w:rPr>
        <w:t>.  roč</w:t>
      </w:r>
      <w:r w:rsidR="000C0E88">
        <w:rPr>
          <w:sz w:val="24"/>
          <w:szCs w:val="24"/>
        </w:rPr>
        <w:t>ište radi ispitivanja tražbina  na temelju član</w:t>
      </w:r>
      <w:r>
        <w:rPr>
          <w:sz w:val="24"/>
          <w:szCs w:val="24"/>
        </w:rPr>
        <w:t>k</w:t>
      </w:r>
      <w:r w:rsidR="000C0E8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46. Stečajnog zakona </w:t>
      </w:r>
      <w:r w:rsidR="000C0E88">
        <w:rPr>
          <w:sz w:val="24"/>
          <w:szCs w:val="24"/>
        </w:rPr>
        <w:t>(Nar.nov.,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>steč</w:t>
      </w:r>
      <w:r w:rsidR="000C0E88">
        <w:rPr>
          <w:sz w:val="24"/>
          <w:szCs w:val="24"/>
        </w:rPr>
        <w:t>ajnog postupka temeljem članka 39. SZ-a</w:t>
      </w:r>
      <w:r w:rsidR="005603DF">
        <w:rPr>
          <w:sz w:val="24"/>
          <w:szCs w:val="24"/>
        </w:rPr>
        <w:t xml:space="preserve">, odnosno </w:t>
      </w:r>
      <w:r w:rsidR="00FA221F">
        <w:rPr>
          <w:sz w:val="24"/>
          <w:szCs w:val="24"/>
        </w:rPr>
        <w:t xml:space="preserve">koje su </w:t>
      </w:r>
      <w:r w:rsidR="000C0E88">
        <w:rPr>
          <w:sz w:val="24"/>
          <w:szCs w:val="24"/>
        </w:rPr>
        <w:t>prijavili vjerovnici dužnka temeljem član</w:t>
      </w:r>
      <w:r w:rsidR="005603DF">
        <w:rPr>
          <w:sz w:val="24"/>
          <w:szCs w:val="24"/>
        </w:rPr>
        <w:t>k</w:t>
      </w:r>
      <w:r w:rsidR="000C0E88">
        <w:rPr>
          <w:sz w:val="24"/>
          <w:szCs w:val="24"/>
        </w:rPr>
        <w:t>a</w:t>
      </w:r>
      <w:r w:rsidR="005603DF">
        <w:rPr>
          <w:sz w:val="24"/>
          <w:szCs w:val="24"/>
        </w:rPr>
        <w:t xml:space="preserve"> </w:t>
      </w:r>
      <w:r w:rsidR="000C0E88">
        <w:rPr>
          <w:sz w:val="24"/>
          <w:szCs w:val="24"/>
        </w:rPr>
        <w:t>36. SZ-a</w:t>
      </w:r>
      <w:r w:rsidR="00C973FB">
        <w:rPr>
          <w:sz w:val="24"/>
          <w:szCs w:val="24"/>
        </w:rPr>
        <w:t xml:space="preserve"> u roku od 15 dana računajući od dana objave rješenje o pokretanju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</w:t>
      </w:r>
      <w:r w:rsidR="000C0E88">
        <w:rPr>
          <w:sz w:val="24"/>
          <w:szCs w:val="24"/>
        </w:rPr>
        <w:t>stupka na mrežnim stranicama e-O</w:t>
      </w:r>
      <w:r w:rsidR="00C973FB">
        <w:rPr>
          <w:sz w:val="24"/>
          <w:szCs w:val="24"/>
        </w:rPr>
        <w:t xml:space="preserve">glasna ploča suda </w:t>
      </w:r>
      <w:r w:rsidR="00A64E43">
        <w:rPr>
          <w:sz w:val="24"/>
          <w:szCs w:val="24"/>
        </w:rPr>
        <w:t xml:space="preserve">dana </w:t>
      </w:r>
      <w:r w:rsidR="005D4A63">
        <w:rPr>
          <w:sz w:val="24"/>
          <w:szCs w:val="24"/>
        </w:rPr>
        <w:t>10. studeni</w:t>
      </w:r>
      <w:r w:rsidR="00490B87">
        <w:rPr>
          <w:sz w:val="24"/>
          <w:szCs w:val="24"/>
        </w:rPr>
        <w:t xml:space="preserve"> 2016.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5D4A63" w:rsidP="00490B87" w:rsidR="005D4A63">
      <w:pPr>
        <w:widowControl/>
        <w:jc w:val="both"/>
        <w:rPr>
          <w:sz w:val="24"/>
          <w:szCs w:val="24"/>
        </w:rPr>
      </w:pPr>
    </w:p>
    <w:p w:rsidRDefault="000C0E88" w:rsidP="00490B87" w:rsidR="000C0E88">
      <w:pPr>
        <w:widowControl/>
        <w:jc w:val="both"/>
        <w:rPr>
          <w:sz w:val="24"/>
          <w:szCs w:val="24"/>
        </w:rPr>
      </w:pPr>
    </w:p>
    <w:p w:rsidRDefault="00D40A17" w:rsidP="00490B87" w:rsidR="00A3210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</w:t>
      </w:r>
      <w:r w:rsidR="000C0E88">
        <w:rPr>
          <w:sz w:val="24"/>
          <w:szCs w:val="24"/>
        </w:rPr>
        <w:t>e koje su prijavili vjerovnici temeljem član</w:t>
      </w:r>
      <w:r w:rsidR="00AC6A52">
        <w:rPr>
          <w:sz w:val="24"/>
          <w:szCs w:val="24"/>
        </w:rPr>
        <w:t>k</w:t>
      </w:r>
      <w:r w:rsidR="000C0E88">
        <w:rPr>
          <w:sz w:val="24"/>
          <w:szCs w:val="24"/>
        </w:rPr>
        <w:t>a</w:t>
      </w:r>
      <w:r w:rsidR="00AC6A52">
        <w:rPr>
          <w:sz w:val="24"/>
          <w:szCs w:val="24"/>
        </w:rPr>
        <w:t xml:space="preserve"> 36.</w:t>
      </w:r>
      <w:r w:rsidR="000C0E88">
        <w:rPr>
          <w:sz w:val="24"/>
          <w:szCs w:val="24"/>
        </w:rPr>
        <w:t xml:space="preserve"> SZ-a,</w:t>
      </w:r>
      <w:r w:rsidR="00AC6A52">
        <w:rPr>
          <w:sz w:val="24"/>
          <w:szCs w:val="24"/>
        </w:rPr>
        <w:t xml:space="preserve"> dužnik </w:t>
      </w:r>
      <w:r w:rsidR="000C0E88">
        <w:rPr>
          <w:sz w:val="24"/>
          <w:szCs w:val="24"/>
        </w:rPr>
        <w:t xml:space="preserve">i povjerenik su </w:t>
      </w:r>
      <w:r w:rsidR="00AC6A52">
        <w:rPr>
          <w:sz w:val="24"/>
          <w:szCs w:val="24"/>
        </w:rPr>
        <w:t xml:space="preserve">se </w:t>
      </w:r>
      <w:r w:rsidR="000C0E88">
        <w:rPr>
          <w:sz w:val="24"/>
          <w:szCs w:val="24"/>
        </w:rPr>
        <w:t>očitovali</w:t>
      </w:r>
      <w:r w:rsidR="00A32105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u  roku za očitovanje o prijavljenim tražbinama</w:t>
      </w:r>
      <w:r w:rsidR="000C0E88">
        <w:rPr>
          <w:sz w:val="24"/>
          <w:szCs w:val="24"/>
        </w:rPr>
        <w:t>,</w:t>
      </w:r>
      <w:r w:rsidR="00F60844">
        <w:rPr>
          <w:sz w:val="24"/>
          <w:szCs w:val="24"/>
        </w:rPr>
        <w:t xml:space="preserve"> </w:t>
      </w:r>
      <w:r w:rsidR="000C0E88">
        <w:rPr>
          <w:sz w:val="24"/>
          <w:szCs w:val="24"/>
        </w:rPr>
        <w:t>a propisano</w:t>
      </w:r>
      <w:r w:rsidR="00F60844">
        <w:rPr>
          <w:sz w:val="24"/>
          <w:szCs w:val="24"/>
        </w:rPr>
        <w:t xml:space="preserve"> člankom </w:t>
      </w:r>
      <w:r w:rsidR="00BC3B49">
        <w:rPr>
          <w:sz w:val="24"/>
          <w:szCs w:val="24"/>
        </w:rPr>
        <w:t>34. stavak 1. podstavak 3. SZ-a</w:t>
      </w:r>
      <w:r w:rsidR="000633DC">
        <w:rPr>
          <w:sz w:val="24"/>
          <w:szCs w:val="24"/>
        </w:rPr>
        <w:t>, a u</w:t>
      </w:r>
      <w:r w:rsidR="00BC3B49">
        <w:rPr>
          <w:sz w:val="24"/>
          <w:szCs w:val="24"/>
        </w:rPr>
        <w:t xml:space="preserve"> odnosu na tražbine navedene u prijedlogu za otva</w:t>
      </w:r>
      <w:r w:rsidR="00D4523F">
        <w:rPr>
          <w:sz w:val="24"/>
          <w:szCs w:val="24"/>
        </w:rPr>
        <w:t>ranje predstečajnog postupka dužnik se nije posebno očitovao.</w:t>
      </w:r>
    </w:p>
    <w:p w:rsidRDefault="000C0E88" w:rsidP="00490B87" w:rsidR="000C0E88">
      <w:pPr>
        <w:widowControl/>
        <w:jc w:val="both"/>
        <w:rPr>
          <w:sz w:val="24"/>
          <w:szCs w:val="24"/>
        </w:rPr>
      </w:pPr>
    </w:p>
    <w:p w:rsidRDefault="00361D6B" w:rsidP="00490B87" w:rsidR="0022737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47. SZ-a tražbine prijavljene u propisanom roku smatraju se utvrđenim ako ih nije osporio dužnik, povjerenik ako je imenovan ili </w:t>
      </w:r>
      <w:r w:rsidR="000C0E88">
        <w:rPr>
          <w:sz w:val="24"/>
          <w:szCs w:val="24"/>
        </w:rPr>
        <w:t xml:space="preserve">netko od </w:t>
      </w:r>
      <w:r>
        <w:rPr>
          <w:sz w:val="24"/>
          <w:szCs w:val="24"/>
        </w:rPr>
        <w:t>vjerovnik</w:t>
      </w:r>
      <w:r w:rsidR="000C0E88">
        <w:rPr>
          <w:sz w:val="24"/>
          <w:szCs w:val="24"/>
        </w:rPr>
        <w:t>a</w:t>
      </w:r>
      <w:r>
        <w:rPr>
          <w:sz w:val="24"/>
          <w:szCs w:val="24"/>
        </w:rPr>
        <w:t>.</w:t>
      </w:r>
    </w:p>
    <w:p w:rsidRDefault="00CD7003" w:rsidP="00490B87" w:rsidR="00CD7003" w:rsidRPr="008F4734">
      <w:pPr>
        <w:widowControl/>
        <w:jc w:val="both"/>
        <w:rPr>
          <w:sz w:val="24"/>
          <w:szCs w:val="24"/>
        </w:rPr>
      </w:pPr>
    </w:p>
    <w:p w:rsidRDefault="00203C58" w:rsidP="007D4A0F" w:rsidR="005D4A6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F4734" w:rsidP="005D4A63" w:rsidR="008D5068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Slijedom naprijed navedenog, </w:t>
      </w:r>
      <w:r w:rsidR="009A41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kako </w:t>
      </w:r>
      <w:r w:rsidR="007D4A0F">
        <w:rPr>
          <w:sz w:val="24"/>
          <w:szCs w:val="24"/>
        </w:rPr>
        <w:t>su</w:t>
      </w:r>
      <w:r w:rsidR="00E304F5">
        <w:rPr>
          <w:sz w:val="24"/>
          <w:szCs w:val="24"/>
        </w:rPr>
        <w:t xml:space="preserve"> </w:t>
      </w:r>
      <w:r w:rsidR="007D4A0F">
        <w:rPr>
          <w:sz w:val="24"/>
          <w:szCs w:val="24"/>
        </w:rPr>
        <w:t xml:space="preserve">tražbine navedene u točki </w:t>
      </w:r>
      <w:r w:rsidR="00F661AD">
        <w:rPr>
          <w:sz w:val="24"/>
          <w:szCs w:val="24"/>
        </w:rPr>
        <w:t>I</w:t>
      </w:r>
      <w:r w:rsidR="007D4A0F">
        <w:rPr>
          <w:sz w:val="24"/>
          <w:szCs w:val="24"/>
        </w:rPr>
        <w:t>.</w:t>
      </w:r>
      <w:r w:rsidR="00F661AD">
        <w:rPr>
          <w:sz w:val="24"/>
          <w:szCs w:val="24"/>
        </w:rPr>
        <w:t xml:space="preserve"> ovog rješenja</w:t>
      </w:r>
      <w:r w:rsidR="007D4A0F">
        <w:rPr>
          <w:sz w:val="24"/>
          <w:szCs w:val="24"/>
        </w:rPr>
        <w:t>,</w:t>
      </w:r>
      <w:r w:rsidR="00F661AD">
        <w:rPr>
          <w:sz w:val="24"/>
          <w:szCs w:val="24"/>
        </w:rPr>
        <w:t xml:space="preserve"> </w:t>
      </w:r>
      <w:r w:rsidR="007D4A0F">
        <w:rPr>
          <w:sz w:val="24"/>
          <w:szCs w:val="24"/>
        </w:rPr>
        <w:t xml:space="preserve">a koje je </w:t>
      </w:r>
      <w:r w:rsidR="00F661AD">
        <w:rPr>
          <w:sz w:val="24"/>
          <w:szCs w:val="24"/>
        </w:rPr>
        <w:t>dužnik naveo u prijedlogu za otvaranje predstečajnog postupka</w:t>
      </w:r>
      <w:r w:rsidR="007D4A0F">
        <w:rPr>
          <w:sz w:val="24"/>
          <w:szCs w:val="24"/>
        </w:rPr>
        <w:t xml:space="preserve"> kao svoje neupitne obveze prema svojim vjerovnicima</w:t>
      </w:r>
      <w:r w:rsidR="00374751">
        <w:rPr>
          <w:sz w:val="24"/>
          <w:szCs w:val="24"/>
        </w:rPr>
        <w:t xml:space="preserve">, </w:t>
      </w:r>
      <w:r w:rsidR="00E304F5">
        <w:rPr>
          <w:sz w:val="24"/>
          <w:szCs w:val="24"/>
        </w:rPr>
        <w:t xml:space="preserve">odnosno,  </w:t>
      </w:r>
      <w:r w:rsidR="007D4A0F">
        <w:rPr>
          <w:sz w:val="24"/>
          <w:szCs w:val="24"/>
        </w:rPr>
        <w:t xml:space="preserve">kako su </w:t>
      </w:r>
      <w:r w:rsidR="00756B2D">
        <w:rPr>
          <w:sz w:val="24"/>
          <w:szCs w:val="24"/>
        </w:rPr>
        <w:t>vjerovnici</w:t>
      </w:r>
      <w:r w:rsidR="006C76B5">
        <w:rPr>
          <w:sz w:val="24"/>
          <w:szCs w:val="24"/>
        </w:rPr>
        <w:t xml:space="preserve"> u propisanom roku</w:t>
      </w:r>
      <w:r w:rsidR="007D4A0F">
        <w:rPr>
          <w:sz w:val="24"/>
          <w:szCs w:val="24"/>
        </w:rPr>
        <w:t xml:space="preserve"> podnijeli prijave svoje tražbine</w:t>
      </w:r>
      <w:r w:rsidR="00756B2D">
        <w:rPr>
          <w:sz w:val="24"/>
          <w:szCs w:val="24"/>
        </w:rPr>
        <w:t xml:space="preserve">, </w:t>
      </w:r>
      <w:r w:rsidR="007D4A0F">
        <w:rPr>
          <w:sz w:val="24"/>
          <w:szCs w:val="24"/>
        </w:rPr>
        <w:t xml:space="preserve">a u odnosu na iste i dužnik i povjerenik su putem Fine dostavili pisano očitovanje da iste priznaju, zatim su na održanom ispitnom ročištu putem suda iste ispitane, te kako nije bilo osporavanja, to je temeljem članka 47. i čl. 49. SZ-a, sud sastavio tablicu utvrđenih tražbina, te zatim temeljem čl. 50. SZ-a, doneseno je ovo rješenje. </w:t>
      </w:r>
    </w:p>
    <w:p w:rsidRDefault="007D4A0F" w:rsidP="007D4A0F" w:rsidR="007D4A0F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CD7003">
        <w:rPr>
          <w:sz w:val="24"/>
          <w:szCs w:val="24"/>
        </w:rPr>
        <w:t>2</w:t>
      </w:r>
      <w:r w:rsidR="005D4A63">
        <w:rPr>
          <w:sz w:val="24"/>
          <w:szCs w:val="24"/>
        </w:rPr>
        <w:t>0. siječnja</w:t>
      </w:r>
      <w:r w:rsidR="004A4F10">
        <w:rPr>
          <w:sz w:val="24"/>
          <w:szCs w:val="24"/>
        </w:rPr>
        <w:t xml:space="preserve"> 201</w:t>
      </w:r>
      <w:r w:rsidR="005D4A63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7D4A0F" w:rsidP="007D4A0F" w:rsidR="004D45C7" w:rsidRPr="00151FCB">
      <w:pPr>
        <w:widowControl/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CD7003">
        <w:rPr>
          <w:sz w:val="24"/>
          <w:szCs w:val="24"/>
        </w:rPr>
        <w:t xml:space="preserve">      </w:t>
      </w:r>
      <w:r w:rsidR="004D45C7" w:rsidRPr="00151FCB">
        <w:rPr>
          <w:sz w:val="24"/>
          <w:szCs w:val="24"/>
        </w:rPr>
        <w:t xml:space="preserve">SUDAC:  </w:t>
      </w:r>
    </w:p>
    <w:p w:rsidRDefault="000D52F8" w:rsidP="008A1D6F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7D4A0F">
        <w:rPr>
          <w:sz w:val="24"/>
          <w:szCs w:val="24"/>
        </w:rPr>
        <w:t>Lucija Butigan</w:t>
      </w:r>
      <w:r w:rsidR="00932E11">
        <w:rPr>
          <w:sz w:val="24"/>
          <w:szCs w:val="24"/>
        </w:rPr>
        <w:t xml:space="preserve"> v.r.</w:t>
      </w:r>
    </w:p>
    <w:p w:rsidRDefault="00CD7003" w:rsidP="004D45C7" w:rsidR="00CD7003">
      <w:pPr>
        <w:widowControl/>
        <w:jc w:val="both"/>
        <w:rPr>
          <w:sz w:val="24"/>
          <w:szCs w:val="24"/>
        </w:rPr>
      </w:pPr>
    </w:p>
    <w:p w:rsidRDefault="00CD7003" w:rsidP="004D45C7" w:rsidR="00CD7003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932E11" w:rsidP="004D45C7" w:rsidR="008E3F9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otpravka, ovl. službenik:</w:t>
      </w:r>
    </w:p>
    <w:p w:rsidRDefault="00932E11" w:rsidP="004D45C7" w:rsidR="00932E1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r>
        <w:rPr>
          <w:sz w:val="24"/>
          <w:szCs w:val="24"/>
        </w:rPr>
        <w:tab/>
        <w:t>Valentina Delač</w:t>
      </w:r>
    </w:p>
    <w:p w:rsidRDefault="00932E11" w:rsidP="004D45C7" w:rsidR="00932E11">
      <w:pPr>
        <w:widowControl/>
        <w:jc w:val="both"/>
        <w:rPr>
          <w:sz w:val="24"/>
          <w:szCs w:val="24"/>
        </w:rPr>
      </w:pPr>
    </w:p>
    <w:sectPr w:rsidSect="004D45C7" w:rsidR="00932E1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C6" w:rsidR="001C2CC6">
      <w:r>
        <w:separator/>
      </w:r>
    </w:p>
  </w:endnote>
  <w:endnote w:id="0" w:type="continuationSeparator">
    <w:p w:rsidRDefault="001C2CC6" w:rsidR="001C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C6" w:rsidR="001C2CC6">
      <w:r>
        <w:separator/>
      </w:r>
    </w:p>
  </w:footnote>
  <w:footnote w:id="0" w:type="continuationSeparator">
    <w:p w:rsidRDefault="001C2CC6" w:rsidR="001C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07F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3100F">
      <w:rPr>
        <w:sz w:val="24"/>
        <w:szCs w:val="24"/>
      </w:rPr>
      <w:t>20</w:t>
    </w:r>
    <w:r w:rsidRPr="009A6E93">
      <w:rPr>
        <w:sz w:val="24"/>
        <w:szCs w:val="24"/>
      </w:rPr>
      <w:t>.St-</w:t>
    </w:r>
    <w:r w:rsidR="00643945">
      <w:rPr>
        <w:sz w:val="24"/>
        <w:szCs w:val="24"/>
      </w:rPr>
      <w:t>6250</w:t>
    </w:r>
    <w:r w:rsidR="00F3100F">
      <w:rPr>
        <w:sz w:val="24"/>
        <w:szCs w:val="24"/>
      </w:rPr>
      <w:t>/16</w:t>
    </w:r>
  </w:p>
  <w:p w:rsidRDefault="001C2CC6" w:rsidP="00CD7003" w:rsidR="001C2CC6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0E88"/>
    <w:rsid w:val="000C2293"/>
    <w:rsid w:val="000D52F8"/>
    <w:rsid w:val="000D6193"/>
    <w:rsid w:val="000E24E2"/>
    <w:rsid w:val="000F5B5D"/>
    <w:rsid w:val="0011597E"/>
    <w:rsid w:val="001222B9"/>
    <w:rsid w:val="00151FCB"/>
    <w:rsid w:val="00193977"/>
    <w:rsid w:val="00193FFB"/>
    <w:rsid w:val="001A3B02"/>
    <w:rsid w:val="001B02FE"/>
    <w:rsid w:val="001C2CC6"/>
    <w:rsid w:val="00203C58"/>
    <w:rsid w:val="00226F9D"/>
    <w:rsid w:val="00227370"/>
    <w:rsid w:val="002502B6"/>
    <w:rsid w:val="00255EBA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2E7483"/>
    <w:rsid w:val="00303608"/>
    <w:rsid w:val="003370AA"/>
    <w:rsid w:val="00350E6B"/>
    <w:rsid w:val="00355F9C"/>
    <w:rsid w:val="003611CD"/>
    <w:rsid w:val="00361D6B"/>
    <w:rsid w:val="00366E33"/>
    <w:rsid w:val="00374751"/>
    <w:rsid w:val="003B06CA"/>
    <w:rsid w:val="003C0E1A"/>
    <w:rsid w:val="003D395F"/>
    <w:rsid w:val="003E37F3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86E5C"/>
    <w:rsid w:val="0059682F"/>
    <w:rsid w:val="005A4A86"/>
    <w:rsid w:val="005A7D53"/>
    <w:rsid w:val="005D4A63"/>
    <w:rsid w:val="00605DCA"/>
    <w:rsid w:val="0063127F"/>
    <w:rsid w:val="006342B4"/>
    <w:rsid w:val="00643945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6383"/>
    <w:rsid w:val="007B51BD"/>
    <w:rsid w:val="007B6567"/>
    <w:rsid w:val="007C5ED3"/>
    <w:rsid w:val="007D1845"/>
    <w:rsid w:val="007D4A0F"/>
    <w:rsid w:val="00810C9B"/>
    <w:rsid w:val="00833B0E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D5E79"/>
    <w:rsid w:val="008E3F99"/>
    <w:rsid w:val="008F4734"/>
    <w:rsid w:val="00905C89"/>
    <w:rsid w:val="00913C24"/>
    <w:rsid w:val="00932E11"/>
    <w:rsid w:val="009515AE"/>
    <w:rsid w:val="0096525A"/>
    <w:rsid w:val="009A17E2"/>
    <w:rsid w:val="009A4132"/>
    <w:rsid w:val="009A7682"/>
    <w:rsid w:val="009B05BE"/>
    <w:rsid w:val="009C0C74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9207F"/>
    <w:rsid w:val="00AB025F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4427B"/>
    <w:rsid w:val="00B51145"/>
    <w:rsid w:val="00B54A8B"/>
    <w:rsid w:val="00B91C7C"/>
    <w:rsid w:val="00BB2EB8"/>
    <w:rsid w:val="00BC3B49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D7003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F49F2"/>
    <w:rsid w:val="00F0731C"/>
    <w:rsid w:val="00F3100F"/>
    <w:rsid w:val="00F42084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7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0A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0A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0A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0A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7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0A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0A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0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0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St-6250/2016-18</izvorni_sadrzaj>
    <derivirana_varijabla naziv="DomainObject.Oznaka_1">St-6250/2016-18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6250</izvorni_sadrzaj>
    <derivirana_varijabla naziv="DomainObject.Predmet.Broj_1">6250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St-6250/2016</izvorni_sadrzaj>
    <derivirana_varijabla naziv="DomainObject.Predmet.OznakaBroj_1">St-6250/2016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JAGODIĆ GRADNJA d.o.o.</izvorni_sadrzaj>
    <derivirana_varijabla naziv="DomainObject.Predmet.ProtustrankaFormated_1">  JAGODIĆ GRADNJA d.o.o.</derivirana_varijabla>
  </DomainObject.Predmet.ProtustrankaFormated>
  <DomainObject.Predmet.ProtustrankaFormatedOIB>
    <izvorni_sadrzaj>  JAGODIĆ GRADNJA d.o.o., OIB 84913840247</izvorni_sadrzaj>
    <derivirana_varijabla naziv="DomainObject.Predmet.ProtustrankaFormatedOIB_1">  JAGODIĆ GRADNJA d.o.o., OIB 84913840247</derivirana_varijabla>
  </DomainObject.Predmet.ProtustrankaFormatedOIB>
  <DomainObject.Predmet.ProtustrankaFormatedWithAdress>
    <izvorni_sadrzaj> JAGODIĆ GRADNJA d.o.o., Gajeva 46, 10430 Samobor</izvorni_sadrzaj>
    <derivirana_varijabla naziv="DomainObject.Predmet.ProtustrankaFormatedWithAdress_1"> JAGODIĆ GRADNJA d.o.o., Gajeva 46, 10430 Samobor</derivirana_varijabla>
  </DomainObject.Predmet.ProtustrankaFormatedWithAdress>
  <DomainObject.Predmet.ProtustrankaFormatedWithAdressOIB>
    <izvorni_sadrzaj> JAGODIĆ GRADNJA d.o.o., OIB 84913840247, Gajeva 46, 10430 Samobor</izvorni_sadrzaj>
    <derivirana_varijabla naziv="DomainObject.Predmet.ProtustrankaFormatedWithAdressOIB_1"> JAGODIĆ GRADNJA d.o.o., OIB 84913840247, Gajeva 46, 10430 Samobor</derivirana_varijabla>
  </DomainObject.Predmet.ProtustrankaFormatedWithAdressOIB>
  <DomainObject.Predmet.ProtustrankaWithAdress>
    <izvorni_sadrzaj>JAGODIĆ GRADNJA d.o.o. Gajeva 46, 10430 Samobor</izvorni_sadrzaj>
    <derivirana_varijabla naziv="DomainObject.Predmet.ProtustrankaWithAdress_1">JAGODIĆ GRADNJA d.o.o. Gajeva 46, 10430 Samobor</derivirana_varijabla>
  </DomainObject.Predmet.ProtustrankaWithAdress>
  <DomainObject.Predmet.ProtustrankaWithAdressOIB>
    <izvorni_sadrzaj>JAGODIĆ GRADNJA d.o.o., OIB 84913840247, Gajeva 46, 10430 Samobor</izvorni_sadrzaj>
    <derivirana_varijabla naziv="DomainObject.Predmet.ProtustrankaWithAdressOIB_1">JAGODIĆ GRADNJA d.o.o., OIB 84913840247, Gajeva 46, 10430 Samobor</derivirana_varijabla>
  </DomainObject.Predmet.ProtustrankaWithAdressOIB>
  <DomainObject.Predmet.ProtustrankaNazivFormated>
    <izvorni_sadrzaj>JAGODIĆ GRADNJA d.o.o.</izvorni_sadrzaj>
    <derivirana_varijabla naziv="DomainObject.Predmet.ProtustrankaNazivFormated_1">JAGODIĆ GRADNJA d.o.o.</derivirana_varijabla>
  </DomainObject.Predmet.ProtustrankaNazivFormated>
  <DomainObject.Predmet.ProtustrankaNazivFormatedOIB>
    <izvorni_sadrzaj>JAGODIĆ GRADNJA d.o.o., OIB 84913840247</izvorni_sadrzaj>
    <derivirana_varijabla naziv="DomainObject.Predmet.ProtustrankaNazivFormatedOIB_1">JAGODIĆ GRADNJA d.o.o., OIB 84913840247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JAGODIĆ GRADNJA d.o.o.</izvorni_sadrzaj>
    <derivirana_varijabla naziv="DomainObject.Predmet.StrankaFormated_1">  JAGODIĆ GRADNJA d.o.o.</derivirana_varijabla>
  </DomainObject.Predmet.StrankaFormated>
  <DomainObject.Predmet.StrankaFormatedOIB>
    <izvorni_sadrzaj>  JAGODIĆ GRADNJA d.o.o., OIB 84913840247</izvorni_sadrzaj>
    <derivirana_varijabla naziv="DomainObject.Predmet.StrankaFormatedOIB_1">  JAGODIĆ GRADNJA d.o.o., OIB 84913840247</derivirana_varijabla>
  </DomainObject.Predmet.StrankaFormatedOIB>
  <DomainObject.Predmet.StrankaFormatedWithAdress>
    <izvorni_sadrzaj> JAGODIĆ GRADNJA d.o.o., Gajeva 46, 10430 Samobor</izvorni_sadrzaj>
    <derivirana_varijabla naziv="DomainObject.Predmet.StrankaFormatedWithAdress_1"> JAGODIĆ GRADNJA d.o.o., Gajeva 46, 10430 Samobor</derivirana_varijabla>
  </DomainObject.Predmet.StrankaFormatedWithAdress>
  <DomainObject.Predmet.StrankaFormatedWithAdressOIB>
    <izvorni_sadrzaj> JAGODIĆ GRADNJA d.o.o., OIB 84913840247, Gajeva 46, 10430 Samobor</izvorni_sadrzaj>
    <derivirana_varijabla naziv="DomainObject.Predmet.StrankaFormatedWithAdressOIB_1"> JAGODIĆ GRADNJA d.o.o., OIB 84913840247, Gajeva 46, 10430 Samobor</derivirana_varijabla>
  </DomainObject.Predmet.StrankaFormatedWithAdressOIB>
  <DomainObject.Predmet.StrankaWithAdress>
    <izvorni_sadrzaj>JAGODIĆ GRADNJA d.o.o. Gajeva 46,10430 Samobor</izvorni_sadrzaj>
    <derivirana_varijabla naziv="DomainObject.Predmet.StrankaWithAdress_1">JAGODIĆ GRADNJA d.o.o. Gajeva 46,10430 Samobor</derivirana_varijabla>
  </DomainObject.Predmet.StrankaWithAdress>
  <DomainObject.Predmet.StrankaWithAdressOIB>
    <izvorni_sadrzaj>JAGODIĆ GRADNJA d.o.o., OIB 84913840247, Gajeva 46,10430 Samobor</izvorni_sadrzaj>
    <derivirana_varijabla naziv="DomainObject.Predmet.StrankaWithAdressOIB_1">JAGODIĆ GRADNJA d.o.o., OIB 84913840247, Gajeva 46,10430 Samobor</derivirana_varijabla>
  </DomainObject.Predmet.StrankaWithAdressOIB>
  <DomainObject.Predmet.StrankaNazivFormated>
    <izvorni_sadrzaj>JAGODIĆ GRADNJA d.o.o.</izvorni_sadrzaj>
    <derivirana_varijabla naziv="DomainObject.Predmet.StrankaNazivFormated_1">JAGODIĆ GRADNJA d.o.o.</derivirana_varijabla>
  </DomainObject.Predmet.StrankaNazivFormated>
  <DomainObject.Predmet.StrankaNazivFormatedOIB>
    <izvorni_sadrzaj>JAGODIĆ GRADNJA d.o.o., OIB 84913840247</izvorni_sadrzaj>
    <derivirana_varijabla naziv="DomainObject.Predmet.StrankaNazivFormatedOIB_1">JAGODIĆ GRADNJA d.o.o., OIB 84913840247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JAGODIĆ GRADNJA d.o.o.</item>
    </izvorni_sadrzaj>
    <derivirana_varijabla naziv="DomainObject.Predmet.StrankaListFormated_1">
      <item>JAGODIĆ GRADNJA d.o.o.</item>
    </derivirana_varijabla>
  </DomainObject.Predmet.StrankaListFormated>
  <DomainObject.Predmet.StrankaListFormatedOIB>
    <izvorni_sadrzaj>
      <item>JAGODIĆ GRADNJA d.o.o., OIB 84913840247</item>
    </izvorni_sadrzaj>
    <derivirana_varijabla naziv="DomainObject.Predmet.StrankaListFormatedOIB_1">
      <item>JAGODIĆ GRADNJA d.o.o., OIB 84913840247</item>
    </derivirana_varijabla>
  </DomainObject.Predmet.StrankaListFormatedOIB>
  <DomainObject.Predmet.StrankaListFormatedWithAdress>
    <izvorni_sadrzaj>
      <item>JAGODIĆ GRADNJA d.o.o., Gajeva 46, 10430 Samobor</item>
    </izvorni_sadrzaj>
    <derivirana_varijabla naziv="DomainObject.Predmet.StrankaListFormatedWithAdress_1">
      <item>JAGODIĆ GRADNJA d.o.o., Gajeva 46, 10430 Samobor</item>
    </derivirana_varijabla>
  </DomainObject.Predmet.StrankaListFormatedWithAdress>
  <DomainObject.Predmet.StrankaListFormatedWithAdressOIB>
    <izvorni_sadrzaj>
      <item>JAGODIĆ GRADNJA d.o.o., OIB 84913840247, Gajeva 46, 10430 Samobor</item>
    </izvorni_sadrzaj>
    <derivirana_varijabla naziv="DomainObject.Predmet.StrankaListFormatedWithAdressOIB_1">
      <item>JAGODIĆ GRADNJA d.o.o., OIB 84913840247, Gajeva 46, 10430 Samobor</item>
    </derivirana_varijabla>
  </DomainObject.Predmet.StrankaListFormatedWithAdressOIB>
  <DomainObject.Predmet.StrankaListNazivFormated>
    <izvorni_sadrzaj>
      <item>JAGODIĆ GRADNJA d.o.o.</item>
    </izvorni_sadrzaj>
    <derivirana_varijabla naziv="DomainObject.Predmet.StrankaListNazivFormated_1">
      <item>JAGODIĆ GRADNJA d.o.o.</item>
    </derivirana_varijabla>
  </DomainObject.Predmet.StrankaListNazivFormated>
  <DomainObject.Predmet.StrankaListNazivFormatedOIB>
    <izvorni_sadrzaj>
      <item>JAGODIĆ GRADNJA d.o.o., OIB 84913840247</item>
    </izvorni_sadrzaj>
    <derivirana_varijabla naziv="DomainObject.Predmet.StrankaListNazivFormatedOIB_1">
      <item>JAGODIĆ GRADNJA d.o.o., OIB 84913840247</item>
    </derivirana_varijabla>
  </DomainObject.Predmet.StrankaListNazivFormatedOIB>
  <DomainObject.Predmet.ProtuStrankaListFormated>
    <izvorni_sadrzaj>
      <item>JAGODIĆ GRADNJA d.o.o.</item>
    </izvorni_sadrzaj>
    <derivirana_varijabla naziv="DomainObject.Predmet.ProtuStrankaListFormated_1">
      <item>JAGODIĆ GRADNJA d.o.o.</item>
    </derivirana_varijabla>
  </DomainObject.Predmet.ProtuStrankaListFormated>
  <DomainObject.Predmet.ProtuStrankaListFormatedOIB>
    <izvorni_sadrzaj>
      <item>JAGODIĆ GRADNJA d.o.o., OIB 84913840247</item>
    </izvorni_sadrzaj>
    <derivirana_varijabla naziv="DomainObject.Predmet.ProtuStrankaListFormatedOIB_1">
      <item>JAGODIĆ GRADNJA d.o.o., OIB 84913840247</item>
    </derivirana_varijabla>
  </DomainObject.Predmet.ProtuStrankaListFormatedOIB>
  <DomainObject.Predmet.ProtuStrankaListFormatedWithAdress>
    <izvorni_sadrzaj>
      <item>JAGODIĆ GRADNJA d.o.o., Gajeva 46, 10430 Samobor</item>
    </izvorni_sadrzaj>
    <derivirana_varijabla naziv="DomainObject.Predmet.ProtuStrankaListFormatedWithAdress_1">
      <item>JAGODIĆ GRADNJA d.o.o., Gajeva 46, 10430 Samobor</item>
    </derivirana_varijabla>
  </DomainObject.Predmet.ProtuStrankaListFormatedWithAdress>
  <DomainObject.Predmet.ProtuStrankaListFormatedWithAdressOIB>
    <izvorni_sadrzaj>
      <item>JAGODIĆ GRADNJA d.o.o., OIB 84913840247, Gajeva 46, 10430 Samobor</item>
    </izvorni_sadrzaj>
    <derivirana_varijabla naziv="DomainObject.Predmet.ProtuStrankaListFormatedWithAdressOIB_1">
      <item>JAGODIĆ GRADNJA d.o.o., OIB 84913840247, Gajeva 46, 10430 Samobor</item>
    </derivirana_varijabla>
  </DomainObject.Predmet.ProtuStrankaListFormatedWithAdressOIB>
  <DomainObject.Predmet.ProtuStrankaListNazivFormated>
    <izvorni_sadrzaj>
      <item>JAGODIĆ GRADNJA d.o.o.</item>
    </izvorni_sadrzaj>
    <derivirana_varijabla naziv="DomainObject.Predmet.ProtuStrankaListNazivFormated_1">
      <item>JAGODIĆ GRADNJA d.o.o.</item>
    </derivirana_varijabla>
  </DomainObject.Predmet.ProtuStrankaListNazivFormated>
  <DomainObject.Predmet.ProtuStrankaListNazivFormatedOIB>
    <izvorni_sadrzaj>
      <item>JAGODIĆ GRADNJA d.o.o., OIB 84913840247</item>
    </izvorni_sadrzaj>
    <derivirana_varijabla naziv="DomainObject.Predmet.ProtuStrankaListNazivFormatedOIB_1">
      <item>JAGODIĆ GRADNJA d.o.o., OIB 84913840247</item>
    </derivirana_varijabla>
  </DomainObject.Predmet.ProtuStrankaListNazivFormatedOIB>
  <DomainObject.Predmet.OstaliListFormated>
    <izvorni_sadrzaj>
      <item>Josip Jagodić</item>
      <item>Miljenko Jagodić</item>
      <item>Ibrahim Mehmedović</item>
    </izvorni_sadrzaj>
    <derivirana_varijabla naziv="DomainObject.Predmet.OstaliListFormated_1">
      <item>Josip Jagodić</item>
      <item>Miljenko Jagodić</item>
      <item>Ibrahim Mehmedović</item>
    </derivirana_varijabla>
  </DomainObject.Predmet.OstaliListFormated>
  <DomainObject.Predmet.OstaliListFormatedOIB>
    <izvorni_sadrzaj>
      <item>Josip Jagodić, OIB 74929109824</item>
      <item>Miljenko Jagodić, OIB 78561112242</item>
      <item>Ibrahim Mehmedović, OIB 91320064198</item>
    </izvorni_sadrzaj>
    <derivirana_varijabla naziv="DomainObject.Predmet.OstaliListFormatedOIB_1">
      <item>Josip Jagodić, OIB 74929109824</item>
      <item>Miljenko Jagodić, OIB 78561112242</item>
      <item>Ibrahim Mehmedović, OIB 91320064198</item>
    </derivirana_varijabla>
  </DomainObject.Predmet.OstaliListFormatedOIB>
  <DomainObject.Predmet.OstaliListFormatedWithAdress>
    <izvorni_sadrzaj>
      <item>Josip Jagodić, Braće Konifka 16, 34543 Poljana</item>
      <item>Miljenko Jagodić, Lešće 31d, 10430 Samobor</item>
      <item>Ibrahim Mehmedović, Ante Starčevića 5, 51000 Rijeka</item>
    </izvorni_sadrzaj>
    <derivirana_varijabla naziv="DomainObject.Predmet.OstaliListFormatedWithAdress_1">
      <item>Josip Jagodić, Braće Konifka 16, 34543 Poljana</item>
      <item>Miljenko Jagodić, Lešće 31d, 10430 Samobor</item>
      <item>Ibrahim Mehmedović, Ante Starčevića 5, 51000 Rijeka</item>
    </derivirana_varijabla>
  </DomainObject.Predmet.OstaliListFormatedWithAdress>
  <DomainObject.Predmet.OstaliListFormatedWithAdressOIB>
    <izvorni_sadrzaj>
      <item>Josip Jagodić, OIB 74929109824, Braće Konifka 16, 34543 Poljana</item>
      <item>Miljenko Jagodić, OIB 78561112242, Lešće 31d, 10430 Samobor</item>
      <item>Ibrahim Mehmedović, OIB 91320064198, Ante Starčevića 5, 51000 Rijeka</item>
    </izvorni_sadrzaj>
    <derivirana_varijabla naziv="DomainObject.Predmet.OstaliListFormatedWithAdressOIB_1">
      <item>Josip Jagodić, OIB 74929109824, Braće Konifka 16, 34543 Poljana</item>
      <item>Miljenko Jagodić, OIB 78561112242, Lešće 31d, 10430 Samobor</item>
      <item>Ibrahim Mehmedović, OIB 91320064198, Ante Starčevića 5, 51000 Rijeka</item>
    </derivirana_varijabla>
  </DomainObject.Predmet.OstaliListFormatedWithAdressOIB>
  <DomainObject.Predmet.OstaliListNazivFormated>
    <izvorni_sadrzaj>
      <item>Josip Jagodić</item>
      <item>Miljenko Jagodić</item>
      <item>Ibrahim Mehmedović</item>
    </izvorni_sadrzaj>
    <derivirana_varijabla naziv="DomainObject.Predmet.OstaliListNazivFormated_1">
      <item>Josip Jagodić</item>
      <item>Miljenko Jagodić</item>
      <item>Ibrahim Mehmedović</item>
    </derivirana_varijabla>
  </DomainObject.Predmet.OstaliListNazivFormated>
  <DomainObject.Predmet.OstaliListNazivFormatedOIB>
    <izvorni_sadrzaj>
      <item>Josip Jagodić, OIB 74929109824</item>
      <item>Miljenko Jagodić, OIB 78561112242</item>
      <item>Ibrahim Mehmedović, OIB 91320064198</item>
    </izvorni_sadrzaj>
    <derivirana_varijabla naziv="DomainObject.Predmet.OstaliListNazivFormatedOIB_1">
      <item>Josip Jagodić, OIB 74929109824</item>
      <item>Miljenko Jagodić, OIB 78561112242</item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St-6250/2016-18</izvorni_sadrzaj>
    <derivirana_varijabla naziv="DomainObject.PoslovniBrojDokumenta_1">St-6250/2016-18</derivirana_varijabla>
  </DomainObject.PoslovniBrojDokumenta>
  <DomainObject.Predmet.StrankaIDrugi>
    <izvorni_sadrzaj>JAGODIĆ GRADNJA d.o.o.</izvorni_sadrzaj>
    <derivirana_varijabla naziv="DomainObject.Predmet.StrankaIDrugi_1">JAGODIĆ GRADNJA d.o.o.</derivirana_varijabla>
  </DomainObject.Predmet.StrankaIDrugi>
  <DomainObject.Predmet.ProtustrankaIDrugi>
    <izvorni_sadrzaj>JAGODIĆ GRADNJA d.o.o.</izvorni_sadrzaj>
    <derivirana_varijabla naziv="DomainObject.Predmet.ProtustrankaIDrugi_1">JAGODIĆ GRADNJA d.o.o.</derivirana_varijabla>
  </DomainObject.Predmet.ProtustrankaIDrugi>
  <DomainObject.Predmet.StrankaIDrugiAdressOIB>
    <izvorni_sadrzaj>JAGODIĆ GRADNJA d.o.o., OIB 84913840247, Gajeva 46, 10430 Samobor</izvorni_sadrzaj>
    <derivirana_varijabla naziv="DomainObject.Predmet.StrankaIDrugiAdressOIB_1">JAGODIĆ GRADNJA d.o.o., OIB 84913840247, Gajeva 46, 10430 Samobor</derivirana_varijabla>
  </DomainObject.Predmet.StrankaIDrugiAdressOIB>
  <DomainObject.Predmet.ProtustrankaIDrugiAdressOIB>
    <izvorni_sadrzaj>JAGODIĆ GRADNJA d.o.o., OIB 84913840247, Gajeva 46, 10430 Samobor</izvorni_sadrzaj>
    <derivirana_varijabla naziv="DomainObject.Predmet.ProtustrankaIDrugiAdressOIB_1">JAGODIĆ GRADNJA d.o.o., OIB 84913840247, Gajeva 46,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JAGODIĆ GRADNJA d.o.o.</item>
      <item>JAGODIĆ GRADNJA d.o.o.</item>
      <item>Josip Jagodić</item>
      <item>Miljenko Jagodić</item>
      <item>Ibrahim Mehmedović</item>
    </izvorni_sadrzaj>
    <derivirana_varijabla naziv="DomainObject.Predmet.SudioniciListNaziv_1">
      <item>JAGODIĆ GRADNJA d.o.o.</item>
      <item>JAGODIĆ GRADNJA d.o.o.</item>
      <item>Josip Jagodić</item>
      <item>Miljenko Jagodić</item>
      <item>Ibrahim Mehmedović</item>
    </derivirana_varijabla>
  </DomainObject.Predmet.SudioniciListNaziv>
  <DomainObject.Predmet.SudioniciListAdressOIB>
    <izvorni_sadrzaj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</izvorni_sadrzaj>
    <derivirana_varijabla naziv="DomainObject.Predmet.SudioniciListAdressOIB_1"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84913840247</item>
      <item>, OIB 84913840247</item>
      <item>, OIB 74929109824</item>
      <item>, OIB 78561112242</item>
      <item>, OIB 91320064198</item>
    </izvorni_sadrzaj>
    <derivirana_varijabla naziv="DomainObject.Predmet.SudioniciListNazivOIB_1">
      <item>, OIB 84913840247</item>
      <item>, OIB 84913840247</item>
      <item>, OIB 74929109824</item>
      <item>, OIB 78561112242</item>
      <item>, OIB 91320064198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A533C-961D-49D1-AA37-D905721F3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8</properties:Pages>
  <properties:Words>1729</properties:Words>
  <properties:Characters>10563</properties:Characters>
  <properties:Lines>780</properties:Lines>
  <properties:Paragraphs>465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2017-01-24T07:44:00Z</dcterms:created>
  <dc:creator>ilukac</dc:creator>
  <cp:lastModifiedBy>Valentina Delač</cp:lastModifiedBy>
  <cp:lastPrinted>2017-01-23T13:53:00Z</cp:lastPrinted>
  <dcterms:modified xmlns:xsi="http://www.w3.org/2001/XMLSchema-instance" xsi:type="dcterms:W3CDTF">2017-01-24T07:46:00Z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St-6250/2016-18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