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a27d" w14:paraId="923a27d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EB5BBD">
        <w:t>47</w:t>
      </w:r>
      <w:r w:rsidR="00172436">
        <w:t>/</w:t>
      </w:r>
      <w:r w:rsidR="00EB5BBD">
        <w:t>15</w:t>
      </w:r>
      <w:r w:rsidRPr="007D37BA">
        <w:t>-</w:t>
      </w:r>
      <w:r w:rsidR="00EB5BBD">
        <w:t>81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</w:t>
      </w:r>
      <w:proofErr w:type="spellStart"/>
      <w:r w:rsidRPr="007D37BA">
        <w:t>Bajlo</w:t>
      </w:r>
      <w:proofErr w:type="spellEnd"/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EB5BBD">
        <w:t>TEKSTIL ZADAR d.o.o. u stečaju Zadar, Franka Lisice 42,</w:t>
      </w:r>
      <w:r w:rsidR="00EB5BBD" w:rsidRPr="00B76F4C">
        <w:t xml:space="preserve"> </w:t>
      </w:r>
      <w:r w:rsidR="00EB5BBD">
        <w:t>Zadar, OIB: 04451653115, koga zastupa stečajni</w:t>
      </w:r>
      <w:r w:rsidR="00903E75">
        <w:t xml:space="preserve"> upravitelj</w:t>
      </w:r>
      <w:r w:rsidR="00EB5BBD">
        <w:t xml:space="preserve"> Ante Vukašina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EB5BBD">
        <w:t>3</w:t>
      </w:r>
      <w:r w:rsidR="006D461F">
        <w:t xml:space="preserve">. </w:t>
      </w:r>
      <w:r w:rsidR="00EB5BBD">
        <w:t>listopada</w:t>
      </w:r>
      <w:r w:rsidR="00172436">
        <w:t xml:space="preserve"> 2016.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6D461F" w:rsidP="00A9193B" w:rsidR="00860C24" w:rsidRPr="007D37BA">
      <w:pPr>
        <w:ind w:firstLine="708"/>
        <w:jc w:val="center"/>
      </w:pPr>
      <w:r>
        <w:t>2</w:t>
      </w:r>
      <w:r w:rsidR="00EB5BBD">
        <w:t>7</w:t>
      </w:r>
      <w:r w:rsidR="00147102">
        <w:t>. listopada</w:t>
      </w:r>
      <w:r w:rsidR="00C12769">
        <w:t xml:space="preserve"> 201</w:t>
      </w:r>
      <w:r w:rsidR="00172436">
        <w:t>6</w:t>
      </w:r>
      <w:r w:rsidR="00860C24" w:rsidRPr="007D37BA">
        <w:t xml:space="preserve">. godine u </w:t>
      </w:r>
      <w:r w:rsidR="00EB5BBD">
        <w:t>8</w:t>
      </w:r>
      <w:r w:rsidR="00C12769">
        <w:t>,</w:t>
      </w:r>
      <w:r w:rsidR="00EB5BBD">
        <w:t>1</w:t>
      </w:r>
      <w:r>
        <w:t>5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8D56A6" w:rsidP="00903E75" w:rsidR="008D56A6">
      <w:pPr>
        <w:pStyle w:val="Odlomakpopisa"/>
        <w:numPr>
          <w:ilvl w:val="0"/>
          <w:numId w:val="5"/>
        </w:numPr>
        <w:jc w:val="both"/>
      </w:pPr>
      <w:r>
        <w:t>Donošenje odluke o nastavku sudskih postupaka u odnosu na IMPORT EXPORT MATEUSZWERYK d.o.o. Zaprešić i Grad Zadar.</w:t>
      </w:r>
    </w:p>
    <w:p w:rsidRDefault="008D56A6" w:rsidP="00903E75" w:rsidR="004A6F4F">
      <w:pPr>
        <w:pStyle w:val="Odlomakpopisa"/>
        <w:numPr>
          <w:ilvl w:val="0"/>
          <w:numId w:val="5"/>
        </w:numPr>
        <w:jc w:val="both"/>
      </w:pPr>
      <w:r>
        <w:t xml:space="preserve">Donošenje odluke o predračunu troškova stečajnog postupka. </w:t>
      </w:r>
    </w:p>
    <w:p w:rsidRDefault="00903E75" w:rsidP="005615F3" w:rsidR="00903E75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EB5BBD">
        <w:t>3. listopada</w:t>
      </w:r>
      <w:r w:rsidR="00172436">
        <w:t xml:space="preserve"> 2016.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 xml:space="preserve">Ardena </w:t>
      </w:r>
      <w:proofErr w:type="spellStart"/>
      <w:r w:rsidRPr="007D37BA">
        <w:t>Bajlo</w:t>
      </w:r>
      <w:proofErr w:type="spellEnd"/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880810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</w:t>
      </w:r>
      <w:proofErr w:type="spellStart"/>
      <w:r w:rsidR="004A6F4F">
        <w:t>emailom</w:t>
      </w:r>
      <w:proofErr w:type="spellEnd"/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47102"/>
    <w:rsid w:val="0016321B"/>
    <w:rsid w:val="00172436"/>
    <w:rsid w:val="00181682"/>
    <w:rsid w:val="001F7388"/>
    <w:rsid w:val="00282E78"/>
    <w:rsid w:val="002F1D70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6D461F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80810"/>
    <w:rsid w:val="008842E7"/>
    <w:rsid w:val="00890AF8"/>
    <w:rsid w:val="00897088"/>
    <w:rsid w:val="008D56A6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82DF1"/>
    <w:rsid w:val="00EB5BBD"/>
    <w:rsid w:val="00ED4CA0"/>
    <w:rsid w:val="00F1024E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D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D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D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D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1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D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D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D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D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St-47/2015-82</izvorni_sadrzaj>
    <derivirana_varijabla naziv="DomainObject.Oznaka_1">St-47/2015-82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Tekstil Zadar d.o.o. za trgovinu i usluge</izvorni_sadrzaj>
    <derivirana_varijabla naziv="DomainObject.Predmet.ProtustrankaFormated_1">  Tekstil Zadar d.o.o. za trgovinu i usluge</derivirana_varijabla>
  </DomainObject.Predmet.ProtustrankaFormated>
  <DomainObject.Predmet.ProtustrankaFormatedOIB>
    <izvorni_sadrzaj>  Tekstil Zadar d.o.o. za trgovinu i usluge, OIB 04451653115</izvorni_sadrzaj>
    <derivirana_varijabla naziv="DomainObject.Predmet.ProtustrankaFormatedOIB_1">  Tekstil Zadar d.o.o. za trgovinu i usluge, OIB 04451653115</derivirana_varijabla>
  </DomainObject.Predmet.ProtustrankaFormatedOIB>
  <DomainObject.Predmet.ProtustrankaFormatedWithAdress>
    <izvorni_sadrzaj> Tekstil Zadar d.o.o. za trgovinu i usluge, Franka Lisice 42, 23000 Zadar</izvorni_sadrzaj>
    <derivirana_varijabla naziv="DomainObject.Predmet.ProtustrankaFormatedWithAdress_1"> Tekstil Zadar d.o.o. za trgovinu i usluge, Franka Lisice 42, 23000 Zadar</derivirana_varijabla>
  </DomainObject.Predmet.ProtustrankaFormatedWithAdress>
  <DomainObject.Predmet.ProtustrankaFormatedWithAdressOIB>
    <izvorni_sadrzaj> Tekstil Zadar d.o.o. za trgovinu i usluge, OIB 04451653115, Franka Lisice 42, 23000 Zadar</izvorni_sadrzaj>
    <derivirana_varijabla naziv="DomainObject.Predmet.ProtustrankaFormatedWithAdressOIB_1"> Tekstil Zadar d.o.o. za trgovinu i usluge, OIB 04451653115, Franka Lisice 42, 23000 Zadar</derivirana_varijabla>
  </DomainObject.Predmet.ProtustrankaFormatedWithAdressOIB>
  <DomainObject.Predmet.ProtustrankaWithAdress>
    <izvorni_sadrzaj>Tekstil Zadar d.o.o. za trgovinu i usluge Franka Lisice 42, 23000 Zadar</izvorni_sadrzaj>
    <derivirana_varijabla naziv="DomainObject.Predmet.ProtustrankaWithAdress_1">Tekstil Zadar d.o.o. za trgovinu i usluge Franka Lisice 42, 23000 Zadar</derivirana_varijabla>
  </DomainObject.Predmet.ProtustrankaWithAdress>
  <DomainObject.Predmet.ProtustrankaWithAdressOIB>
    <izvorni_sadrzaj>Tekstil Zadar d.o.o. za trgovinu i usluge, OIB 04451653115, Franka Lisice 42, 23000 Zadar</izvorni_sadrzaj>
    <derivirana_varijabla naziv="DomainObject.Predmet.ProtustrankaWithAdressOIB_1">Tekstil Zadar d.o.o. za trgovinu i usluge, OIB 04451653115, Franka Lisice 42, 23000 Zadar</derivirana_varijabla>
  </DomainObject.Predmet.ProtustrankaWithAdressOIB>
  <DomainObject.Predmet.ProtustrankaNazivFormated>
    <izvorni_sadrzaj>Tekstil Zadar d.o.o. za trgovinu i usluge</izvorni_sadrzaj>
    <derivirana_varijabla naziv="DomainObject.Predmet.ProtustrankaNazivFormated_1">Tekstil Zadar d.o.o. za trgovinu i usluge</derivirana_varijabla>
  </DomainObject.Predmet.ProtustrankaNazivFormated>
  <DomainObject.Predmet.ProtustrankaNazivFormatedOIB>
    <izvorni_sadrzaj>Tekstil Zadar d.o.o. za trgovinu i usluge, OIB 04451653115</izvorni_sadrzaj>
    <derivirana_varijabla naziv="DomainObject.Predmet.ProtustrankaNazivFormatedOIB_1">Tekstil Zadar d.o.o. za trgovinu i usluge, OIB 04451653115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ZADAR; IN TEKSTIL j.d.o.o. za trgovinu i djelatnost turističke agencije</izvorni_sadrzaj>
    <derivirana_varijabla naziv="DomainObject.Predmet.StrankaFormated_1">  GRAD ZADAR; IN TEKSTIL j.d.o.o. za trgovinu i djelatnost turističke agencije</derivirana_varijabla>
  </DomainObject.Predmet.StrankaFormated>
  <DomainObject.Predmet.StrankaFormatedOIB>
    <izvorni_sadrzaj>  GRAD ZADAR, OIB 09933651854; IN TEKSTIL j.d.o.o. za trgovinu i djelatnost turističke agencije, OIB 81916134010</izvorni_sadrzaj>
    <derivirana_varijabla naziv="DomainObject.Predmet.StrankaFormatedOIB_1">  GRAD ZADAR, OIB 09933651854; IN TEKSTIL j.d.o.o. za trgovinu i djelatnost turističke agencije, OIB 81916134010</derivirana_varijabla>
  </DomainObject.Predmet.StrankaFormatedOIB>
  <DomainObject.Predmet.StrankaFormatedWithAdress>
    <izvorni_sadrzaj> GRAD ZADAR, Narodni trg 1, 23000 Zadar; IN TEKSTIL j.d.o.o. za trgovinu i djelatnost turističke agencije, Zrinsko Frankopanska 14, 23000 Zadar</izvorni_sadrzaj>
    <derivirana_varijabla naziv="DomainObject.Predmet.StrankaFormatedWithAdress_1"> GRAD ZADAR, Narodni trg 1, 23000 Zadar; IN TEKSTIL j.d.o.o. za trgovinu i djelatnost turističke agencije, Zrinsko Frankopanska 14, 23000 Zadar</derivirana_varijabla>
  </DomainObject.Predmet.StrankaFormatedWithAdress>
  <DomainObject.Predmet.StrankaFormatedWithAdressOIB>
    <izvorni_sadrzaj> GRAD ZADAR, OIB 09933651854, Narodni trg 1, 23000 Zadar; IN TEKSTIL j.d.o.o. za trgovinu i djelatnost turističke agencije, OIB 81916134010, Zrinsko Frankopanska 14, 23000 Zadar</izvorni_sadrzaj>
    <derivirana_varijabla naziv="DomainObject.Predmet.StrankaFormatedWithAdressOIB_1"> GRAD ZADAR, OIB 09933651854, Narodni trg 1, 23000 Zadar; IN TEKSTIL j.d.o.o. za trgovinu i djelatnost turističke agencije, OIB 81916134010, Zrinsko Frankopanska 14, 23000 Zadar</derivirana_varijabla>
  </DomainObject.Predmet.StrankaFormatedWithAdressOIB>
  <DomainObject.Predmet.StrankaWithAdress>
    <izvorni_sadrzaj>GRAD ZADAR Narodni trg 1,23000 Zadar,IN TEKSTIL j.d.o.o. za trgovinu i djelatnost turističke agencije Zrinsko Frankopanska 14,23000 Zadar</izvorni_sadrzaj>
    <derivirana_varijabla naziv="DomainObject.Predmet.StrankaWithAdress_1">GRAD ZADAR Narodni trg 1,23000 Zadar,IN TEKSTIL j.d.o.o. za trgovinu i djelatnost turističke agencije Zrinsko Frankopanska 14,23000 Zadar</derivirana_varijabla>
  </DomainObject.Predmet.StrankaWithAdress>
  <DomainObject.Predmet.StrankaWithAdressOIB>
    <izvorni_sadrzaj>GRAD ZADAR, OIB 09933651854, Narodni trg 1,23000 Zadar,IN TEKSTIL j.d.o.o. za trgovinu i djelatnost turističke agencije, OIB 81916134010, Zrinsko Frankopanska 14,23000 Zadar</izvorni_sadrzaj>
    <derivirana_varijabla naziv="DomainObject.Predmet.StrankaWithAdressOIB_1">GRAD ZADAR, OIB 09933651854, Narodni trg 1,23000 Zadar,IN TEKSTIL j.d.o.o. za trgovinu i djelatnost turističke agencije, OIB 81916134010, Zrinsko Frankopanska 14,23000 Zadar</derivirana_varijabla>
  </DomainObject.Predmet.StrankaWithAdressOIB>
  <DomainObject.Predmet.StrankaNazivFormated>
    <izvorni_sadrzaj>GRAD ZADAR,IN TEKSTIL j.d.o.o. za trgovinu i djelatnost turističke agencije</izvorni_sadrzaj>
    <derivirana_varijabla naziv="DomainObject.Predmet.StrankaNazivFormated_1">GRAD ZADAR,IN TEKSTIL j.d.o.o. za trgovinu i djelatnost turističke agencije</derivirana_varijabla>
  </DomainObject.Predmet.StrankaNazivFormated>
  <DomainObject.Predmet.StrankaNazivFormatedOIB>
    <izvorni_sadrzaj>GRAD ZADAR, OIB 09933651854,IN TEKSTIL j.d.o.o. za trgovinu i djelatnost turističke agencije, OIB 81916134010</izvorni_sadrzaj>
    <derivirana_varijabla naziv="DomainObject.Predmet.StrankaNazivFormatedOIB_1">GRAD ZADAR, OIB 09933651854,IN TEKSTIL j.d.o.o. za trgovinu i djelatnost turističke agencije, OIB 81916134010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GRAD ZADAR</item>
      <item>IN TEKSTIL j.d.o.o. za trgovinu i djelatnost turističke agencije</item>
    </izvorni_sadrzaj>
    <derivirana_varijabla naziv="DomainObject.Predmet.StrankaListFormated_1">
      <item>GRAD ZADAR</item>
      <item>IN TEKSTIL j.d.o.o. za trgovinu i djelatnost turističke agencije</item>
    </derivirana_varijabla>
  </DomainObject.Predmet.StrankaListFormated>
  <DomainObject.Predmet.StrankaListFormatedOIB>
    <izvorni_sadrzaj>
      <item>GRAD ZADAR, OIB 09933651854</item>
      <item>IN TEKSTIL j.d.o.o. za trgovinu i djelatnost turističke agencije, OIB 81916134010</item>
    </izvorni_sadrzaj>
    <derivirana_varijabla naziv="DomainObject.Predmet.StrankaListFormatedOIB_1">
      <item>GRAD ZADAR, OIB 09933651854</item>
      <item>IN TEKSTIL j.d.o.o. za trgovinu i djelatnost turističke agencije, OIB 81916134010</item>
    </derivirana_varijabla>
  </DomainObject.Predmet.StrankaListFormatedOIB>
  <DomainObject.Predmet.StrankaListFormatedWithAdress>
    <izvorni_sadrzaj>
      <item>GRAD ZADAR, Narodni trg 1, 23000 Zadar</item>
      <item>IN TEKSTIL j.d.o.o. za trgovinu i djelatnost turističke agencije, Zrinsko Frankopanska 14, 23000 Zadar</item>
    </izvorni_sadrzaj>
    <derivirana_varijabla naziv="DomainObject.Predmet.StrankaListFormatedWithAdress_1">
      <item>GRAD ZADAR, Narodni trg 1, 23000 Zadar</item>
      <item>IN TEKSTIL j.d.o.o. za trgovinu i djelatnost turističke agencije, Zrinsko Frankopanska 14, 23000 Zadar</item>
    </derivirana_varijabla>
  </DomainObject.Predmet.StrankaListFormatedWithAdress>
  <DomainObject.Predmet.StrankaListFormatedWithAdressOIB>
    <izvorni_sadrzaj>
      <item>GRAD ZADAR, OIB 09933651854, Narodni trg 1, 23000 Zadar</item>
      <item>IN TEKSTIL j.d.o.o. za trgovinu i djelatnost turističke agencije, OIB 81916134010, Zrinsko Frankopanska 14, 23000 Zadar</item>
    </izvorni_sadrzaj>
    <derivirana_varijabla naziv="DomainObject.Predmet.StrankaListFormatedWithAdressOIB_1">
      <item>GRAD ZADAR, OIB 09933651854, Narodni trg 1, 23000 Zadar</item>
      <item>IN TEKSTIL j.d.o.o. za trgovinu i djelatnost turističke agencije, OIB 81916134010, Zrinsko Frankopanska 14, 23000 Zadar</item>
    </derivirana_varijabla>
  </DomainObject.Predmet.StrankaListFormatedWithAdressOIB>
  <DomainObject.Predmet.StrankaListNazivFormated>
    <izvorni_sadrzaj>
      <item>GRAD ZADAR</item>
      <item>IN TEKSTIL j.d.o.o. za trgovinu i djelatnost turističke agencije</item>
    </izvorni_sadrzaj>
    <derivirana_varijabla naziv="DomainObject.Predmet.StrankaListNazivFormated_1">
      <item>GRAD ZADAR</item>
      <item>IN TEKSTIL j.d.o.o. za trgovinu i djelatnost turističke agencije</item>
    </derivirana_varijabla>
  </DomainObject.Predmet.StrankaListNazivFormated>
  <DomainObject.Predmet.StrankaListNazivFormatedOIB>
    <izvorni_sadrzaj>
      <item>GRAD ZADAR, OIB 09933651854</item>
      <item>IN TEKSTIL j.d.o.o. za trgovinu i djelatnost turističke agencije, OIB 81916134010</item>
    </izvorni_sadrzaj>
    <derivirana_varijabla naziv="DomainObject.Predmet.StrankaListNazivFormatedOIB_1">
      <item>GRAD ZADAR, OIB 09933651854</item>
      <item>IN TEKSTIL j.d.o.o. za trgovinu i djelatnost turističke agencije, OIB 81916134010</item>
    </derivirana_varijabla>
  </DomainObject.Predmet.StrankaListNazivFormatedOIB>
  <DomainObject.Predmet.ProtuStrankaListFormated>
    <izvorni_sadrzaj>
      <item>Tekstil Zadar d.o.o. za trgovinu i usluge</item>
    </izvorni_sadrzaj>
    <derivirana_varijabla naziv="DomainObject.Predmet.ProtuStrankaListFormated_1">
      <item>Tekstil Zadar d.o.o. za trgovinu i usluge</item>
    </derivirana_varijabla>
  </DomainObject.Predmet.ProtuStrankaListFormated>
  <DomainObject.Predmet.ProtuStrankaListFormatedOIB>
    <izvorni_sadrzaj>
      <item>Tekstil Zadar d.o.o. za trgovinu i usluge, OIB 04451653115</item>
    </izvorni_sadrzaj>
    <derivirana_varijabla naziv="DomainObject.Predmet.ProtuStrankaListFormatedOIB_1">
      <item>Tekstil Zadar d.o.o. za trgovinu i usluge, OIB 04451653115</item>
    </derivirana_varijabla>
  </DomainObject.Predmet.ProtuStrankaListFormatedOIB>
  <DomainObject.Predmet.ProtuStrankaListFormatedWithAdress>
    <izvorni_sadrzaj>
      <item>Tekstil Zadar d.o.o. za trgovinu i usluge, Franka Lisice 42, 23000 Zadar</item>
    </izvorni_sadrzaj>
    <derivirana_varijabla naziv="DomainObject.Predmet.ProtuStrankaListFormatedWithAdress_1">
      <item>Tekstil Zadar d.o.o. za trgovinu i usluge, Franka Lisice 42, 23000 Zadar</item>
    </derivirana_varijabla>
  </DomainObject.Predmet.ProtuStrankaListFormatedWithAdress>
  <DomainObject.Predmet.ProtuStrankaListFormatedWithAdressOIB>
    <izvorni_sadrzaj>
      <item>Tekstil Zadar d.o.o. za trgovinu i usluge, OIB 04451653115, Franka Lisice 42, 23000 Zadar</item>
    </izvorni_sadrzaj>
    <derivirana_varijabla naziv="DomainObject.Predmet.ProtuStrankaListFormatedWithAdressOIB_1">
      <item>Tekstil Zadar d.o.o. za trgovinu i usluge, OIB 04451653115, Franka Lisice 42, 23000 Zadar</item>
    </derivirana_varijabla>
  </DomainObject.Predmet.ProtuStrankaListFormatedWithAdressOIB>
  <DomainObject.Predmet.ProtuStrankaListNazivFormated>
    <izvorni_sadrzaj>
      <item>Tekstil Zadar d.o.o. za trgovinu i usluge</item>
    </izvorni_sadrzaj>
    <derivirana_varijabla naziv="DomainObject.Predmet.ProtuStrankaListNazivFormated_1">
      <item>Tekstil Zadar d.o.o. za trgovinu i usluge</item>
    </derivirana_varijabla>
  </DomainObject.Predmet.ProtuStrankaListNazivFormated>
  <DomainObject.Predmet.ProtuStrankaListNazivFormatedOIB>
    <izvorni_sadrzaj>
      <item>Tekstil Zadar d.o.o. za trgovinu i usluge, OIB 04451653115</item>
    </izvorni_sadrzaj>
    <derivirana_varijabla naziv="DomainObject.Predmet.ProtuStrankaListNazivFormatedOIB_1">
      <item>Tekstil Zadar d.o.o. za trgovinu i usluge, OIB 04451653115</item>
    </derivirana_varijabla>
  </DomainObject.Predmet.ProtuStrankaListNazivFormatedOIB>
  <DomainObject.Predmet.OstaliListFormated>
    <izvorni_sadrzaj>
      <item>Marin Birkić</item>
    </izvorni_sadrzaj>
    <derivirana_varijabla naziv="DomainObject.Predmet.OstaliListFormated_1">
      <item>Marin Birkić</item>
    </derivirana_varijabla>
  </DomainObject.Predmet.OstaliListFormated>
  <DomainObject.Predmet.OstaliListFormatedOIB>
    <izvorni_sadrzaj>
      <item>Marin Birkić</item>
    </izvorni_sadrzaj>
    <derivirana_varijabla naziv="DomainObject.Predmet.OstaliListFormatedOIB_1">
      <item>Marin Birkić</item>
    </derivirana_varijabla>
  </DomainObject.Predmet.OstaliListFormatedOIB>
  <DomainObject.Predmet.OstaliListFormatedWithAdress>
    <izvorni_sadrzaj>
      <item>Marin Birkić</item>
    </izvorni_sadrzaj>
    <derivirana_varijabla naziv="DomainObject.Predmet.OstaliListFormatedWithAdress_1">
      <item>Marin Birkić</item>
    </derivirana_varijabla>
  </DomainObject.Predmet.OstaliListFormatedWithAdress>
  <DomainObject.Predmet.OstaliListFormatedWithAdressOIB>
    <izvorni_sadrzaj>
      <item>Marin Birkić</item>
    </izvorni_sadrzaj>
    <derivirana_varijabla naziv="DomainObject.Predmet.OstaliListFormatedWithAdressOIB_1">
      <item>Marin Birkić</item>
    </derivirana_varijabla>
  </DomainObject.Predmet.OstaliListFormatedWithAdressOIB>
  <DomainObject.Predmet.OstaliListNazivFormated>
    <izvorni_sadrzaj>
      <item>Marin Birkić</item>
    </izvorni_sadrzaj>
    <derivirana_varijabla naziv="DomainObject.Predmet.OstaliListNazivFormated_1">
      <item>Marin Birkić</item>
    </derivirana_varijabla>
  </DomainObject.Predmet.OstaliListNazivFormated>
  <DomainObject.Predmet.OstaliListNazivFormatedOIB>
    <izvorni_sadrzaj>
      <item>Marin Birkić</item>
    </izvorni_sadrzaj>
    <derivirana_varijabla naziv="DomainObject.Predmet.OstaliListNazivFormatedOIB_1">
      <item>Marin Birkić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St-47/2015-82</izvorni_sadrzaj>
    <derivirana_varijabla naziv="DomainObject.PoslovniBrojDokumenta_1">St-47/2015-82</derivirana_varijabla>
  </DomainObject.PoslovniBrojDokumenta>
  <DomainObject.Predmet.StrankaIDrugi>
    <izvorni_sadrzaj>GRAD ZADAR i dr.</izvorni_sadrzaj>
    <derivirana_varijabla naziv="DomainObject.Predmet.StrankaIDrugi_1">GRAD ZADAR i dr.</derivirana_varijabla>
  </DomainObject.Predmet.StrankaIDrugi>
  <DomainObject.Predmet.ProtustrankaIDrugi>
    <izvorni_sadrzaj>Tekstil Zadar d.o.o. za trgovinu i usluge</izvorni_sadrzaj>
    <derivirana_varijabla naziv="DomainObject.Predmet.ProtustrankaIDrugi_1">Tekstil Zadar d.o.o. za trgovinu i usluge</derivirana_varijabla>
  </DomainObject.Predmet.ProtustrankaIDrugi>
  <DomainObject.Predmet.StrankaIDrugiAdressOIB>
    <izvorni_sadrzaj>GRAD ZADAR, OIB 09933651854, Narodni trg 1, 23000 Zadar i dr.</izvorni_sadrzaj>
    <derivirana_varijabla naziv="DomainObject.Predmet.StrankaIDrugiAdressOIB_1">GRAD ZADAR, OIB 09933651854, Narodni trg 1, 23000 Zadar i dr.</derivirana_varijabla>
  </DomainObject.Predmet.StrankaIDrugiAdressOIB>
  <DomainObject.Predmet.ProtustrankaIDrugiAdressOIB>
    <izvorni_sadrzaj>Tekstil Zadar d.o.o. za trgovinu i usluge, OIB 04451653115, Franka Lisice 42, 23000 Zadar</izvorni_sadrzaj>
    <derivirana_varijabla naziv="DomainObject.Predmet.ProtustrankaIDrugiAdressOIB_1">Tekstil Zadar d.o.o. za trgovinu i usluge, OIB 04451653115,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ZADAR</item>
      <item>Tekstil Zadar d.o.o. za trgovinu i usluge</item>
      <item>Marin Birkić</item>
      <item>IN TEKSTIL j.d.o.o. za trgovinu i djelatnost turističke agencije</item>
    </izvorni_sadrzaj>
    <derivirana_varijabla naziv="DomainObject.Predmet.SudioniciListNaziv_1">
      <item>GRAD ZADAR</item>
      <item>Tekstil Zadar d.o.o. za trgovinu i usluge</item>
      <item>Marin Birkić</item>
      <item>IN TEKSTIL j.d.o.o. za trgovinu i djelatnost turističke agencije</item>
    </derivirana_varijabla>
  </DomainObject.Predmet.SudioniciListNaziv>
  <DomainObject.Predmet.SudioniciListAdressOIB>
    <izvorni_sadrzaj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izvorni_sadrzaj>
    <derivirana_varijabla naziv="DomainObject.Predmet.SudioniciListAdressOIB_1"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09933651854</item>
      <item>, OIB 04451653115</item>
      <item>, OIB null</item>
      <item>, OIB 81916134010</item>
    </izvorni_sadrzaj>
    <derivirana_varijabla naziv="DomainObject.Predmet.SudioniciListNazivOIB_1">
      <item>, OIB 09933651854</item>
      <item>, OIB 04451653115</item>
      <item>, OIB null</item>
      <item>, OIB 81916134010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207</properties:Words>
  <properties:Characters>965</properties:Characters>
  <properties:Lines>46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2016-10-03T12:54:00Z</dcterms:created>
  <dc:creator>Korisnik</dc:creator>
  <cp:lastModifiedBy>Martina Kalmeta</cp:lastModifiedBy>
  <cp:lastPrinted>2016-09-28T08:25:00Z</cp:lastPrinted>
  <dcterms:modified xmlns:xsi="http://www.w3.org/2001/XMLSchema-instance" xsi:type="dcterms:W3CDTF">2016-10-04T11:42:00Z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St-47/2015-82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