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6730" w14:paraId="9326730" w:rsidRDefault="00C20C1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0C16" w:rsidP="00C20C16" w:rsidR="00AE649C">
      <w:pPr>
        <w:pStyle w:val="Bezproreda"/>
      </w:pPr>
      <w:r>
        <w:t xml:space="preserve">      Republika Hrvatska</w:t>
      </w:r>
    </w:p>
    <w:p w:rsidRDefault="00C20C16" w:rsidP="00C20C16" w:rsidR="00C20C16">
      <w:pPr>
        <w:pStyle w:val="Bezproreda"/>
      </w:pPr>
      <w:r>
        <w:t>Trgovački sud u Bjelovaru</w:t>
      </w:r>
    </w:p>
    <w:p w:rsidRDefault="00C20C16" w:rsidP="00C20C16" w:rsidR="00C20C16" w:rsidRPr="00C20C16">
      <w:pPr>
        <w:pStyle w:val="Bezproreda"/>
        <w:spacing w:after="0"/>
        <w:rPr>
          <w:sz w:val="18"/>
          <w:szCs w:val="18"/>
        </w:rPr>
      </w:pPr>
      <w:r w:rsidRPr="00C20C16">
        <w:rPr>
          <w:sz w:val="18"/>
          <w:szCs w:val="18"/>
        </w:rPr>
        <w:t xml:space="preserve">Bjelovar, Šetalište dr. I. </w:t>
      </w:r>
      <w:proofErr w:type="spellStart"/>
      <w:r w:rsidRPr="00C20C16">
        <w:rPr>
          <w:sz w:val="18"/>
          <w:szCs w:val="18"/>
        </w:rPr>
        <w:t>Lebovića</w:t>
      </w:r>
      <w:proofErr w:type="spellEnd"/>
      <w:r w:rsidRPr="00C20C16">
        <w:rPr>
          <w:sz w:val="18"/>
          <w:szCs w:val="18"/>
        </w:rPr>
        <w:t xml:space="preserve"> 42</w:t>
      </w:r>
      <w:r w:rsidRPr="00C20C1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C20C16" w:rsidP="00C20C16" w:rsidR="00C20C16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St-357/2019-2</w:t>
      </w:r>
    </w:p>
    <w:p w:rsidRDefault="00C20C16" w:rsidP="00C20C16" w:rsidR="00C20C16">
      <w:pPr>
        <w:rPr>
          <w:lang w:val="hr-HR"/>
        </w:rPr>
      </w:pPr>
    </w:p>
    <w:p w:rsidRDefault="00C20C16" w:rsidP="00C20C16" w:rsidR="00C20C16">
      <w:pPr>
        <w:rPr>
          <w:lang w:val="hr-HR"/>
        </w:rPr>
      </w:pPr>
    </w:p>
    <w:p w:rsidRDefault="00C20C16" w:rsidP="00C20C16" w:rsidR="00C20C16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C20C16" w:rsidP="00C20C16" w:rsidR="00C20C16">
      <w:pPr>
        <w:jc w:val="center"/>
        <w:rPr>
          <w:lang w:val="hr-HR"/>
        </w:rPr>
      </w:pPr>
    </w:p>
    <w:p w:rsidRDefault="00C20C16" w:rsidP="00C20C16" w:rsidR="00C20C16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DOMA GRADNJA d.o.o. za građenje, trgovinu i usluge, Sesvete, Karlovačka 32, MBS: 080594793, OIB: 28093727563, koji se vodi kod ovoga suda pod poslovnim brojem St-357/2019, temeljem odredbe čl.430., 431. i 434. Stečajnog zakona (Narodne novine br. 71/15 i 104/17), objavljuje:</w:t>
      </w:r>
    </w:p>
    <w:p w:rsidRDefault="00C20C16" w:rsidP="00C20C16" w:rsidR="00C20C16">
      <w:pPr>
        <w:jc w:val="both"/>
        <w:rPr>
          <w:lang w:val="hr-HR"/>
        </w:rPr>
      </w:pPr>
    </w:p>
    <w:p w:rsidRDefault="00C20C16" w:rsidP="00C20C16" w:rsidR="00C20C16">
      <w:pPr>
        <w:jc w:val="both"/>
        <w:rPr>
          <w:lang w:val="hr-HR"/>
        </w:rPr>
      </w:pPr>
      <w:r>
        <w:rPr>
          <w:lang w:val="hr-HR"/>
        </w:rPr>
        <w:t xml:space="preserve">1. Na dan 22. veljače 2019. dužnik u Očevidniku redoslijeda osnova za plaćanje ima evidentirane neizvršene osnove za plaćanje u ukupnom iznosu od 26.670,00 kn, u koji iznos je uračunata kamata i naknada Financijske agencije za provedbu ovrhe na novčanim sredstvima.  </w:t>
      </w:r>
    </w:p>
    <w:p w:rsidRDefault="00C20C16" w:rsidP="00C20C16" w:rsidR="00C20C16">
      <w:pPr>
        <w:jc w:val="both"/>
        <w:rPr>
          <w:lang w:val="hr-HR"/>
        </w:rPr>
      </w:pPr>
    </w:p>
    <w:p w:rsidRDefault="00C20C16" w:rsidP="00C20C16" w:rsidR="00C20C16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Anto </w:t>
      </w:r>
      <w:proofErr w:type="spellStart"/>
      <w:r>
        <w:rPr>
          <w:lang w:val="hr-HR"/>
        </w:rPr>
        <w:t>Dolibašić</w:t>
      </w:r>
      <w:proofErr w:type="spellEnd"/>
      <w:r>
        <w:rPr>
          <w:lang w:val="hr-HR"/>
        </w:rPr>
        <w:t xml:space="preserve">, Sesvete, Ive Andrića 21, OIB: 10831399861 i Mijo </w:t>
      </w:r>
      <w:proofErr w:type="spellStart"/>
      <w:r>
        <w:rPr>
          <w:lang w:val="hr-HR"/>
        </w:rPr>
        <w:t>Dolibašić</w:t>
      </w:r>
      <w:proofErr w:type="spellEnd"/>
      <w:r>
        <w:rPr>
          <w:lang w:val="hr-HR"/>
        </w:rPr>
        <w:t xml:space="preserve">, Sesvete, </w:t>
      </w:r>
      <w:proofErr w:type="spellStart"/>
      <w:r>
        <w:rPr>
          <w:lang w:val="hr-HR"/>
        </w:rPr>
        <w:t>Kozarićeva</w:t>
      </w:r>
      <w:proofErr w:type="spellEnd"/>
      <w:r>
        <w:rPr>
          <w:lang w:val="hr-HR"/>
        </w:rPr>
        <w:t xml:space="preserve"> 10, OIB: 29617887267, da u roku od 15 dana od objave ovog oglasa na mrežnoj stranici e-Oglasna ploča Trgovačkog suda u Bjelovaru podnese sudu javnobilježnički ovjerovljen popis imovine i obveza na propisanom obrascu.</w:t>
      </w:r>
    </w:p>
    <w:p w:rsidRDefault="00C20C16" w:rsidP="00C20C16" w:rsidR="00C20C16">
      <w:pPr>
        <w:jc w:val="both"/>
        <w:rPr>
          <w:lang w:val="hr-HR"/>
        </w:rPr>
      </w:pPr>
    </w:p>
    <w:p w:rsidRDefault="00C20C16" w:rsidP="00C20C16" w:rsidR="00C20C16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20C16" w:rsidP="00C20C16" w:rsidR="00C20C16">
      <w:pPr>
        <w:jc w:val="both"/>
        <w:rPr>
          <w:lang w:val="hr-HR"/>
        </w:rPr>
      </w:pPr>
    </w:p>
    <w:p w:rsidRDefault="00C20C16" w:rsidP="00C20C16" w:rsidR="00C20C16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20C16" w:rsidP="00C20C16" w:rsidR="00C20C16">
      <w:pPr>
        <w:jc w:val="both"/>
        <w:rPr>
          <w:lang w:val="hr-HR"/>
        </w:rPr>
      </w:pPr>
    </w:p>
    <w:p w:rsidRDefault="00C20C16" w:rsidP="00C20C16" w:rsidR="00C20C16">
      <w:pPr>
        <w:jc w:val="center"/>
        <w:rPr>
          <w:lang w:val="hr-HR"/>
        </w:rPr>
      </w:pPr>
      <w:r>
        <w:rPr>
          <w:lang w:val="hr-HR"/>
        </w:rPr>
        <w:t xml:space="preserve">Bjelovar, 17. svibnja 2019.          </w:t>
      </w:r>
    </w:p>
    <w:p w:rsidRDefault="00C20C16" w:rsidP="00C20C16" w:rsidR="00C20C16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C20C16" w:rsidP="00C20C16" w:rsidR="00C20C16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C20C16" w:rsidP="00C20C16" w:rsidR="00C20C16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C20C16" w:rsidP="00C20C16" w:rsidR="00C20C16">
      <w:pPr>
        <w:rPr>
          <w:rFonts w:cs="Arial" w:hAnsi="Arial" w:ascii="Arial"/>
          <w:noProof/>
          <w:lang w:val="hr-HR"/>
        </w:rPr>
      </w:pPr>
    </w:p>
    <w:p w:rsidRDefault="00C20C16" w:rsidP="00C20C16" w:rsidR="00C20C1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C16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20C1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20C1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St-357/2019-2</izvorni_sadrzaj>
    <derivirana_varijabla naziv="DomainObject.Oznaka_1">St-357/2019-2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St-357/2019</izvorni_sadrzaj>
    <derivirana_varijabla naziv="DomainObject.Predmet.OznakaBroj_1">St-357/2019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 GRADNJA d.o.o. za građenje, trgovinu i usluge</izvorni_sadrzaj>
    <derivirana_varijabla naziv="DomainObject.Predmet.ProtustrankaFormated_1">  DOMA GRADNJA d.o.o. za građenje, trgovinu i usluge</derivirana_varijabla>
  </DomainObject.Predmet.ProtustrankaFormated>
  <DomainObject.Predmet.ProtustrankaFormatedOIB>
    <izvorni_sadrzaj>  DOMA GRADNJA d.o.o. za građenje, trgovinu i usluge, OIB 28093727563</izvorni_sadrzaj>
    <derivirana_varijabla naziv="DomainObject.Predmet.ProtustrankaFormatedOIB_1">  DOMA GRADNJA d.o.o. za građenje, trgovinu i usluge, OIB 28093727563</derivirana_varijabla>
  </DomainObject.Predmet.ProtustrankaFormatedOIB>
  <DomainObject.Predmet.ProtustrankaFormatedWithAdress>
    <izvorni_sadrzaj> DOMA GRADNJA d.o.o. za građenje, trgovinu i usluge, Karlovačka 32, 10360 Sesvete</izvorni_sadrzaj>
    <derivirana_varijabla naziv="DomainObject.Predmet.ProtustrankaFormatedWithAdress_1"> DOMA GRADNJA d.o.o. za građenje, trgovinu i usluge, Karlovačka 32, 10360 Sesvete</derivirana_varijabla>
  </DomainObject.Predmet.ProtustrankaFormatedWithAdress>
  <DomainObject.Predmet.ProtustrankaFormatedWithAdressOIB>
    <izvorni_sadrzaj> DOMA GRADNJA d.o.o. za građenje, trgovinu i usluge, OIB 28093727563, Karlovačka 32, 10360 Sesvete</izvorni_sadrzaj>
    <derivirana_varijabla naziv="DomainObject.Predmet.ProtustrankaFormatedWithAdressOIB_1"> DOMA GRADNJA d.o.o. za građenje, trgovinu i usluge, OIB 28093727563, Karlovačka 32, 10360 Sesvete</derivirana_varijabla>
  </DomainObject.Predmet.ProtustrankaFormatedWithAdressOIB>
  <DomainObject.Predmet.ProtustrankaWithAdress>
    <izvorni_sadrzaj>DOMA GRADNJA d.o.o. za građenje, trgovinu i usluge Karlovačka 32, 10360 Sesvete</izvorni_sadrzaj>
    <derivirana_varijabla naziv="DomainObject.Predmet.ProtustrankaWithAdress_1">DOMA GRADNJA d.o.o. za građenje, trgovinu i usluge Karlovačka 32, 10360 Sesvete</derivirana_varijabla>
  </DomainObject.Predmet.ProtustrankaWithAdress>
  <DomainObject.Predmet.ProtustrankaWithAdressOIB>
    <izvorni_sadrzaj>DOMA GRADNJA d.o.o. za građenje, trgovinu i usluge, OIB 28093727563, Karlovačka 32, 10360 Sesvete</izvorni_sadrzaj>
    <derivirana_varijabla naziv="DomainObject.Predmet.ProtustrankaWithAdressOIB_1">DOMA GRADNJA d.o.o. za građenje, trgovinu i usluge, OIB 28093727563, Karlovačka 32, 10360 Sesvete</derivirana_varijabla>
  </DomainObject.Predmet.ProtustrankaWithAdressOIB>
  <DomainObject.Predmet.ProtustrankaNazivFormated>
    <izvorni_sadrzaj>DOMA GRADNJA d.o.o. za građenje, trgovinu i usluge</izvorni_sadrzaj>
    <derivirana_varijabla naziv="DomainObject.Predmet.ProtustrankaNazivFormated_1">DOMA GRADNJA d.o.o. za građenje, trgovinu i usluge</derivirana_varijabla>
  </DomainObject.Predmet.ProtustrankaNazivFormated>
  <DomainObject.Predmet.ProtustrankaNazivFormatedOIB>
    <izvorni_sadrzaj>DOMA GRADNJA d.o.o. za građenje, trgovinu i usluge, OIB 28093727563</izvorni_sadrzaj>
    <derivirana_varijabla naziv="DomainObject.Predmet.ProtustrankaNazivFormatedOIB_1">DOMA GRADNJA d.o.o. za građenje, trgovinu i usluge, OIB 28093727563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DOMA GRADNJA d.o.o. za građenje, trgovinu i usluge</item>
    </izvorni_sadrzaj>
    <derivirana_varijabla naziv="DomainObject.Predmet.ProtuStrankaListFormated_1">
      <item>DOMA GRADNJA d.o.o. za građenje, trgovinu i usluge</item>
    </derivirana_varijabla>
  </DomainObject.Predmet.ProtuStrankaListFormated>
  <DomainObject.Predmet.ProtuStrankaListFormatedOIB>
    <izvorni_sadrzaj>
      <item>DOMA GRADNJA d.o.o. za građenje, trgovinu i usluge, OIB 28093727563</item>
    </izvorni_sadrzaj>
    <derivirana_varijabla naziv="DomainObject.Predmet.ProtuStrankaListFormatedOIB_1">
      <item>DOMA GRADNJA d.o.o. za građenje, trgovinu i usluge, OIB 28093727563</item>
    </derivirana_varijabla>
  </DomainObject.Predmet.ProtuStrankaListFormatedOIB>
  <DomainObject.Predmet.ProtuStrankaListFormatedWithAdress>
    <izvorni_sadrzaj>
      <item>DOMA GRADNJA d.o.o. za građenje, trgovinu i usluge, Karlovačka 32, 10360 Sesvete</item>
    </izvorni_sadrzaj>
    <derivirana_varijabla naziv="DomainObject.Predmet.ProtuStrankaListFormatedWithAdress_1">
      <item>DOMA GRADNJA d.o.o. za građenje, trgovinu i usluge, Karlovačka 32, 10360 Sesvete</item>
    </derivirana_varijabla>
  </DomainObject.Predmet.ProtuStrankaListFormatedWithAdress>
  <DomainObject.Predmet.ProtuStrankaListFormatedWithAdressOIB>
    <izvorni_sadrzaj>
      <item>DOMA GRADNJA d.o.o. za građenje, trgovinu i usluge, OIB 28093727563, Karlovačka 32, 10360 Sesvete</item>
    </izvorni_sadrzaj>
    <derivirana_varijabla naziv="DomainObject.Predmet.ProtuStrankaListFormatedWithAdressOIB_1">
      <item>DOMA GRADNJA d.o.o. za građenje, trgovinu i usluge, OIB 28093727563, Karlovačka 32, 10360 Sesvete</item>
    </derivirana_varijabla>
  </DomainObject.Predmet.ProtuStrankaListFormatedWithAdressOIB>
  <DomainObject.Predmet.ProtuStrankaListNazivFormated>
    <izvorni_sadrzaj>
      <item>DOMA GRADNJA d.o.o. za građenje, trgovinu i usluge</item>
    </izvorni_sadrzaj>
    <derivirana_varijabla naziv="DomainObject.Predmet.ProtuStrankaListNazivFormated_1">
      <item>DOMA GRADNJA d.o.o. za građenje, trgovinu i usluge</item>
    </derivirana_varijabla>
  </DomainObject.Predmet.ProtuStrankaListNazivFormated>
  <DomainObject.Predmet.ProtuStrankaListNazivFormatedOIB>
    <izvorni_sadrzaj>
      <item>DOMA GRADNJA d.o.o. za građenje, trgovinu i usluge, OIB 28093727563</item>
    </izvorni_sadrzaj>
    <derivirana_varijabla naziv="DomainObject.Predmet.ProtuStrankaListNazivFormatedOIB_1">
      <item>DOMA GRADNJA d.o.o. za građenje, trgovinu i usluge, OIB 28093727563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St-357/2019-2</izvorni_sadrzaj>
    <derivirana_varijabla naziv="DomainObject.PoslovniBrojDokumenta_1">St-357/2019-2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DOMA GRADNJA d.o.o. za građenje, trgovinu i usluge</izvorni_sadrzaj>
    <derivirana_varijabla naziv="DomainObject.Predmet.ProtustrankaIDrugi_1">DOMA GRADNJA d.o.o. za građenje,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DOMA GRADNJA d.o.o. za građenje, trgovinu i usluge, OIB 28093727563, Karlovačka 32, 10360 Sesvete</izvorni_sadrzaj>
    <derivirana_varijabla naziv="DomainObject.Predmet.ProtustrankaIDrugiAdressOIB_1">DOMA GRADNJA d.o.o. za građenje, trgovinu i usluge, OIB 28093727563, Karlovačka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 GRADNJA d.o.o. za građenje, trgovinu i usluge</item>
      <item>Fina Regionalni centar Zagreb</item>
    </izvorni_sadrzaj>
    <derivirana_varijabla naziv="DomainObject.Predmet.SudioniciListNaziv_1">
      <item>DOMA GRADNJA d.o.o. za građenje, trgovinu i usluge</item>
      <item>Fina Regionalni centar Zagreb</item>
    </derivirana_varijabla>
  </DomainObject.Predmet.SudioniciListNaziv>
  <DomainObject.Predmet.SudioniciListAdressOIB>
    <izvorni_sadrzaj>
      <item>DOMA GRADNJA d.o.o. za građenje, trgovinu i usluge, OIB 28093727563, Karlovačka 32,10360 Sesvete</item>
      <item>Fina Regionalni centar Zagreb, OIB 85821130368, Trg svibanjskih žrtava 1995.1,10000 Zagreb</item>
    </izvorni_sadrzaj>
    <derivirana_varijabla naziv="DomainObject.Predmet.SudioniciListAdressOIB_1">
      <item>DOMA GRADNJA d.o.o. za građenje, trgovinu i usluge, OIB 28093727563, Karlovačka 32,10360 Sesvete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A865A-B22B-409C-9A86-A73A7A95D8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1750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2019-05-17T10:03:00Z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