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42bc8" w14:paraId="0a42bc8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AF6237" w:rsidRPr="00667A0F">
        <w:t>BUONI AMICI j.d.o.o. Umag, Murine, Peta ulica 15, OIB: 22049512474</w:t>
      </w:r>
      <w:r w:rsidR="006F7785" w:rsidRPr="006F7785">
        <w:t xml:space="preserve">, </w:t>
      </w:r>
      <w:r w:rsidR="00786017">
        <w:t xml:space="preserve"> 0</w:t>
      </w:r>
      <w:r w:rsidR="00AF6237">
        <w:t>5</w:t>
      </w:r>
      <w:r w:rsidR="00786017" w:rsidRPr="00786017">
        <w:t xml:space="preserve">. </w:t>
      </w:r>
      <w:r w:rsidR="00AF6237">
        <w:t xml:space="preserve">lipnja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AF6237" w:rsidP="00786017" w:rsidR="00AF6237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AF6237" w:rsidRPr="00667A0F">
        <w:t>BUONI AMICI j.d.o.o. Umag, Murine, Peta ulica 15, OIB: 22049512474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AF6237">
        <w:t>200</w:t>
      </w:r>
      <w:r w:rsidR="002C5228" w:rsidRPr="00063D7A">
        <w:t>-</w:t>
      </w:r>
      <w:r w:rsidR="00B104D0" w:rsidRPr="00063D7A">
        <w:t>1</w:t>
      </w:r>
      <w:r w:rsidR="00AF6237">
        <w:t>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AF6237">
        <w:t>200</w:t>
      </w:r>
      <w:r w:rsidR="007F2AFD" w:rsidRPr="007F2AFD">
        <w:t>/1</w:t>
      </w:r>
      <w:r w:rsidR="00AF6237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6F7785" w:rsidRPr="006F7785">
        <w:t>0</w:t>
      </w:r>
      <w:r w:rsidR="00AF6237">
        <w:t>7</w:t>
      </w:r>
      <w:r w:rsidR="006F7785" w:rsidRPr="006F7785">
        <w:t xml:space="preserve">. </w:t>
      </w:r>
      <w:r w:rsidR="00AF6237">
        <w:t>travnja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AF6237" w:rsidR="00AF6237" w:rsidRPr="00042A52">
      <w:pPr>
        <w:ind w:right="-2"/>
        <w:jc w:val="both"/>
      </w:pPr>
      <w:r>
        <w:tab/>
      </w:r>
      <w:r w:rsidR="00615064" w:rsidRPr="00063D7A">
        <w:t>„</w:t>
      </w:r>
      <w:r w:rsidR="00AF6237" w:rsidRPr="00042A52">
        <w:t>I.</w:t>
      </w:r>
      <w:r w:rsidR="00AF6237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AF6237" w:rsidRPr="00EB6C6F">
        <w:t xml:space="preserve">društvom </w:t>
      </w:r>
      <w:r w:rsidR="00AF6237" w:rsidRPr="00667A0F">
        <w:t>BUONI AMICI j.d.o.o. Umag, Murine, Peta ulica 15, OIB: 22049512474</w:t>
      </w:r>
      <w:r w:rsidR="00AF6237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AF6237" w:rsidP="00AF6237" w:rsidR="00AF6237" w:rsidRPr="00042A52">
      <w:pPr>
        <w:ind w:right="-2"/>
        <w:jc w:val="both"/>
      </w:pPr>
      <w:r>
        <w:tab/>
        <w:t>05</w:t>
      </w:r>
      <w:r w:rsidRPr="00042A52">
        <w:t>.</w:t>
      </w:r>
      <w:r>
        <w:t xml:space="preserve"> lipnja 2017. u 14</w:t>
      </w:r>
      <w:r w:rsidRPr="00042A52">
        <w:t>:</w:t>
      </w:r>
      <w:r>
        <w:t>0</w:t>
      </w:r>
      <w:r w:rsidRPr="00042A52">
        <w:t>0 sati, u Trgovačkom sudu u Pazinu, Dršćevka 1, sudnica 1,</w:t>
      </w:r>
    </w:p>
    <w:p w:rsidRDefault="00AF6237" w:rsidP="00AF6237" w:rsidR="00AF6237">
      <w:pPr>
        <w:ind w:right="-2"/>
        <w:jc w:val="both"/>
      </w:pPr>
      <w:r w:rsidRPr="00042A52">
        <w:t>na koje se pozivaju:</w:t>
      </w:r>
    </w:p>
    <w:p w:rsidRDefault="00AF6237" w:rsidP="00AF6237" w:rsidR="00AF6237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AF6237" w:rsidP="00AF6237" w:rsidR="00AF6237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AF6237" w:rsidP="00AF6237" w:rsidR="00AF6237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k</w:t>
      </w:r>
      <w:r w:rsidRPr="003B1FC8">
        <w:t xml:space="preserve"> dužnika </w:t>
      </w:r>
      <w:r w:rsidRPr="00667A0F">
        <w:t>Saš</w:t>
      </w:r>
      <w:r>
        <w:t>a</w:t>
      </w:r>
      <w:r w:rsidRPr="00667A0F">
        <w:t xml:space="preserve"> Jak</w:t>
      </w:r>
      <w:r>
        <w:t>a</w:t>
      </w:r>
      <w:r w:rsidRPr="00667A0F">
        <w:t>c iz Slovenije, Izola, Giordano Bruno 6</w:t>
      </w:r>
      <w:r>
        <w:t>.</w:t>
      </w:r>
    </w:p>
    <w:p w:rsidRDefault="00AF6237" w:rsidP="00AF6237" w:rsidR="00AF6237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AF6237" w:rsidP="00AF6237" w:rsidR="00AF6237" w:rsidRPr="00042A52">
      <w:pPr>
        <w:ind w:right="-2"/>
        <w:jc w:val="both"/>
      </w:pPr>
    </w:p>
    <w:p w:rsidRDefault="00AF6237" w:rsidP="00AF6237" w:rsidR="002836F4" w:rsidRPr="00063D7A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0</w:t>
      </w:r>
      <w:r w:rsidR="00AF6237">
        <w:t>7</w:t>
      </w:r>
      <w:r w:rsidR="00F64C95">
        <w:t xml:space="preserve">. </w:t>
      </w:r>
      <w:r w:rsidR="00AF6237">
        <w:t>travnja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>od 0</w:t>
      </w:r>
      <w:r w:rsidR="00AF6237">
        <w:t>5</w:t>
      </w:r>
      <w:r w:rsidR="00F64C95" w:rsidRPr="00042A52">
        <w:t xml:space="preserve">. </w:t>
      </w:r>
      <w:r w:rsidR="00AF6237">
        <w:t xml:space="preserve">lipnja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616633">
        <w:t>0</w:t>
      </w:r>
      <w:r w:rsidR="00AF6237">
        <w:t>5</w:t>
      </w:r>
      <w:r w:rsidR="00FE408C" w:rsidRPr="00063D7A">
        <w:t xml:space="preserve">. </w:t>
      </w:r>
      <w:r w:rsidR="00AF6237">
        <w:t xml:space="preserve">lipnja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216111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616633">
        <w:t>0</w:t>
      </w:r>
      <w:r w:rsidR="00AF6237">
        <w:t>5</w:t>
      </w:r>
      <w:r w:rsidR="00BA018B" w:rsidRPr="00063D7A">
        <w:t xml:space="preserve">. </w:t>
      </w:r>
      <w:r w:rsidR="00AF6237">
        <w:t xml:space="preserve">lipnja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611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F7785" w:rsidRPr="006F7785">
      <w:rPr>
        <w:sz w:val="23"/>
        <w:szCs w:val="23"/>
      </w:rPr>
      <w:t>Posl. br. 10 St-</w:t>
    </w:r>
    <w:r w:rsidR="00AF6237">
      <w:rPr>
        <w:sz w:val="23"/>
        <w:szCs w:val="23"/>
      </w:rPr>
      <w:t>200</w:t>
    </w:r>
    <w:r w:rsidR="006F7785" w:rsidRPr="006F7785">
      <w:rPr>
        <w:sz w:val="23"/>
        <w:szCs w:val="23"/>
      </w:rPr>
      <w:t>/1</w:t>
    </w:r>
    <w:r w:rsidR="00AF6237">
      <w:rPr>
        <w:sz w:val="23"/>
        <w:szCs w:val="23"/>
      </w:rPr>
      <w:t>7</w:t>
    </w:r>
    <w:r w:rsidR="006F7785" w:rsidRPr="006F7785">
      <w:rPr>
        <w:sz w:val="23"/>
        <w:szCs w:val="23"/>
      </w:rPr>
      <w:t>-</w:t>
    </w:r>
    <w:r w:rsidR="00AF6237">
      <w:rPr>
        <w:sz w:val="23"/>
        <w:szCs w:val="23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AF6237">
      <w:rPr>
        <w:sz w:val="23"/>
        <w:szCs w:val="23"/>
      </w:rPr>
      <w:t>200</w:t>
    </w:r>
    <w:r w:rsidR="00AC4D95" w:rsidRPr="00AC4D95">
      <w:rPr>
        <w:sz w:val="23"/>
        <w:szCs w:val="23"/>
      </w:rPr>
      <w:t>/1</w:t>
    </w:r>
    <w:r w:rsidR="00AF6237">
      <w:rPr>
        <w:sz w:val="23"/>
        <w:szCs w:val="23"/>
      </w:rPr>
      <w:t>7</w:t>
    </w:r>
    <w:r w:rsidR="00AC4D95" w:rsidRPr="00AC4D95">
      <w:rPr>
        <w:sz w:val="23"/>
        <w:szCs w:val="23"/>
      </w:rPr>
      <w:t>-</w:t>
    </w:r>
    <w:r w:rsidR="00AF6237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1611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45104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AF6237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161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1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1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1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1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161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1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1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1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1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St-200/2017</izvorni_sadrzaj>
    <derivirana_varijabla naziv="DomainObject.Predmet.OznakaBroj_1">St-200/2017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BUONI AMICI j.d.o.o. UMAG</izvorni_sadrzaj>
    <derivirana_varijabla naziv="DomainObject.Predmet.ProtustrankaFormated_1">  BUONI AMICI j.d.o.o. UMAG</derivirana_varijabla>
  </DomainObject.Predmet.ProtustrankaFormated>
  <DomainObject.Predmet.ProtustrankaFormatedOIB>
    <izvorni_sadrzaj>  BUONI AMICI j.d.o.o. UMAG, OIB 22049512474</izvorni_sadrzaj>
    <derivirana_varijabla naziv="DomainObject.Predmet.ProtustrankaFormatedOIB_1">  BUONI AMICI j.d.o.o. UMAG, OIB 22049512474</derivirana_varijabla>
  </DomainObject.Predmet.ProtustrankaFormatedOIB>
  <DomainObject.Predmet.ProtustrankaFormatedWithAdress>
    <izvorni_sadrzaj> BUONI AMICI j.d.o.o. UMAG, Murine, Peta ulica 15, 52470 Umag</izvorni_sadrzaj>
    <derivirana_varijabla naziv="DomainObject.Predmet.ProtustrankaFormatedWithAdress_1"> BUONI AMICI j.d.o.o. UMAG, Murine, Peta ulica 15, 52470 Umag</derivirana_varijabla>
  </DomainObject.Predmet.ProtustrankaFormatedWithAdress>
  <DomainObject.Predmet.ProtustrankaFormatedWithAdressOIB>
    <izvorni_sadrzaj> BUONI AMICI j.d.o.o. UMAG, OIB 22049512474, Murine, Peta ulica 15, 52470 Umag</izvorni_sadrzaj>
    <derivirana_varijabla naziv="DomainObject.Predmet.ProtustrankaFormatedWithAdressOIB_1"> BUONI AMICI j.d.o.o. UMAG, OIB 22049512474, Murine, Peta ulica 15, 52470 Umag</derivirana_varijabla>
  </DomainObject.Predmet.ProtustrankaFormatedWithAdressOIB>
  <DomainObject.Predmet.ProtustrankaWithAdress>
    <izvorni_sadrzaj>BUONI AMICI j.d.o.o. UMAG Murine, Peta ulica 15, 52470 Umag</izvorni_sadrzaj>
    <derivirana_varijabla naziv="DomainObject.Predmet.ProtustrankaWithAdress_1">BUONI AMICI j.d.o.o. UMAG Murine, Peta ulica 15, 52470 Umag</derivirana_varijabla>
  </DomainObject.Predmet.ProtustrankaWithAdress>
  <DomainObject.Predmet.ProtustrankaWithAdressOIB>
    <izvorni_sadrzaj>BUONI AMICI j.d.o.o. UMAG, OIB 22049512474, Murine, Peta ulica 15, 52470 Umag</izvorni_sadrzaj>
    <derivirana_varijabla naziv="DomainObject.Predmet.ProtustrankaWithAdressOIB_1">BUONI AMICI j.d.o.o. UMAG, OIB 22049512474, Murine, Peta ulica 15, 52470 Umag</derivirana_varijabla>
  </DomainObject.Predmet.ProtustrankaWithAdressOIB>
  <DomainObject.Predmet.ProtustrankaNazivFormated>
    <izvorni_sadrzaj>BUONI AMICI j.d.o.o. UMAG</izvorni_sadrzaj>
    <derivirana_varijabla naziv="DomainObject.Predmet.ProtustrankaNazivFormated_1">BUONI AMICI j.d.o.o. UMAG</derivirana_varijabla>
  </DomainObject.Predmet.ProtustrankaNazivFormated>
  <DomainObject.Predmet.ProtustrankaNazivFormatedOIB>
    <izvorni_sadrzaj>BUONI AMICI j.d.o.o. UMAG, OIB 22049512474</izvorni_sadrzaj>
    <derivirana_varijabla naziv="DomainObject.Predmet.ProtustrankaNazivFormatedOIB_1">BUONI AMICI j.d.o.o. UMAG, OIB 22049512474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78774.13</izvorni_sadrzaj>
    <derivirana_varijabla naziv="DomainObject.Predmet.TrenutnaVrijednost_1">78774.13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BUONI AMICI j.d.o.o. UMAG</item>
    </izvorni_sadrzaj>
    <derivirana_varijabla naziv="DomainObject.Predmet.ProtuStrankaListFormated_1">
      <item>BUONI AMICI j.d.o.o. UMAG</item>
    </derivirana_varijabla>
  </DomainObject.Predmet.ProtuStrankaListFormated>
  <DomainObject.Predmet.ProtuStrankaListFormatedOIB>
    <izvorni_sadrzaj>
      <item>BUONI AMICI j.d.o.o. UMAG, OIB 22049512474</item>
    </izvorni_sadrzaj>
    <derivirana_varijabla naziv="DomainObject.Predmet.ProtuStrankaListFormatedOIB_1">
      <item>BUONI AMICI j.d.o.o. UMAG, OIB 22049512474</item>
    </derivirana_varijabla>
  </DomainObject.Predmet.ProtuStrankaListFormatedOIB>
  <DomainObject.Predmet.ProtuStrankaListFormatedWithAdress>
    <izvorni_sadrzaj>
      <item>BUONI AMICI j.d.o.o. UMAG, Murine, Peta ulica 15, 52470 Umag</item>
    </izvorni_sadrzaj>
    <derivirana_varijabla naziv="DomainObject.Predmet.ProtuStrankaListFormatedWithAdress_1">
      <item>BUONI AMICI j.d.o.o. UMAG, Murine, Peta ulica 15, 52470 Umag</item>
    </derivirana_varijabla>
  </DomainObject.Predmet.ProtuStrankaListFormatedWithAdress>
  <DomainObject.Predmet.ProtuStrankaListFormatedWithAdressOIB>
    <izvorni_sadrzaj>
      <item>BUONI AMICI j.d.o.o. UMAG, OIB 22049512474, Murine, Peta ulica 15, 52470 Umag</item>
    </izvorni_sadrzaj>
    <derivirana_varijabla naziv="DomainObject.Predmet.ProtuStrankaListFormatedWithAdressOIB_1">
      <item>BUONI AMICI j.d.o.o. UMAG, OIB 22049512474, Murine, Peta ulica 15, 52470 Umag</item>
    </derivirana_varijabla>
  </DomainObject.Predmet.ProtuStrankaListFormatedWithAdressOIB>
  <DomainObject.Predmet.ProtuStrankaListNazivFormated>
    <izvorni_sadrzaj>
      <item>BUONI AMICI j.d.o.o. UMAG</item>
    </izvorni_sadrzaj>
    <derivirana_varijabla naziv="DomainObject.Predmet.ProtuStrankaListNazivFormated_1">
      <item>BUONI AMICI j.d.o.o. UMAG</item>
    </derivirana_varijabla>
  </DomainObject.Predmet.ProtuStrankaListNazivFormated>
  <DomainObject.Predmet.ProtuStrankaListNazivFormatedOIB>
    <izvorni_sadrzaj>
      <item>BUONI AMICI j.d.o.o. UMAG, OIB 22049512474</item>
    </izvorni_sadrzaj>
    <derivirana_varijabla naziv="DomainObject.Predmet.ProtuStrankaListNazivFormatedOIB_1">
      <item>BUONI AMICI j.d.o.o. UMAG, OIB 22049512474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BUONI AMICI j.d.o.o. UMAG</izvorni_sadrzaj>
    <derivirana_varijabla naziv="DomainObject.Predmet.ProtustrankaIDrugi_1">BUONI AMICI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BUONI AMICI j.d.o.o. UMAG, OIB 22049512474, Murine, Peta ulica 15, 52470 Umag</izvorni_sadrzaj>
    <derivirana_varijabla naziv="DomainObject.Predmet.ProtustrankaIDrugiAdressOIB_1">BUONI AMICI j.d.o.o. UMAG, OIB 22049512474, Murine, Peta ulica 15,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BUONI AMICI j.d.o.o. UMAG</item>
    </izvorni_sadrzaj>
    <derivirana_varijabla naziv="DomainObject.Predmet.SudioniciListNaziv_1">
      <item>FINANCIJSKA AGENCIJA, RC RIJEKA, PODRUŽNICA PULA, PULA</item>
      <item>BUONI AMICI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BUONI AMICI j.d.o.o. UMAG, OIB 22049512474, Murine, Peta ulica 15,52470 Umag</item>
    </izvorni_sadrzaj>
    <derivirana_varijabla naziv="DomainObject.Predmet.SudioniciListAdressOIB_1">
      <item>FINANCIJSKA AGENCIJA, RC RIJEKA, PODRUŽNICA PULA, PULA, OIB 85821130368, Giardini 5,52100 Pula</item>
      <item>BUONI AMICI j.d.o.o. UMAG, OIB 22049512474, Murine, Peta ulica 15,52470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22049512474</item>
    </izvorni_sadrzaj>
    <derivirana_varijabla naziv="DomainObject.Predmet.SudioniciListNazivOIB_1">
      <item>, OIB 85821130368</item>
      <item>, OIB 22049512474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EBDACD-CC8F-47E1-ACC8-DB0AAA6F98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629</properties:Words>
  <properties:Characters>3229</properties:Characters>
  <properties:Lines>91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2017-06-05T12:10:00Z</dcterms:created>
  <dc:creator>msimicic</dc:creator>
  <cp:lastModifiedBy>Sanja Lakošeljac</cp:lastModifiedBy>
  <cp:lastPrinted>2017-06-05T12:17:00Z</cp:lastPrinted>
  <dcterms:modified xmlns:xsi="http://www.w3.org/2001/XMLSchema-instance" xsi:type="dcterms:W3CDTF">2017-06-05T12:17:00Z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