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c2aa" w14:paraId="d8fc2aa" w:rsidRDefault="00260DB3" w:rsidP="00260DB3" w:rsidR="00260DB3" w:rsidRPr="005E00E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DB3" w:rsidP="00260DB3" w:rsidR="00260DB3" w:rsidRPr="005E00E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E00E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60DB3" w:rsidP="00260DB3" w:rsidR="00260D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00E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60DB3" w:rsidP="00260DB3" w:rsidR="00260D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60DB3" w:rsidP="00260DB3" w:rsidR="00260DB3" w:rsidRPr="005E00E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60DB3" w:rsidP="00260DB3" w:rsidR="00260D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60DB3" w:rsidP="00260DB3" w:rsidR="00260DB3" w:rsidRPr="005D578C">
      <w:pPr>
        <w:jc w:val="center"/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MARMITA d. o. o. Medulin, Šaraje 34, OIB 56041782870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040123905,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E00E6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MARMITA d. o. o. Medulin, Šaraje 34, OIB 56041782870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040123905,</w:t>
      </w:r>
      <w:r w:rsidRPr="005D578C">
        <w:rPr>
          <w:rFonts w:cs="Times New Roman" w:eastAsia="Times New Roman"/>
          <w:szCs w:val="24"/>
        </w:rPr>
        <w:t xml:space="preserve"> s danom </w:t>
      </w:r>
      <w:r w:rsidR="005E00E6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60DB3" w:rsidP="00260DB3" w:rsidR="00260DB3">
      <w:pPr>
        <w:rPr>
          <w:rFonts w:cs="Times New Roman" w:eastAsia="Times New Roman"/>
          <w:szCs w:val="20"/>
        </w:rPr>
      </w:pPr>
    </w:p>
    <w:p w:rsidRDefault="00260DB3" w:rsidP="00260DB3" w:rsidR="00260D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MARMITA d. o. o. Medulin, Šaraje 34, OIB 56041782870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040123905.</w:t>
      </w:r>
    </w:p>
    <w:p w:rsidRDefault="00260DB3" w:rsidP="00260DB3" w:rsidR="00260DB3">
      <w:pPr>
        <w:ind w:firstLine="709"/>
        <w:rPr>
          <w:rFonts w:cs="Times New Roman" w:eastAsia="Times New Roman"/>
          <w:szCs w:val="24"/>
        </w:rPr>
      </w:pPr>
    </w:p>
    <w:p w:rsidRDefault="00260DB3" w:rsidP="00260DB3" w:rsidR="00260D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MARMITA d. o. o. Medulin, Šaraje 34, OIB 56041782870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040123905.</w:t>
      </w:r>
    </w:p>
    <w:p w:rsidRDefault="00260DB3" w:rsidP="00260DB3" w:rsidR="00260DB3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60DB3" w:rsidP="00260DB3" w:rsidR="00260DB3">
      <w:pPr>
        <w:ind w:firstLine="708"/>
        <w:rPr>
          <w:rFonts w:cs="Times New Roman" w:eastAsia="Times New Roman"/>
          <w:szCs w:val="24"/>
        </w:rPr>
      </w:pPr>
    </w:p>
    <w:p w:rsidRDefault="00260DB3" w:rsidP="00260DB3" w:rsidR="00260D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MARMITA d. o. o. Medulin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60DB3" w:rsidP="00260DB3" w:rsidR="00260D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E00E6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60DB3" w:rsidP="00260DB3" w:rsidR="00260DB3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60DB3" w:rsidP="00260DB3" w:rsidR="00260D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993965">
        <w:rPr>
          <w:rFonts w:cs="Times New Roman" w:eastAsia="Times New Roman"/>
          <w:szCs w:val="24"/>
        </w:rPr>
        <w:t>, v. r.</w:t>
      </w:r>
    </w:p>
    <w:p w:rsidRDefault="00260DB3" w:rsidP="00260DB3" w:rsidR="00260DB3">
      <w:pPr>
        <w:jc w:val="left"/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left"/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60DB3" w:rsidP="00260DB3" w:rsidR="00260DB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60DB3" w:rsidP="00260DB3" w:rsidR="00260DB3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rPr>
          <w:rFonts w:cs="Times New Roman" w:eastAsia="Times New Roman"/>
          <w:szCs w:val="24"/>
        </w:rPr>
      </w:pPr>
    </w:p>
    <w:p w:rsidRDefault="00260DB3" w:rsidP="00260DB3" w:rsidR="00260D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MARMITA d. o. o. Medulin, Šaraje 34,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Dragan Brajković, Medulin, Šaraje 34,</w:t>
      </w:r>
    </w:p>
    <w:p w:rsidRDefault="00260DB3" w:rsidP="00260DB3" w:rsidR="00260DB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60DB3" w:rsidP="00260DB3" w:rsidR="00260DB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60DB3" w:rsidP="00260DB3" w:rsidR="00260DB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60DB3" w:rsidP="00260DB3" w:rsidR="00260D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60DB3" w:rsidP="00260DB3" w:rsidR="00260DB3"/>
    <w:p w:rsidRDefault="00260DB3" w:rsidP="00260DB3" w:rsidR="00260DB3"/>
    <w:p w:rsidRDefault="00993965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DB3" w:rsidP="00260DB3" w:rsidR="00260DB3">
      <w:r>
        <w:separator/>
      </w:r>
    </w:p>
  </w:endnote>
  <w:endnote w:id="0" w:type="continuationSeparator">
    <w:p w:rsidRDefault="00260DB3" w:rsidP="00260DB3" w:rsidR="002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DB3" w:rsidP="00260DB3" w:rsidR="00260DB3">
      <w:r>
        <w:separator/>
      </w:r>
    </w:p>
  </w:footnote>
  <w:footnote w:id="0" w:type="continuationSeparator">
    <w:p w:rsidRDefault="00260DB3" w:rsidP="00260DB3" w:rsidR="002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DB3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9396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DB3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57A"/>
    <w:rsid w:val="00260DB3"/>
    <w:rsid w:val="0059451E"/>
    <w:rsid w:val="005E00E6"/>
    <w:rsid w:val="0075528E"/>
    <w:rsid w:val="0079403F"/>
    <w:rsid w:val="00993965"/>
    <w:rsid w:val="00C2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D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D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D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D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0DB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9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39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39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39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D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0D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D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D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0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0DB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9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39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39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39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MARMITA d.o.o. MEDULIN</izvorni_sadrzaj>
    <derivirana_varijabla naziv="DomainObject.Predmet.ProtustrankaFormated_1">  MARMITA d.o.o. MEDULIN</derivirana_varijabla>
  </DomainObject.Predmet.ProtustrankaFormated>
  <DomainObject.Predmet.ProtustrankaFormatedOIB>
    <izvorni_sadrzaj>  MARMITA d.o.o. MEDULIN, OIB 56041782870</izvorni_sadrzaj>
    <derivirana_varijabla naziv="DomainObject.Predmet.ProtustrankaFormatedOIB_1">  MARMITA d.o.o. MEDULIN, OIB 56041782870</derivirana_varijabla>
  </DomainObject.Predmet.ProtustrankaFormatedOIB>
  <DomainObject.Predmet.ProtustrankaFormatedWithAdress>
    <izvorni_sadrzaj> MARMITA d.o.o. MEDULIN, Šaraje 34, 52100 Medulin</izvorni_sadrzaj>
    <derivirana_varijabla naziv="DomainObject.Predmet.ProtustrankaFormatedWithAdress_1"> MARMITA d.o.o. MEDULIN, Šaraje 34, 52100 Medulin</derivirana_varijabla>
  </DomainObject.Predmet.ProtustrankaFormatedWithAdress>
  <DomainObject.Predmet.ProtustrankaFormatedWithAdressOIB>
    <izvorni_sadrzaj> MARMITA d.o.o. MEDULIN, OIB 56041782870, Šaraje 34, 52100 Medulin</izvorni_sadrzaj>
    <derivirana_varijabla naziv="DomainObject.Predmet.ProtustrankaFormatedWithAdressOIB_1"> MARMITA d.o.o. MEDULIN, OIB 56041782870, Šaraje 34, 52100 Medulin</derivirana_varijabla>
  </DomainObject.Predmet.ProtustrankaFormatedWithAdressOIB>
  <DomainObject.Predmet.ProtustrankaWithAdress>
    <izvorni_sadrzaj>MARMITA d.o.o. MEDULIN Šaraje 34, 52100 Medulin</izvorni_sadrzaj>
    <derivirana_varijabla naziv="DomainObject.Predmet.ProtustrankaWithAdress_1">MARMITA d.o.o. MEDULIN Šaraje 34, 52100 Medulin</derivirana_varijabla>
  </DomainObject.Predmet.ProtustrankaWithAdress>
  <DomainObject.Predmet.ProtustrankaWithAdressOIB>
    <izvorni_sadrzaj>MARMITA d.o.o. MEDULIN, OIB 56041782870, Šaraje 34, 52100 Medulin</izvorni_sadrzaj>
    <derivirana_varijabla naziv="DomainObject.Predmet.ProtustrankaWithAdressOIB_1">MARMITA d.o.o. MEDULIN, OIB 56041782870, Šaraje 34, 52100 Medulin</derivirana_varijabla>
  </DomainObject.Predmet.ProtustrankaWithAdressOIB>
  <DomainObject.Predmet.ProtustrankaNazivFormated>
    <izvorni_sadrzaj>MARMITA d.o.o. MEDULIN</izvorni_sadrzaj>
    <derivirana_varijabla naziv="DomainObject.Predmet.ProtustrankaNazivFormated_1">MARMITA d.o.o. MEDULIN</derivirana_varijabla>
  </DomainObject.Predmet.ProtustrankaNazivFormated>
  <DomainObject.Predmet.ProtustrankaNazivFormatedOIB>
    <izvorni_sadrzaj>MARMITA d.o.o. MEDULIN, OIB 56041782870</izvorni_sadrzaj>
    <derivirana_varijabla naziv="DomainObject.Predmet.ProtustrankaNazivFormatedOIB_1">MARMITA d.o.o. MEDULIN, OIB 56041782870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51642.23</izvorni_sadrzaj>
    <derivirana_varijabla naziv="DomainObject.Predmet.TrenutnaVrijednost_1">51642.23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MARMITA d.o.o. MEDULIN</item>
    </izvorni_sadrzaj>
    <derivirana_varijabla naziv="DomainObject.Predmet.ProtuStrankaListFormated_1">
      <item>MARMITA d.o.o. MEDULIN</item>
    </derivirana_varijabla>
  </DomainObject.Predmet.ProtuStrankaListFormated>
  <DomainObject.Predmet.ProtuStrankaListFormatedOIB>
    <izvorni_sadrzaj>
      <item>MARMITA d.o.o. MEDULIN, OIB 56041782870</item>
    </izvorni_sadrzaj>
    <derivirana_varijabla naziv="DomainObject.Predmet.ProtuStrankaListFormatedOIB_1">
      <item>MARMITA d.o.o. MEDULIN, OIB 56041782870</item>
    </derivirana_varijabla>
  </DomainObject.Predmet.ProtuStrankaListFormatedOIB>
  <DomainObject.Predmet.ProtuStrankaListFormatedWithAdress>
    <izvorni_sadrzaj>
      <item>MARMITA d.o.o. MEDULIN, Šaraje 34, 52100 Medulin</item>
    </izvorni_sadrzaj>
    <derivirana_varijabla naziv="DomainObject.Predmet.ProtuStrankaListFormatedWithAdress_1">
      <item>MARMITA d.o.o. MEDULIN, Šaraje 34, 52100 Medulin</item>
    </derivirana_varijabla>
  </DomainObject.Predmet.ProtuStrankaListFormatedWithAdress>
  <DomainObject.Predmet.ProtuStrankaListFormatedWithAdressOIB>
    <izvorni_sadrzaj>
      <item>MARMITA d.o.o. MEDULIN, OIB 56041782870, Šaraje 34, 52100 Medulin</item>
    </izvorni_sadrzaj>
    <derivirana_varijabla naziv="DomainObject.Predmet.ProtuStrankaListFormatedWithAdressOIB_1">
      <item>MARMITA d.o.o. MEDULIN, OIB 56041782870, Šaraje 34, 52100 Medulin</item>
    </derivirana_varijabla>
  </DomainObject.Predmet.ProtuStrankaListFormatedWithAdressOIB>
  <DomainObject.Predmet.ProtuStrankaListNazivFormated>
    <izvorni_sadrzaj>
      <item>MARMITA d.o.o. MEDULIN</item>
    </izvorni_sadrzaj>
    <derivirana_varijabla naziv="DomainObject.Predmet.ProtuStrankaListNazivFormated_1">
      <item>MARMITA d.o.o. MEDULIN</item>
    </derivirana_varijabla>
  </DomainObject.Predmet.ProtuStrankaListNazivFormated>
  <DomainObject.Predmet.ProtuStrankaListNazivFormatedOIB>
    <izvorni_sadrzaj>
      <item>MARMITA d.o.o. MEDULIN, OIB 56041782870</item>
    </izvorni_sadrzaj>
    <derivirana_varijabla naziv="DomainObject.Predmet.ProtuStrankaListNazivFormatedOIB_1">
      <item>MARMITA d.o.o. MEDULIN, OIB 56041782870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MARMITA d.o.o. MEDULIN</izvorni_sadrzaj>
    <derivirana_varijabla naziv="DomainObject.Predmet.ProtustrankaIDrugi_1">MARMITA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MARMITA d.o.o. MEDULIN, OIB 56041782870, Šaraje 34, 52100 Medulin</izvorni_sadrzaj>
    <derivirana_varijabla naziv="DomainObject.Predmet.ProtustrankaIDrugiAdressOIB_1">MARMITA d.o.o. MEDULIN, OIB 56041782870, Šaraje 34,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MARMITA d.o.o. MEDULIN</item>
    </izvorni_sadrzaj>
    <derivirana_varijabla naziv="DomainObject.Predmet.SudioniciListNaziv_1">
      <item>FINANCIJSKA AGENCIJA, RC RIJEKA, PODRUŽNICA PULA, PULA</item>
      <item>MARMITA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MARMITA d.o.o. MEDULIN, OIB 56041782870, Šaraje 34,52100 Medulin</item>
    </izvorni_sadrzaj>
    <derivirana_varijabla naziv="DomainObject.Predmet.SudioniciListAdressOIB_1">
      <item>FINANCIJSKA AGENCIJA, RC RIJEKA, PODRUŽNICA PULA, PULA, OIB 85821130368, Giardini 5,52100 Pula</item>
      <item>MARMITA d.o.o. MEDULIN, OIB 56041782870, Šaraje 34,52100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56041782870</item>
    </izvorni_sadrzaj>
    <derivirana_varijabla naziv="DomainObject.Predmet.SudioniciListNazivOIB_1">
      <item>, OIB 85821130368</item>
      <item>, OIB 56041782870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2997</properties:Characters>
  <properties:Lines>77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2016-03-18T08:41:00Z</dcterms:created>
  <dc:creator>Mihaela Kaligari</dc:creator>
  <dc:description/>
  <cp:keywords/>
  <cp:lastModifiedBy>Jasmina Matika</cp:lastModifiedBy>
  <cp:lastPrinted>2016-03-31T05:54:00Z</cp:lastPrinted>
  <dcterms:modified xmlns:xsi="http://www.w3.org/2001/XMLSchema-instance" xsi:type="dcterms:W3CDTF">2016-03-31T08:52:00Z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