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f81d9" w14:paraId="adf81d9" w:rsidRDefault="0093693F" w:rsidP="0093693F" w:rsidR="0093693F">
      <w:pPr>
        <w:spacing w:before="240"/>
        <w15:collapsed w:val="false"/>
        <w:rPr>
          <w:rFonts w:cs="Times New Roman"/>
          <w:sz w:val="22"/>
          <w:szCs w:val="22"/>
        </w:rPr>
      </w:pPr>
      <w:bookmarkStart w:name="_GoBack" w:id="0"/>
      <w:bookmarkEnd w:id="0"/>
      <w:r>
        <w:rPr>
          <w:rFonts w:cs="Arial" w:hAnsi="Arial" w:ascii="Arial"/>
          <w:sz w:val="22"/>
          <w:szCs w:val="22"/>
        </w:rPr>
        <w:t xml:space="preserve">    </w:t>
      </w:r>
      <w:r>
        <w:rPr>
          <w:rFonts w:cs="Times New Roman"/>
          <w:sz w:val="22"/>
          <w:szCs w:val="22"/>
        </w:rPr>
        <w:t xml:space="preserve">   REPUBLIKA HRVATSKA</w:t>
      </w:r>
    </w:p>
    <w:p w:rsidRDefault="0093693F" w:rsidP="0093693F" w:rsidR="0093693F" w:rsidRPr="0093693F">
      <w:pPr>
        <w:spacing w:before="240"/>
        <w:rPr>
          <w:rFonts w:cs="Times New Roman"/>
          <w:sz w:val="22"/>
          <w:szCs w:val="22"/>
        </w:rPr>
      </w:pPr>
      <w:r>
        <w:rPr>
          <w:rFonts w:cs="Times New Roman"/>
          <w:sz w:val="22"/>
          <w:szCs w:val="22"/>
        </w:rPr>
        <w:t>TRGOVAČKI SUD U VARAŽDINU</w:t>
      </w:r>
    </w:p>
    <w:p w:rsidRDefault="00F422F7" w:rsidP="00F422F7" w:rsidR="00F422F7">
      <w:pPr>
        <w:jc w:val="right"/>
        <w:rPr>
          <w:rFonts w:cs="Times New Roman"/>
        </w:rPr>
      </w:pPr>
      <w:r>
        <w:t>Poslovni broj: 1 St-88/13</w:t>
      </w:r>
    </w:p>
    <w:p w:rsidRDefault="00F422F7" w:rsidP="00F422F7" w:rsidR="00F422F7">
      <w:pPr>
        <w:jc w:val="center"/>
      </w:pPr>
    </w:p>
    <w:p w:rsidRDefault="00F422F7" w:rsidP="00F422F7" w:rsidR="00F422F7">
      <w:pPr>
        <w:jc w:val="center"/>
      </w:pPr>
      <w:r>
        <w:t>Z A K LJ U Č A K</w:t>
      </w:r>
    </w:p>
    <w:p w:rsidRDefault="00F422F7" w:rsidP="00F422F7" w:rsidR="00F422F7">
      <w:pPr>
        <w:jc w:val="center"/>
      </w:pPr>
    </w:p>
    <w:p w:rsidRDefault="00F422F7" w:rsidP="00F422F7" w:rsidR="00F422F7">
      <w:pPr>
        <w:jc w:val="both"/>
      </w:pPr>
      <w:r>
        <w:tab/>
        <w:t>Trgovački sud u Varaždinu, po sucu toga suda Radovanu Raduki, kao stečajnom sucu, u stečajnom postupku nad stečajnim dužnikom BETEX d.o.o. u stečaju, Belica, OIB: 49614188237, 17. rujna 2015.</w:t>
      </w:r>
    </w:p>
    <w:p w:rsidRDefault="00F422F7" w:rsidP="00F422F7" w:rsidR="00F422F7">
      <w:pPr>
        <w:jc w:val="center"/>
      </w:pPr>
    </w:p>
    <w:p w:rsidRDefault="00F422F7" w:rsidP="00F422F7" w:rsidR="00F422F7">
      <w:pPr>
        <w:jc w:val="center"/>
      </w:pPr>
      <w:r>
        <w:t>z a k lj u č i o   j e</w:t>
      </w:r>
    </w:p>
    <w:p w:rsidRDefault="00F422F7" w:rsidP="00F422F7" w:rsidR="00F422F7">
      <w:pPr>
        <w:jc w:val="both"/>
      </w:pPr>
    </w:p>
    <w:p w:rsidRDefault="00F422F7" w:rsidP="00F422F7" w:rsidR="00F422F7">
      <w:pPr>
        <w:ind w:firstLine="720"/>
        <w:jc w:val="both"/>
      </w:pPr>
      <w:r>
        <w:t xml:space="preserve">  I Prodaju se nekretnine i pokretnine u vlasništvu stečajnog dužnika BETEX d.o.o. u stečaju, Belica, u stečajnom postupku, uz odgovarajuću primjenu pravila o ovrsi na nekretninama i to:</w:t>
      </w:r>
    </w:p>
    <w:p w:rsidRDefault="00F422F7" w:rsidP="00F422F7" w:rsidR="00F422F7">
      <w:pPr>
        <w:ind w:firstLine="720"/>
        <w:jc w:val="both"/>
      </w:pPr>
    </w:p>
    <w:p w:rsidRDefault="00F422F7" w:rsidP="00F422F7" w:rsidR="00F422F7">
      <w:pPr>
        <w:ind w:firstLine="720"/>
        <w:jc w:val="both"/>
      </w:pPr>
      <w:r>
        <w:rPr>
          <w:b/>
        </w:rPr>
        <w:t>1.</w:t>
      </w:r>
      <w:r>
        <w:t xml:space="preserve"> Poslovna zgrada  „BETEX“ u Belici, Braće Radić 48</w:t>
      </w:r>
    </w:p>
    <w:p w:rsidRDefault="00F422F7" w:rsidP="00F422F7" w:rsidR="00F422F7">
      <w:pPr>
        <w:ind w:firstLine="720"/>
        <w:jc w:val="both"/>
      </w:pPr>
      <w:r>
        <w:t xml:space="preserve">    Nekretnina je upisana pri Općinskom sudu u Čakovcu u etažnom ZK ulošku broj 4121 k.o. Belica čest. br. 402/1 ukupne površine 27.056 m2, Poslovna građevina površine 9.985 m2, Industrijsko dvorište površine 17.071 m2 u 457/1000 dijela gornje nekretnine, povezano sa vlasništvom posebnog dijela – ETAŽA broj 1 koja se sastoji od poslovnih prostora u prizemlju, poslovnih prostora na prvom katu i poslovnih prostora na drugom katu, sveukupne površine od  6.551,40 m2, u 1/1 dijela</w:t>
      </w:r>
    </w:p>
    <w:p w:rsidRDefault="00F422F7" w:rsidP="00F422F7" w:rsidR="00F422F7">
      <w:pPr>
        <w:ind w:firstLine="720"/>
        <w:jc w:val="both"/>
      </w:pPr>
      <w:r>
        <w:t xml:space="preserve">    Na navedenoj nekretnini razlučno pravo imaju slijedeći stečajni vjerovnici;</w:t>
      </w:r>
    </w:p>
    <w:p w:rsidRDefault="00F422F7" w:rsidP="00F422F7" w:rsidR="00F422F7">
      <w:pPr>
        <w:ind w:firstLine="720"/>
        <w:jc w:val="both"/>
      </w:pPr>
      <w:r>
        <w:t xml:space="preserve">    a) H-ABDUCO d.o.o. Zagreb, Slavonska avenija 6a, u iznosu od 20.770.964,71 kn</w:t>
      </w:r>
    </w:p>
    <w:p w:rsidRDefault="00F422F7" w:rsidP="00F422F7" w:rsidR="00F422F7">
      <w:pPr>
        <w:ind w:firstLine="720"/>
        <w:jc w:val="both"/>
      </w:pPr>
      <w:r>
        <w:t xml:space="preserve">    b) PODRAVSKA BANKA d.d., Koprivnica, Opatička 3, u iznosu od 7.553.479,62 kn.</w:t>
      </w:r>
    </w:p>
    <w:p w:rsidRDefault="00F422F7" w:rsidP="00F422F7" w:rsidR="00F422F7">
      <w:pPr>
        <w:ind w:firstLine="720"/>
        <w:jc w:val="both"/>
      </w:pPr>
      <w:r>
        <w:t xml:space="preserve">    Nekretnina je izgrađena 2007. godine</w:t>
      </w:r>
    </w:p>
    <w:p w:rsidRDefault="00F422F7" w:rsidP="00F422F7" w:rsidR="00F422F7">
      <w:pPr>
        <w:ind w:firstLine="720"/>
        <w:jc w:val="both"/>
      </w:pPr>
      <w:r>
        <w:t xml:space="preserve">    Utvrđena vrijednost nekretnine je </w:t>
      </w:r>
      <w:r>
        <w:rPr>
          <w:b/>
        </w:rPr>
        <w:t>6.185.088,00 kn</w:t>
      </w:r>
      <w:r>
        <w:t xml:space="preserve">.  </w:t>
      </w:r>
    </w:p>
    <w:p w:rsidRDefault="00F422F7" w:rsidP="00F422F7" w:rsidR="00F422F7">
      <w:pPr>
        <w:ind w:firstLine="720"/>
        <w:jc w:val="both"/>
      </w:pPr>
      <w:r>
        <w:t xml:space="preserve">    Utvrđena vrijednost pokretnina (skladišni regali) koje se nalaze u objektu iznosi </w:t>
      </w:r>
      <w:r>
        <w:rPr>
          <w:b/>
        </w:rPr>
        <w:t>129.806,40 kn</w:t>
      </w:r>
      <w:r>
        <w:t>.</w:t>
      </w:r>
    </w:p>
    <w:p w:rsidRDefault="00F422F7" w:rsidP="00F422F7" w:rsidR="00F422F7">
      <w:pPr>
        <w:ind w:firstLine="720"/>
        <w:jc w:val="both"/>
      </w:pPr>
      <w:r>
        <w:lastRenderedPageBreak/>
        <w:t xml:space="preserve">    Napomena: Uz kupnju predmetne nekretnine postoji mogućnost kupnje drugog dijela nekretnine površine 7.880,00 m2 na istoj katastarskoj čestici u 543/1000 idealnog dijela.    </w:t>
      </w:r>
    </w:p>
    <w:p w:rsidRDefault="00F422F7" w:rsidP="00F422F7" w:rsidR="00F422F7">
      <w:pPr>
        <w:ind w:firstLine="720"/>
        <w:jc w:val="both"/>
      </w:pPr>
    </w:p>
    <w:p w:rsidRDefault="00F422F7" w:rsidP="00F422F7" w:rsidR="00F422F7">
      <w:pPr>
        <w:ind w:firstLine="720"/>
        <w:jc w:val="both"/>
      </w:pPr>
      <w:r>
        <w:rPr>
          <w:b/>
        </w:rPr>
        <w:t>2.</w:t>
      </w:r>
      <w:r>
        <w:t xml:space="preserve"> Supermarket „BETEX“ u  Gornjem Mihaljevcu br. 71a</w:t>
      </w:r>
    </w:p>
    <w:p w:rsidRDefault="00F422F7" w:rsidP="00F422F7" w:rsidR="00F422F7">
      <w:pPr>
        <w:ind w:firstLine="720"/>
        <w:jc w:val="both"/>
      </w:pPr>
      <w:r>
        <w:t xml:space="preserve">    Nekretnina je upisana pri  Općinskom sudu u Čakovcu zk.ul.br. 1070. kat. čest. br. 113/A/2/1/1 k.o. Gornji Mihaljevec, Poslovna zgrada- Supermarket, nadstrešnica, dvorište,  ukupno 1.121 čhv. u 1/1 dijela, a u naravi Supermarket  u Gornji Mihaljevec 74-a, Gornji Mihaljevec </w:t>
      </w:r>
    </w:p>
    <w:p w:rsidRDefault="00F422F7" w:rsidP="00F422F7" w:rsidR="00F422F7">
      <w:pPr>
        <w:ind w:firstLine="720"/>
        <w:jc w:val="both"/>
      </w:pPr>
      <w:r>
        <w:t>Na navedenoj nekretnini razlučno pravo imaju slijedeći stečajni vjerovnici:</w:t>
      </w:r>
    </w:p>
    <w:p w:rsidRDefault="00F422F7" w:rsidP="00F422F7" w:rsidR="00F422F7">
      <w:pPr>
        <w:ind w:firstLine="720"/>
        <w:jc w:val="both"/>
      </w:pPr>
      <w:r>
        <w:t>a) PRIVREDNA BANKA ZAGREB d.d. Radnička 51, Zagreb</w:t>
      </w:r>
    </w:p>
    <w:p w:rsidRDefault="00F422F7" w:rsidP="00F422F7" w:rsidR="00F422F7">
      <w:pPr>
        <w:ind w:firstLine="720"/>
        <w:jc w:val="both"/>
      </w:pPr>
      <w:r>
        <w:t>(prije:  MEĐIMURSKA BANKA d.d. ČAKOVEC, V. Morandinija 37), u iznosu od 9.216.560,48 kn</w:t>
      </w:r>
    </w:p>
    <w:p w:rsidRDefault="00F422F7" w:rsidP="00F422F7" w:rsidR="00F422F7">
      <w:pPr>
        <w:ind w:firstLine="720"/>
        <w:jc w:val="both"/>
      </w:pPr>
      <w:r>
        <w:t>b) MINISTARSTVO FINANCIJA - Porezna uprava, Područni ured Čakovec, u iznosu od 31.130.585,44 kn</w:t>
      </w:r>
    </w:p>
    <w:p w:rsidRDefault="00F422F7" w:rsidP="00F422F7" w:rsidR="00F422F7">
      <w:pPr>
        <w:ind w:firstLine="720"/>
        <w:jc w:val="both"/>
      </w:pPr>
      <w:r>
        <w:t>Nekretnina je izgrađena  2003. godine</w:t>
      </w:r>
    </w:p>
    <w:p w:rsidRDefault="00F422F7" w:rsidP="00F422F7" w:rsidR="00F422F7">
      <w:pPr>
        <w:ind w:firstLine="720"/>
        <w:jc w:val="both"/>
      </w:pPr>
      <w:r>
        <w:t xml:space="preserve">Utvrđena vrijednost nekretnine je  </w:t>
      </w:r>
      <w:r>
        <w:rPr>
          <w:b/>
        </w:rPr>
        <w:t>1.371.294,20 kn.</w:t>
      </w:r>
    </w:p>
    <w:p w:rsidRDefault="00F422F7" w:rsidP="00F422F7" w:rsidR="00F422F7">
      <w:pPr>
        <w:ind w:firstLine="720"/>
        <w:jc w:val="both"/>
      </w:pPr>
      <w:r>
        <w:t xml:space="preserve">Utvrđena vrijednost pokretnina (oprema i namještaj) koje se nalaze u objektu iznosi </w:t>
      </w:r>
      <w:r>
        <w:rPr>
          <w:b/>
        </w:rPr>
        <w:t>49.833,68 kn</w:t>
      </w:r>
      <w:r>
        <w:t>.</w:t>
      </w:r>
    </w:p>
    <w:p w:rsidRDefault="00F422F7" w:rsidP="00F422F7" w:rsidR="00F422F7">
      <w:pPr>
        <w:ind w:firstLine="720"/>
        <w:jc w:val="both"/>
      </w:pPr>
    </w:p>
    <w:p w:rsidRDefault="00F422F7" w:rsidP="00F422F7" w:rsidR="00F422F7">
      <w:pPr>
        <w:ind w:firstLine="720"/>
        <w:jc w:val="both"/>
      </w:pPr>
      <w:r>
        <w:rPr>
          <w:b/>
        </w:rPr>
        <w:t>3.</w:t>
      </w:r>
      <w:r>
        <w:t xml:space="preserve"> Trgovački centar „BETEX“ u Prelogu, Ulica Zrinskih bb</w:t>
      </w:r>
    </w:p>
    <w:p w:rsidRDefault="00F422F7" w:rsidP="00F422F7" w:rsidR="00F422F7">
      <w:pPr>
        <w:ind w:firstLine="720"/>
        <w:jc w:val="both"/>
      </w:pPr>
      <w:r>
        <w:t xml:space="preserve">    Nekretnina je upisana pri Općinskom sudu u Čakovcu,  ZK Odjel u Prelogu, z.k.ul.br. 8020, k.o.  Prelog, kat. čest.  broj: 3712/A/242/4  Poslovna građevina, dvorište ukupno 9.300 m2 ( Poslovna građevina od 3.725 m2 dvorište 5.575 m2). Ukupno: 9.300 m2  u 1/1 dijela, a u naravi Trgovački centar BETEX u Prelogu, Ulica Zrinskih bb,</w:t>
      </w:r>
    </w:p>
    <w:p w:rsidRDefault="00F422F7" w:rsidP="00F422F7" w:rsidR="00F422F7">
      <w:pPr>
        <w:ind w:firstLine="720"/>
        <w:jc w:val="both"/>
      </w:pPr>
      <w:r>
        <w:t>Na navedenoj nekretnini razlučno pravo imaju slijedeći stečajni vjerovnici;</w:t>
      </w:r>
    </w:p>
    <w:p w:rsidRDefault="00F422F7" w:rsidP="00F422F7" w:rsidR="00F422F7">
      <w:pPr>
        <w:ind w:firstLine="720"/>
        <w:jc w:val="both"/>
      </w:pPr>
      <w:r>
        <w:t>a) H-ABDUCO d.o.o. Zagreb, Slavonska avenija 6a, u iznosu od 20.770.964,71 kn</w:t>
      </w:r>
    </w:p>
    <w:p w:rsidRDefault="00F422F7" w:rsidP="00F422F7" w:rsidR="00F422F7">
      <w:pPr>
        <w:ind w:firstLine="720"/>
        <w:jc w:val="both"/>
      </w:pPr>
      <w:r>
        <w:t>b) MINISTARSTVO FINANCIJA - Porezna uprava, Područni ured Čakovec, u iznosu od 31.130.585,44 kn</w:t>
      </w:r>
    </w:p>
    <w:p w:rsidRDefault="00F422F7" w:rsidP="00F422F7" w:rsidR="00F422F7">
      <w:pPr>
        <w:ind w:firstLine="720"/>
        <w:jc w:val="both"/>
      </w:pPr>
      <w:r>
        <w:t>Nekretnina je izgrađena 2008. godine.</w:t>
      </w:r>
    </w:p>
    <w:p w:rsidRDefault="00F422F7" w:rsidP="00F422F7" w:rsidR="00F422F7">
      <w:pPr>
        <w:ind w:firstLine="720"/>
        <w:jc w:val="both"/>
      </w:pPr>
      <w:r>
        <w:t xml:space="preserve">Utvrđena vrijednost nekretnine  je </w:t>
      </w:r>
      <w:r>
        <w:rPr>
          <w:b/>
        </w:rPr>
        <w:t>4.744.745,60 kn</w:t>
      </w:r>
      <w:r>
        <w:t>.</w:t>
      </w:r>
    </w:p>
    <w:p w:rsidRDefault="00F422F7" w:rsidP="00F422F7" w:rsidR="00F422F7">
      <w:pPr>
        <w:ind w:firstLine="720"/>
        <w:jc w:val="both"/>
      </w:pPr>
      <w:r>
        <w:lastRenderedPageBreak/>
        <w:t xml:space="preserve">Utvrđena vrijednost pokretnina (oprema i namještaj) koje se nalaze u objektu iznosi </w:t>
      </w:r>
      <w:r>
        <w:rPr>
          <w:b/>
        </w:rPr>
        <w:t>90.905,00 kn</w:t>
      </w:r>
      <w:r>
        <w:t>.</w:t>
      </w:r>
    </w:p>
    <w:p w:rsidRDefault="00F422F7" w:rsidP="00F422F7" w:rsidR="00F422F7">
      <w:pPr>
        <w:ind w:firstLine="720"/>
        <w:jc w:val="both"/>
      </w:pPr>
    </w:p>
    <w:p w:rsidRDefault="00F422F7" w:rsidP="00F422F7" w:rsidR="00F422F7">
      <w:pPr>
        <w:ind w:firstLine="720"/>
        <w:jc w:val="both"/>
      </w:pPr>
      <w:r>
        <w:rPr>
          <w:b/>
        </w:rPr>
        <w:t>4.</w:t>
      </w:r>
      <w:r>
        <w:t xml:space="preserve"> Supermarket  BETEX u Podturenu,  Sportska bb</w:t>
      </w:r>
    </w:p>
    <w:p w:rsidRDefault="00F422F7" w:rsidP="00F422F7" w:rsidR="00F422F7">
      <w:pPr>
        <w:ind w:firstLine="720"/>
        <w:jc w:val="both"/>
      </w:pPr>
      <w:r>
        <w:t xml:space="preserve">Nekretnina je upisana pri  Općinskom sudu u Čakovcu zk.ul.br. 2852 k.o  Podturen. čest. br. 1283/4/2/5 Sportska ulica 1.948 m2 (Poslovna građevina od 645 m2, dvorište 1.303 m2) Ukupno: 1.948 m2  u 1/1 dijela, a u naravi Supermarket  BETEX u Podturnu,  Sportska bb, </w:t>
      </w:r>
    </w:p>
    <w:p w:rsidRDefault="00F422F7" w:rsidP="00F422F7" w:rsidR="00F422F7">
      <w:pPr>
        <w:ind w:firstLine="720"/>
        <w:jc w:val="both"/>
      </w:pPr>
      <w:r>
        <w:t>Na navedenoj nekretnini razlučno pravo imaju slijedeći stečajni vjerovnici;</w:t>
      </w:r>
    </w:p>
    <w:p w:rsidRDefault="00F422F7" w:rsidP="00F422F7" w:rsidR="00F422F7">
      <w:pPr>
        <w:ind w:firstLine="720"/>
        <w:jc w:val="both"/>
      </w:pPr>
      <w:r>
        <w:t>a) HYPO ALPE-ADRIA-BANK d.d. Zagreb, Slavonska avenija 6, u iznosu od 20.770.964,71 kn</w:t>
      </w:r>
    </w:p>
    <w:p w:rsidRDefault="00F422F7" w:rsidP="00F422F7" w:rsidR="00F422F7">
      <w:pPr>
        <w:ind w:firstLine="720"/>
        <w:jc w:val="both"/>
      </w:pPr>
      <w:r>
        <w:t>Nekretnina je izgrađena 2009. godine</w:t>
      </w:r>
    </w:p>
    <w:p w:rsidRDefault="00F422F7" w:rsidP="00F422F7" w:rsidR="00F422F7">
      <w:pPr>
        <w:ind w:firstLine="720"/>
        <w:jc w:val="both"/>
      </w:pPr>
      <w:r>
        <w:t xml:space="preserve">Utvrđena vrijednost  nekretnine je </w:t>
      </w:r>
      <w:r>
        <w:rPr>
          <w:b/>
        </w:rPr>
        <w:t>837.729,25 kn</w:t>
      </w:r>
      <w:r>
        <w:t>.</w:t>
      </w:r>
    </w:p>
    <w:p w:rsidRDefault="00F422F7" w:rsidP="00F422F7" w:rsidR="00F422F7">
      <w:pPr>
        <w:ind w:firstLine="720"/>
        <w:jc w:val="both"/>
        <w:rPr>
          <w:b/>
        </w:rPr>
      </w:pPr>
      <w:r>
        <w:t xml:space="preserve">Utvrđena vrijednost pokretnina (oprema i namještaj) koje se nalaze u objektu iznosi </w:t>
      </w:r>
      <w:r>
        <w:rPr>
          <w:b/>
        </w:rPr>
        <w:t>31.755,87 kn.</w:t>
      </w:r>
    </w:p>
    <w:p w:rsidRDefault="00F422F7" w:rsidP="00F422F7" w:rsidR="00F422F7">
      <w:pPr>
        <w:ind w:firstLine="720"/>
        <w:jc w:val="both"/>
      </w:pPr>
    </w:p>
    <w:p w:rsidRDefault="00F422F7" w:rsidP="00F422F7" w:rsidR="00F422F7">
      <w:pPr>
        <w:ind w:firstLine="720"/>
        <w:jc w:val="both"/>
      </w:pPr>
      <w:r>
        <w:rPr>
          <w:b/>
        </w:rPr>
        <w:t>5.</w:t>
      </w:r>
      <w:r>
        <w:t xml:space="preserve"> Tekstilna konfekcija „BETEX“ (Stari pogon) u Belici, Braće Radić 44</w:t>
      </w:r>
    </w:p>
    <w:p w:rsidRDefault="00F422F7" w:rsidP="00F422F7" w:rsidR="00F422F7">
      <w:pPr>
        <w:ind w:firstLine="720"/>
        <w:jc w:val="both"/>
      </w:pPr>
      <w:r>
        <w:t xml:space="preserve">    Nekretnina je upisana pri  Općinskom sudu u Čakovcu zk.ul.br.  4038 k.o. Belica, čest. broj. 404/A/1/2/2    Poslovni objekti, tekst. konfekcija i dvor ukupno 966 čhv.  u 1/1 dijela, a u naravi Stari pogon – Tekstilna konfekcija  BETEX u Belici,  Braće Radića 48,  Belica</w:t>
      </w:r>
    </w:p>
    <w:p w:rsidRDefault="00F422F7" w:rsidP="00F422F7" w:rsidR="00F422F7">
      <w:pPr>
        <w:ind w:firstLine="720"/>
        <w:jc w:val="both"/>
      </w:pPr>
      <w:r>
        <w:t>Na navedenoj nekretnini razlučno pravo imaju slijedeći stečajni vjerovnici;</w:t>
      </w:r>
    </w:p>
    <w:p w:rsidRDefault="00F422F7" w:rsidP="00F422F7" w:rsidR="00F422F7">
      <w:pPr>
        <w:ind w:firstLine="720"/>
        <w:jc w:val="both"/>
      </w:pPr>
      <w:r>
        <w:t>a) PRIVREDNA BANKA ZAGREB d.d. Radnička 51, Zagreb</w:t>
      </w:r>
    </w:p>
    <w:p w:rsidRDefault="00F422F7" w:rsidP="00F422F7" w:rsidR="00F422F7">
      <w:pPr>
        <w:ind w:firstLine="720"/>
        <w:jc w:val="both"/>
      </w:pPr>
      <w:r>
        <w:t>(prije:  MEĐIMURSKA BANKA d.d. ČAKOVEC, V. Morandinija 37), u iznosu od 9.216.560,48 kn</w:t>
      </w:r>
    </w:p>
    <w:p w:rsidRDefault="00F422F7" w:rsidP="00F422F7" w:rsidR="00F422F7">
      <w:pPr>
        <w:ind w:firstLine="720"/>
        <w:jc w:val="both"/>
      </w:pPr>
      <w:r>
        <w:t xml:space="preserve">Utvrđena vrijednost nekretnine  je  </w:t>
      </w:r>
      <w:r>
        <w:rPr>
          <w:b/>
        </w:rPr>
        <w:t>1.805.116,10 kn</w:t>
      </w:r>
      <w:r>
        <w:t>.</w:t>
      </w:r>
    </w:p>
    <w:p w:rsidRDefault="00F422F7" w:rsidP="00F422F7" w:rsidR="00F422F7">
      <w:pPr>
        <w:ind w:firstLine="720"/>
        <w:jc w:val="both"/>
      </w:pPr>
    </w:p>
    <w:p w:rsidRDefault="00F422F7" w:rsidP="00F422F7" w:rsidR="00F422F7">
      <w:pPr>
        <w:ind w:firstLine="720"/>
        <w:jc w:val="both"/>
      </w:pPr>
      <w:r>
        <w:rPr>
          <w:b/>
        </w:rPr>
        <w:t xml:space="preserve">6. </w:t>
      </w:r>
      <w:r>
        <w:t>Građevinska parcela u Općini Domašinec od 5.800,- m2</w:t>
      </w:r>
    </w:p>
    <w:p w:rsidRDefault="00F422F7" w:rsidP="00F422F7" w:rsidR="00F422F7">
      <w:pPr>
        <w:ind w:firstLine="720"/>
        <w:jc w:val="both"/>
      </w:pPr>
      <w:r>
        <w:t xml:space="preserve">      Nekretnina je upisana pri Općinskom sudu u Čakovcu zk.ul.br. 1218 k.o. Turčišće, čest. br. 223/B/1/4/2 pašnjak od  1.613  čhv. u 1/1</w:t>
      </w:r>
    </w:p>
    <w:p w:rsidRDefault="00F422F7" w:rsidP="00F422F7" w:rsidR="00F422F7">
      <w:pPr>
        <w:ind w:firstLine="720"/>
        <w:jc w:val="both"/>
      </w:pPr>
      <w:r>
        <w:t>Na navedenoj nekretnini razlučno pravo imaju slijedeći stečajni vjerovnici;</w:t>
      </w:r>
    </w:p>
    <w:p w:rsidRDefault="00F422F7" w:rsidP="00F422F7" w:rsidR="00F422F7">
      <w:pPr>
        <w:ind w:firstLine="720"/>
        <w:jc w:val="both"/>
      </w:pPr>
      <w:r>
        <w:lastRenderedPageBreak/>
        <w:t>a) MINISTARSTVO FINANCIJA - Porezna uprava, Područni ured Čakovec, u iznosu od 31.130.585,44 kn</w:t>
      </w:r>
    </w:p>
    <w:p w:rsidRDefault="00F422F7" w:rsidP="00F422F7" w:rsidR="00F422F7">
      <w:pPr>
        <w:ind w:firstLine="720"/>
        <w:jc w:val="both"/>
      </w:pPr>
      <w:r>
        <w:t xml:space="preserve">Utvrđena vrijednost nekretnine  je  </w:t>
      </w:r>
      <w:r>
        <w:rPr>
          <w:b/>
        </w:rPr>
        <w:t>150.057,30 kn</w:t>
      </w:r>
      <w:r>
        <w:t>.</w:t>
      </w:r>
    </w:p>
    <w:p w:rsidRDefault="00F422F7" w:rsidP="00F422F7" w:rsidR="00F422F7">
      <w:pPr>
        <w:ind w:firstLine="720"/>
        <w:jc w:val="both"/>
      </w:pPr>
    </w:p>
    <w:p w:rsidRDefault="00F422F7" w:rsidP="00F422F7" w:rsidR="00F422F7">
      <w:pPr>
        <w:ind w:firstLine="720"/>
        <w:jc w:val="both"/>
      </w:pPr>
      <w:r>
        <w:rPr>
          <w:b/>
        </w:rPr>
        <w:t xml:space="preserve">7. </w:t>
      </w:r>
      <w:r>
        <w:t>Parcele u Industrijskoj zoni – Sjever  Općine BELICA</w:t>
      </w:r>
    </w:p>
    <w:p w:rsidRDefault="00F422F7" w:rsidP="00F422F7" w:rsidR="00F422F7">
      <w:pPr>
        <w:jc w:val="both"/>
      </w:pPr>
      <w:r>
        <w:t xml:space="preserve">                  Nekretnine upisane pri Općinskom sudu u Čakovcu zk.ul.br. 747, k.o. Belica,  </w:t>
      </w:r>
    </w:p>
    <w:p w:rsidRDefault="00F422F7" w:rsidP="00F422F7" w:rsidR="00F422F7">
      <w:pPr>
        <w:jc w:val="both"/>
      </w:pPr>
      <w:r>
        <w:tab/>
        <w:t xml:space="preserve">      - čest. br. 404/B/8/B/1, oranica od 802,00 m2. Početna cijena nekretnine je </w:t>
      </w:r>
      <w:r>
        <w:rPr>
          <w:b/>
        </w:rPr>
        <w:t>22.006,00 kn.</w:t>
      </w:r>
    </w:p>
    <w:p w:rsidRDefault="00F422F7" w:rsidP="00F422F7" w:rsidR="00F422F7">
      <w:pPr>
        <w:jc w:val="both"/>
        <w:rPr>
          <w:b/>
        </w:rPr>
      </w:pPr>
      <w:r>
        <w:tab/>
        <w:t xml:space="preserve">      - čest.br. 404/B/8/B/2 oranica od 596,00 m2.  Početna cijena nekretnine je </w:t>
      </w:r>
      <w:r>
        <w:rPr>
          <w:b/>
        </w:rPr>
        <w:t>16.688,00 kn.</w:t>
      </w:r>
    </w:p>
    <w:p w:rsidRDefault="00F422F7" w:rsidP="00F422F7" w:rsidR="00F422F7">
      <w:pPr>
        <w:jc w:val="both"/>
      </w:pPr>
      <w:r>
        <w:tab/>
        <w:t xml:space="preserve">      - čest.br. 404/B/8/B/3 oranica od 478,00 m2.  Početna cijena nekretnine je </w:t>
      </w:r>
      <w:r>
        <w:rPr>
          <w:b/>
        </w:rPr>
        <w:t>13.384,00 kn.</w:t>
      </w:r>
    </w:p>
    <w:p w:rsidRDefault="00F422F7" w:rsidP="00F422F7" w:rsidR="00F422F7">
      <w:pPr>
        <w:ind w:firstLine="720"/>
        <w:jc w:val="both"/>
      </w:pPr>
    </w:p>
    <w:p w:rsidRDefault="00F422F7" w:rsidP="00F422F7" w:rsidR="00F422F7">
      <w:pPr>
        <w:ind w:firstLine="720"/>
        <w:jc w:val="both"/>
      </w:pPr>
      <w:r>
        <w:rPr>
          <w:b/>
        </w:rPr>
        <w:t xml:space="preserve">8. </w:t>
      </w:r>
      <w:r>
        <w:t xml:space="preserve">Parcela u Industrijskoj zoni – Sjever Općine BELICA </w:t>
      </w:r>
    </w:p>
    <w:p w:rsidRDefault="00F422F7" w:rsidP="00F422F7" w:rsidR="00F422F7">
      <w:pPr>
        <w:ind w:firstLine="720"/>
        <w:jc w:val="both"/>
      </w:pPr>
      <w:r>
        <w:t xml:space="preserve">      Nekretnina upisana pri Općinskom sudu u Čakovcu zk.ul.br. 887 k.o. Belica, čest. br. 406/B, Oranica od 478 čhv.  u 4/8 dijela</w:t>
      </w:r>
    </w:p>
    <w:p w:rsidRDefault="00F422F7" w:rsidP="00F422F7" w:rsidR="00F422F7">
      <w:pPr>
        <w:ind w:firstLine="720"/>
        <w:jc w:val="both"/>
      </w:pPr>
      <w:r>
        <w:t xml:space="preserve">      Utvrđena vrijednost nekretnine  je  </w:t>
      </w:r>
      <w:r>
        <w:rPr>
          <w:b/>
        </w:rPr>
        <w:t>4.324,00 kn.</w:t>
      </w:r>
    </w:p>
    <w:p w:rsidRDefault="00F422F7" w:rsidP="00F422F7" w:rsidR="00F422F7">
      <w:pPr>
        <w:jc w:val="both"/>
      </w:pPr>
      <w:r>
        <w:rPr>
          <w:rFonts w:eastAsia="SimSun"/>
          <w:kern w:val="2"/>
          <w:lang w:bidi="hi-IN" w:eastAsia="hi-IN"/>
        </w:rPr>
        <w:t xml:space="preserve">              </w:t>
      </w:r>
    </w:p>
    <w:p w:rsidRDefault="00F422F7" w:rsidP="00F422F7" w:rsidR="00F422F7">
      <w:pPr>
        <w:jc w:val="both"/>
      </w:pPr>
      <w:r>
        <w:tab/>
        <w:t>Razlučna prava prestaju danom pravomoćnosti rješenja o dosudi nekretnine kupcu.</w:t>
      </w:r>
    </w:p>
    <w:p w:rsidRDefault="00F422F7" w:rsidP="00F422F7" w:rsidR="00F422F7">
      <w:pPr>
        <w:jc w:val="both"/>
      </w:pPr>
      <w:r>
        <w:tab/>
      </w:r>
    </w:p>
    <w:p w:rsidRDefault="00F422F7" w:rsidP="00F422F7" w:rsidR="00F422F7">
      <w:pPr>
        <w:ind w:firstLine="708"/>
        <w:jc w:val="both"/>
      </w:pPr>
      <w:r>
        <w:t xml:space="preserve"> II Nekretnine i pokretnine iz točke I ovoga zaključka prodavati će se na usmenoj javnoj dražbi. </w:t>
      </w:r>
      <w:r>
        <w:rPr>
          <w:b/>
        </w:rPr>
        <w:t>Osmo</w:t>
      </w:r>
      <w:r>
        <w:t xml:space="preserve"> ročište za prodaju održat će se pred stečajnim sucem u zgradi Trgovačkog suda u Varaždinu, soba broj 231/II, </w:t>
      </w:r>
      <w:r>
        <w:rPr>
          <w:b/>
          <w:color w:val="000000"/>
        </w:rPr>
        <w:t>14. listopada 2015. u 10,30 sati</w:t>
      </w:r>
      <w:r>
        <w:rPr>
          <w:color w:val="000000"/>
        </w:rPr>
        <w:t xml:space="preserve">. </w:t>
      </w:r>
      <w:r>
        <w:t>Ročište će se održati i ako na njemu sudjeluje samo jedan ponuditelj.</w:t>
      </w:r>
    </w:p>
    <w:p w:rsidRDefault="00F422F7" w:rsidP="00F422F7" w:rsidR="00F422F7">
      <w:pPr>
        <w:jc w:val="both"/>
      </w:pPr>
      <w:r>
        <w:tab/>
      </w:r>
    </w:p>
    <w:p w:rsidRDefault="00F422F7" w:rsidP="00F422F7" w:rsidR="00F422F7">
      <w:pPr>
        <w:ind w:firstLine="708"/>
        <w:jc w:val="both"/>
      </w:pPr>
      <w:r>
        <w:t>III</w:t>
      </w:r>
      <w:r>
        <w:rPr>
          <w:b/>
        </w:rPr>
        <w:t xml:space="preserve"> </w:t>
      </w:r>
      <w:r>
        <w:t>Ovaj zaključak o prodaji objavit će se na e-oglasnoj ploči, u jednom od javnih glasila, na web stranicama Hrvatske gospodarske komore i na web stranicama Visokog trgovačkog suda Republike Hrvatske. Rok od objave zaključka o prodaji nekretnina na e-oglasnoj ploči do prodaje iznosi 15 dana.</w:t>
      </w:r>
    </w:p>
    <w:p w:rsidRDefault="00F422F7" w:rsidP="00F422F7" w:rsidR="00F422F7">
      <w:pPr>
        <w:ind w:firstLine="708"/>
        <w:jc w:val="both"/>
      </w:pPr>
    </w:p>
    <w:p w:rsidRDefault="00F422F7" w:rsidP="00F422F7" w:rsidR="00F422F7">
      <w:pPr>
        <w:ind w:firstLine="708"/>
        <w:jc w:val="both"/>
      </w:pPr>
      <w:r>
        <w:t>IV  Uvjeti prodaje:</w:t>
      </w:r>
    </w:p>
    <w:p w:rsidRDefault="00F422F7" w:rsidP="00F422F7" w:rsidR="00F422F7">
      <w:pPr>
        <w:ind w:firstLine="708"/>
        <w:jc w:val="both"/>
      </w:pPr>
    </w:p>
    <w:p w:rsidRDefault="00F422F7" w:rsidP="00F422F7" w:rsidR="00F422F7">
      <w:pPr>
        <w:ind w:firstLine="708"/>
        <w:jc w:val="both"/>
      </w:pPr>
      <w:r>
        <w:t xml:space="preserve">1. Nekretnine i pokretnine iz točke I ovog zaključka prodavat će se na </w:t>
      </w:r>
      <w:r>
        <w:rPr>
          <w:b/>
        </w:rPr>
        <w:t>osmom</w:t>
      </w:r>
      <w:r>
        <w:t xml:space="preserve"> ročištu za dražbu po početnoj cijeni koja je jednaka utvrđenoj vrijednosti nekretnina i pokretnina i ispod te cijene ne može se prodati na tom ročištu. Nekretnine se prodaju pojedinačno, ali se svaka pojedina nekretnina prodaje zajedno s pokretninama koje se nalaze u objektu te nekretnine, po zbroju utvrđenih vrijednosti nekretnina i pokretnina s pripadajućim porezima.</w:t>
      </w:r>
    </w:p>
    <w:p w:rsidRDefault="00F422F7" w:rsidP="00F422F7" w:rsidR="00F422F7">
      <w:pPr>
        <w:ind w:firstLine="708"/>
        <w:jc w:val="both"/>
      </w:pPr>
      <w:r>
        <w:t xml:space="preserve">     </w:t>
      </w:r>
    </w:p>
    <w:p w:rsidRDefault="00F422F7" w:rsidP="00F422F7" w:rsidR="00F422F7">
      <w:pPr>
        <w:ind w:firstLine="708"/>
        <w:jc w:val="both"/>
        <w:rPr>
          <w:b/>
        </w:rPr>
      </w:pPr>
      <w:r>
        <w:t>2</w:t>
      </w:r>
      <w:r>
        <w:rPr>
          <w:b/>
        </w:rPr>
        <w:t>.</w:t>
      </w:r>
      <w:r>
        <w:t xml:space="preserve"> </w:t>
      </w:r>
      <w:r>
        <w:rPr>
          <w:b/>
        </w:rPr>
        <w:t>Sve poreze i pristojbe u vezi s prodajom nekretnina i pokretnina snosi kupac.</w:t>
      </w:r>
    </w:p>
    <w:p w:rsidRDefault="00F422F7" w:rsidP="00F422F7" w:rsidR="00F422F7">
      <w:pPr>
        <w:jc w:val="both"/>
      </w:pPr>
    </w:p>
    <w:p w:rsidRDefault="00F422F7" w:rsidP="00F422F7" w:rsidR="00F422F7">
      <w:pPr>
        <w:ind w:firstLine="708"/>
        <w:jc w:val="both"/>
      </w:pPr>
      <w:r>
        <w:t>3. Kao ponuditelji mogu sudjelovati samo osobe koje prethodno održavanju ročišta za dražbu uplate jamčevinu u iznosu od 10% utvrđene vrijednosti nekretnina i pokretnina iz točke II ovog zaključka na račun sudskog depozita Trgovačkog suda u Varaždinu broj HR4023900011300002754 s pozivom na broj spisa 1 St-88/13 i s naznakom „</w:t>
      </w:r>
      <w:r>
        <w:rPr>
          <w:color w:val="000000"/>
        </w:rPr>
        <w:t xml:space="preserve">jamčevina za javnu dražbu </w:t>
      </w:r>
      <w:r>
        <w:rPr>
          <w:b/>
          <w:color w:val="000000"/>
        </w:rPr>
        <w:t>14.10.15.</w:t>
      </w:r>
      <w:r>
        <w:rPr>
          <w:color w:val="000000"/>
        </w:rPr>
        <w:t>“</w:t>
      </w:r>
      <w:r>
        <w:rPr>
          <w:color w:val="808080"/>
        </w:rPr>
        <w:t xml:space="preserve"> </w:t>
      </w:r>
      <w:r>
        <w:t xml:space="preserve">i dokaz o tome predoče stečajnom sucu prije početka dražbe. </w:t>
      </w:r>
    </w:p>
    <w:p w:rsidRDefault="00F422F7" w:rsidP="00F422F7" w:rsidR="00F422F7">
      <w:pPr>
        <w:jc w:val="both"/>
      </w:pPr>
    </w:p>
    <w:p w:rsidRDefault="00F422F7" w:rsidP="00F422F7" w:rsidR="00F422F7">
      <w:pPr>
        <w:ind w:firstLine="708"/>
        <w:jc w:val="both"/>
      </w:pPr>
      <w:r>
        <w:t>4. Punomoćnici ponuditelja mogu sudjelovati na dražbi samo uz ovjerenu specijalnu punomoć.</w:t>
      </w:r>
    </w:p>
    <w:p w:rsidRDefault="00F422F7" w:rsidP="00F422F7" w:rsidR="00F422F7">
      <w:pPr>
        <w:jc w:val="both"/>
      </w:pPr>
    </w:p>
    <w:p w:rsidRDefault="00F422F7" w:rsidP="00F422F7" w:rsidR="00F422F7">
      <w:pPr>
        <w:ind w:firstLine="708"/>
        <w:jc w:val="both"/>
      </w:pPr>
      <w:r>
        <w:t>5.  Sudionicima dražbe koji ne uspiju u nadmetanju jamčevina će se vratiti  odmah nakon zaključenja javne dražbe. Jamčevinu, u odnosu na stvar na kojoj ima razlučno pravo, nije dužan položiti razlučni vjerovnik kojemu je to pravo upisano u zemljišnim knjigama.</w:t>
      </w:r>
    </w:p>
    <w:p w:rsidRDefault="00F422F7" w:rsidP="00F422F7" w:rsidR="00F422F7">
      <w:pPr>
        <w:ind w:firstLine="708"/>
        <w:jc w:val="both"/>
      </w:pPr>
    </w:p>
    <w:p w:rsidRDefault="00F422F7" w:rsidP="00F422F7" w:rsidR="00F422F7">
      <w:pPr>
        <w:ind w:firstLine="708"/>
        <w:jc w:val="both"/>
      </w:pPr>
      <w:r>
        <w:t>6.  Kupac je dužan uplatiti razliku između jamčevine i postignute kupoprodajne cijene u roku od 30 dana od dana obavijesti o pravomoćnosti rješenja o dosudi na račun sudskog depozita navedenog u točki 3. uvjeta prodaje ovog zaključka.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i novoj prodaji.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F422F7" w:rsidP="00F422F7" w:rsidR="00F422F7">
      <w:pPr>
        <w:jc w:val="right"/>
      </w:pPr>
    </w:p>
    <w:p w:rsidRDefault="00F422F7" w:rsidP="00F422F7" w:rsidR="00F422F7">
      <w:pPr>
        <w:ind w:firstLine="708"/>
        <w:jc w:val="both"/>
      </w:pPr>
      <w:r>
        <w:t>7.  Ako je kupac razlučni vjerovnik koji se jedini namiruje iz kupovnine ili se namiruje prije tražbina svih ostalih vjerovnika koji imaju pravo na namirenje iz iste   kupovnine, nije dužan položiti kupovninu, u odnosu na stvar na kojoj ima razlučno pravo, ako ona iznosi koliko i njegova tražbina ili manje, a ako iznosi više tada je dužan položiti razliku.</w:t>
      </w:r>
    </w:p>
    <w:p w:rsidRDefault="00F422F7" w:rsidP="00F422F7" w:rsidR="00F422F7">
      <w:pPr>
        <w:jc w:val="both"/>
      </w:pPr>
    </w:p>
    <w:p w:rsidRDefault="00F422F7" w:rsidP="00F422F7" w:rsidR="00F422F7">
      <w:pPr>
        <w:ind w:firstLine="708"/>
        <w:jc w:val="both"/>
      </w:pPr>
      <w:r>
        <w:t>8.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F422F7" w:rsidP="00F422F7" w:rsidR="00F422F7">
      <w:pPr>
        <w:jc w:val="both"/>
      </w:pPr>
    </w:p>
    <w:p w:rsidRDefault="00F422F7" w:rsidP="00F422F7" w:rsidR="00F422F7">
      <w:pPr>
        <w:ind w:firstLine="708"/>
        <w:jc w:val="both"/>
      </w:pPr>
      <w:r>
        <w:t xml:space="preserve"> 9.  Prodaja se obavlja po načelu «viđeno-kupljeno», što isključuje sve naknadne</w:t>
      </w:r>
    </w:p>
    <w:p w:rsidRDefault="00F422F7" w:rsidP="00F422F7" w:rsidR="00F422F7">
      <w:pPr>
        <w:jc w:val="both"/>
      </w:pPr>
      <w:r>
        <w:t>prigovore kupca.</w:t>
      </w:r>
    </w:p>
    <w:p w:rsidRDefault="00F422F7" w:rsidP="00F422F7" w:rsidR="00F422F7">
      <w:pPr>
        <w:jc w:val="both"/>
      </w:pPr>
    </w:p>
    <w:p w:rsidRDefault="00F422F7" w:rsidP="00F422F7" w:rsidR="00F422F7">
      <w:pPr>
        <w:jc w:val="both"/>
      </w:pPr>
      <w:r>
        <w:tab/>
        <w:t xml:space="preserve">10. Nekretnine i pokretnine koje su predmet prodaje, kao i procjena sudskog vještaka, mogu se razgledati uz prethodni dogovor sa stečajnim upraviteljem Zvonkom Hrainom na broj 098 268 856 ili 091 4857 880. </w:t>
      </w:r>
    </w:p>
    <w:p w:rsidRDefault="00F422F7" w:rsidP="00F422F7" w:rsidR="00F422F7">
      <w:pPr>
        <w:jc w:val="both"/>
        <w:rPr>
          <w:color w:val="808080"/>
        </w:rPr>
      </w:pPr>
    </w:p>
    <w:p w:rsidRDefault="00F422F7" w:rsidP="00F422F7" w:rsidR="00F422F7">
      <w:pPr>
        <w:jc w:val="center"/>
      </w:pPr>
      <w:r>
        <w:t>U Varaždinu 17. rujna 2015.</w:t>
      </w:r>
    </w:p>
    <w:p w:rsidRDefault="00F422F7" w:rsidP="00F422F7" w:rsidR="00F422F7">
      <w:pPr>
        <w:jc w:val="center"/>
      </w:pPr>
    </w:p>
    <w:p w:rsidRDefault="00F422F7" w:rsidP="00F422F7" w:rsidR="00F422F7">
      <w:pPr>
        <w:jc w:val="center"/>
      </w:pPr>
    </w:p>
    <w:p w:rsidRDefault="00F422F7" w:rsidP="00F422F7" w:rsidR="00F422F7">
      <w:pPr>
        <w:ind w:firstLine="720" w:left="5760"/>
        <w:jc w:val="both"/>
      </w:pPr>
      <w:r>
        <w:t>SUDAC</w:t>
      </w:r>
    </w:p>
    <w:p w:rsidRDefault="00F422F7" w:rsidP="00F422F7" w:rsidR="00F422F7">
      <w:pPr>
        <w:ind w:firstLine="720" w:left="5760"/>
        <w:jc w:val="both"/>
      </w:pPr>
    </w:p>
    <w:p w:rsidRDefault="00F422F7" w:rsidP="00F422F7" w:rsidR="00F422F7">
      <w:pPr>
        <w:jc w:val="both"/>
      </w:pPr>
    </w:p>
    <w:p w:rsidRDefault="00F422F7" w:rsidP="00F422F7" w:rsidR="00F422F7">
      <w:pPr>
        <w:jc w:val="both"/>
      </w:pPr>
      <w:r>
        <w:tab/>
      </w:r>
      <w:r>
        <w:tab/>
      </w:r>
      <w:r>
        <w:tab/>
      </w:r>
      <w:r>
        <w:tab/>
      </w:r>
      <w:r>
        <w:tab/>
      </w:r>
      <w:r>
        <w:tab/>
      </w:r>
      <w:r>
        <w:tab/>
      </w:r>
      <w:r>
        <w:tab/>
        <w:t xml:space="preserve">            Radovan Raduka</w:t>
      </w:r>
    </w:p>
    <w:p w:rsidRDefault="00F422F7" w:rsidP="00F422F7" w:rsidR="00F422F7">
      <w:pPr>
        <w:jc w:val="both"/>
      </w:pPr>
    </w:p>
    <w:p w:rsidRDefault="00F422F7" w:rsidP="00F422F7" w:rsidR="00F422F7">
      <w:pPr>
        <w:jc w:val="both"/>
      </w:pPr>
      <w:r>
        <w:t>UPUTA O PRAVNOM LIJEKU:</w:t>
      </w:r>
    </w:p>
    <w:p w:rsidRDefault="00F422F7" w:rsidP="00F422F7" w:rsidR="00F422F7">
      <w:pPr>
        <w:jc w:val="both"/>
      </w:pPr>
      <w:r>
        <w:t>Protiv ovoga zaključka nije dopuštena žalba.</w:t>
      </w:r>
    </w:p>
    <w:p w:rsidRDefault="00F422F7" w:rsidP="00F422F7" w:rsidR="00F422F7">
      <w:pPr>
        <w:jc w:val="both"/>
      </w:pPr>
      <w:r>
        <w:tab/>
      </w:r>
      <w:r>
        <w:tab/>
      </w:r>
      <w:r>
        <w:tab/>
      </w:r>
      <w:r>
        <w:tab/>
      </w:r>
      <w:r>
        <w:tab/>
      </w:r>
      <w:r>
        <w:tab/>
      </w:r>
      <w:r>
        <w:tab/>
      </w:r>
      <w:r>
        <w:tab/>
      </w:r>
      <w:r>
        <w:tab/>
      </w:r>
      <w:r>
        <w:tab/>
      </w:r>
      <w:r>
        <w:tab/>
      </w:r>
      <w:r>
        <w:tab/>
      </w:r>
    </w:p>
    <w:p w:rsidRDefault="00F422F7" w:rsidP="00F422F7" w:rsidR="00F422F7">
      <w:pPr>
        <w:jc w:val="both"/>
      </w:pPr>
      <w:r>
        <w:t>DNA:</w:t>
      </w:r>
    </w:p>
    <w:p w:rsidRDefault="00F422F7" w:rsidP="00F422F7" w:rsidR="00F422F7">
      <w:pPr>
        <w:jc w:val="both"/>
      </w:pPr>
      <w:r>
        <w:t xml:space="preserve">1. stečajni upravitelj Zvonko Hrain, Varaždin, Zagrebačka 51, i putem e-pošte za sredstvo </w:t>
      </w:r>
    </w:p>
    <w:p w:rsidRDefault="00F422F7" w:rsidP="00F422F7" w:rsidR="00F422F7">
      <w:pPr>
        <w:jc w:val="both"/>
      </w:pPr>
      <w:r>
        <w:t xml:space="preserve">    javnog informiranja, HGK  i Web VTS</w:t>
      </w:r>
    </w:p>
    <w:p w:rsidRDefault="00F422F7" w:rsidP="00F422F7" w:rsidR="00F422F7">
      <w:pPr>
        <w:jc w:val="both"/>
      </w:pPr>
      <w:r>
        <w:t>2. razlučnom vjerovniku REPUBLIKA HRVATSKA po ŽDO u Varaždinu</w:t>
      </w:r>
    </w:p>
    <w:p w:rsidRDefault="00F422F7" w:rsidP="00F422F7" w:rsidR="00F422F7">
      <w:pPr>
        <w:jc w:val="both"/>
      </w:pPr>
      <w:r>
        <w:t xml:space="preserve">3. razlučnom vjerovniku HYPO ALPE-ADRIA-BANK d.d., Zagreb, Slavonska avenija </w:t>
      </w:r>
    </w:p>
    <w:p w:rsidRDefault="00F422F7" w:rsidP="00F422F7" w:rsidR="00F422F7">
      <w:pPr>
        <w:jc w:val="both"/>
      </w:pPr>
      <w:r>
        <w:lastRenderedPageBreak/>
        <w:t xml:space="preserve">    6</w:t>
      </w:r>
    </w:p>
    <w:p w:rsidRDefault="00F422F7" w:rsidP="00F422F7" w:rsidR="00F422F7">
      <w:pPr>
        <w:jc w:val="both"/>
      </w:pPr>
      <w:r>
        <w:t xml:space="preserve">4. razlučnom vjerovniku PRIVREDNA BANKA ZAGREB d.d. Zagreb po pun. Ivica </w:t>
      </w:r>
    </w:p>
    <w:p w:rsidRDefault="00F422F7" w:rsidP="00F422F7" w:rsidR="00F422F7">
      <w:pPr>
        <w:jc w:val="both"/>
      </w:pPr>
      <w:r>
        <w:t xml:space="preserve">    Škunca, odvjetnik u Zagrebu, Domagojeva 14</w:t>
      </w:r>
    </w:p>
    <w:p w:rsidRDefault="00F422F7" w:rsidP="00F422F7" w:rsidR="00F422F7">
      <w:pPr>
        <w:jc w:val="both"/>
      </w:pPr>
      <w:r>
        <w:t>5. razlučnom vjerovniku PODRAVSKA BANKA d.d., Koprivnica, Opatička 3</w:t>
      </w:r>
    </w:p>
    <w:p w:rsidRDefault="00F422F7" w:rsidP="00F422F7" w:rsidR="00F422F7">
      <w:pPr>
        <w:jc w:val="both"/>
      </w:pPr>
      <w:r>
        <w:t>6. razlučnom vjerovniku H-ABDUCO d.o.o., Zagreb, Slavonska avenija 6a</w:t>
      </w:r>
    </w:p>
    <w:p w:rsidRDefault="00F422F7" w:rsidP="00F422F7" w:rsidR="00F422F7">
      <w:pPr>
        <w:jc w:val="both"/>
      </w:pPr>
      <w:r>
        <w:t>7. Porezna uprava Čakovec</w:t>
      </w:r>
    </w:p>
    <w:p w:rsidRDefault="00F422F7" w:rsidP="00F422F7" w:rsidR="00F422F7">
      <w:pPr>
        <w:jc w:val="both"/>
      </w:pPr>
      <w:r>
        <w:t>8. e-oglasna ploča – 15 dana</w:t>
      </w:r>
    </w:p>
    <w:p w:rsidRDefault="00AE649C" w:rsidP="00FA5B5E" w:rsidR="00AE649C" w:rsidRPr="00B76F3C">
      <w:pPr>
        <w:pStyle w:val="Naslov3"/>
      </w:pPr>
    </w:p>
    <w:p w:rsidRDefault="0093693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93F"/>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2F7"/>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26704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2015.</izvorni_sadrzaj>
    <derivirana_varijabla naziv="DomainObject.DatumDonosenjaOdluke_1">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St-88/2013-219</izvorni_sadrzaj>
    <derivirana_varijabla naziv="DomainObject.Oznaka_1">St-88/2013-219</derivirana_varijabla>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2013.</izvorni_sadrzaj>
    <derivirana_varijabla naziv="DomainObject.Predmet.DatumOsnivanja_1">28.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St-88/2013</izvorni_sadrzaj>
    <derivirana_varijabla naziv="DomainObject.Predmet.OznakaBroj_1">St-88/2013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račun za objavu oglasa u NN. 62 na str.34 od 24.5.2013</izvorni_sadrzaj>
    <derivirana_varijabla naziv="DomainObject.Predmet.PrimjedbaSuca_1">račun za objavu oglasa u NN. 62 na str.34 od 24.5.2013</derivirana_varijabla>
  </DomainObject.Predmet.PrimjedbaSuca>
  <DomainObject.Predmet.PrimjedbaUpisnicara>
    <izvorni_sadrzaj/>
    <derivirana_varijabla naziv="DomainObject.Predmet.PrimjedbaUpisnicara_1"/>
  </DomainObject.Predmet.PrimjedbaUpisnicara>
  <DomainObject.Predmet.ProtustrankaFormated>
    <izvorni_sadrzaj>  BETEX, tekstilno, proizvodno i trgovačko društvo s ograničenom odgovornošću</izvorni_sadrzaj>
    <derivirana_varijabla naziv="DomainObject.Predmet.ProtustrankaFormated_1">  BETEX, tekstilno, proizvodno i trgovačko društvo s ograničenom odgovornošću</derivirana_varijabla>
  </DomainObject.Predmet.ProtustrankaFormated>
  <DomainObject.Predmet.ProtustrankaFormatedOIB>
    <izvorni_sadrzaj>  BETEX, tekstilno, proizvodno i trgovačko društvo s ograničenom odgovornošću, OIB 49614188237</izvorni_sadrzaj>
    <derivirana_varijabla naziv="DomainObject.Predmet.ProtustrankaFormatedOIB_1">  BETEX, tekstilno, proizvodno i trgovačko društvo s ograničenom odgovornošću, OIB 49614188237</derivirana_varijabla>
  </DomainObject.Predmet.ProtustrankaFormatedOIB>
  <DomainObject.Predmet.ProtustrankaFormatedWithAdress>
    <izvorni_sadrzaj> BETEX, tekstilno, proizvodno i trgovačko društvo s ograničenom odgovornošću, Braće Radića 48, Belica</izvorni_sadrzaj>
    <derivirana_varijabla naziv="DomainObject.Predmet.ProtustrankaFormatedWithAdress_1"> BETEX, tekstilno, proizvodno i trgovačko društvo s ograničenom odgovornošću, Braće Radića 48, Belica</derivirana_varijabla>
  </DomainObject.Predmet.ProtustrankaFormatedWithAdress>
  <DomainObject.Predmet.ProtustrankaFormatedWithAdressOIB>
    <izvorni_sadrzaj> BETEX, tekstilno, proizvodno i trgovačko društvo s ograničenom odgovornošću, OIB 49614188237, Braće Radića 48, Belica</izvorni_sadrzaj>
    <derivirana_varijabla naziv="DomainObject.Predmet.ProtustrankaFormatedWithAdressOIB_1"> BETEX, tekstilno, proizvodno i trgovačko društvo s ograničenom odgovornošću, OIB 49614188237, Braće Radića 48, Belica</derivirana_varijabla>
  </DomainObject.Predmet.ProtustrankaFormatedWithAdressOIB>
  <DomainObject.Predmet.ProtustrankaWithAdress>
    <izvorni_sadrzaj>BETEX, tekstilno, proizvodno i trgovačko društvo s ograničenom odgovornošću Braće Radića 48, Belica</izvorni_sadrzaj>
    <derivirana_varijabla naziv="DomainObject.Predmet.ProtustrankaWithAdress_1">BETEX, tekstilno, proizvodno i trgovačko društvo s ograničenom odgovornošću Braće Radića 48, Belica</derivirana_varijabla>
  </DomainObject.Predmet.ProtustrankaWithAdress>
  <DomainObject.Predmet.ProtustrankaWithAdressOIB>
    <izvorni_sadrzaj>BETEX, tekstilno, proizvodno i trgovačko društvo s ograničenom odgovornošću, OIB 49614188237, Braće Radića 48, Belica</izvorni_sadrzaj>
    <derivirana_varijabla naziv="DomainObject.Predmet.ProtustrankaWithAdressOIB_1">BETEX, tekstilno, proizvodno i trgovačko društvo s ograničenom odgovornošću, OIB 49614188237, Braće Radića 48, Belica</derivirana_varijabla>
  </DomainObject.Predmet.ProtustrankaWithAdressOIB>
  <DomainObject.Predmet.ProtustrankaNazivFormated>
    <izvorni_sadrzaj>BETEX, tekstilno, proizvodno i trgovačko društvo s ograničenom odgovornošću</izvorni_sadrzaj>
    <derivirana_varijabla naziv="DomainObject.Predmet.ProtustrankaNazivFormated_1">BETEX, tekstilno, proizvodno i trgovačko društvo s ograničenom odgovornošću</derivirana_varijabla>
  </DomainObject.Predmet.ProtustrankaNazivFormated>
  <DomainObject.Predmet.ProtustrankaNazivFormatedOIB>
    <izvorni_sadrzaj>BETEX, tekstilno, proizvodno i trgovačko društvo s ograničenom odgovornošću, OIB 49614188237</izvorni_sadrzaj>
    <derivirana_varijabla naziv="DomainObject.Predmet.ProtustrankaNazivFormatedOIB_1">BETEX, tekstilno, proizvodno i trgovačko društvo s ograničenom odgovornošću, OIB 49614188237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Sudnica 231</izvorni_sadrzaj>
    <derivirana_varijabla naziv="DomainObject.Predmet.Referada.Prostorija.Oznaka_1">Sudnica 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 Nagodbeno vijeće</izvorni_sadrzaj>
    <derivirana_varijabla naziv="DomainObject.Predmet.StrankaFormated_1">  FINANCIJSKA AGENCIJA / REGIONALNI CENTAR ZAGREB Nagodbeno vijeće</derivirana_varijabla>
  </DomainObject.Predmet.StrankaFormated>
  <DomainObject.Predmet.StrankaFormatedOIB>
    <izvorni_sadrzaj>  FINANCIJSKA AGENCIJA / REGIONALNI CENTAR ZAGREB Nagodbeno vijeće</izvorni_sadrzaj>
    <derivirana_varijabla naziv="DomainObject.Predmet.StrankaFormatedOIB_1">  FINANCIJSKA AGENCIJA / REGIONALNI CENTAR ZAGREB Nagodbeno vijeće</derivirana_varijabla>
  </DomainObject.Predmet.StrankaFormatedOIB>
  <DomainObject.Predmet.StrankaFormatedWithAdress>
    <izvorni_sadrzaj> FINANCIJSKA AGENCIJA / REGIONALNI CENTAR ZAGREB Nagodbeno vijeće, Albrechtova 42, 10000 Zagreb</izvorni_sadrzaj>
    <derivirana_varijabla naziv="DomainObject.Predmet.StrankaFormatedWithAdress_1"> FINANCIJSKA AGENCIJA / REGIONALNI CENTAR ZAGREB Nagodbeno vijeće, Albrechtova 42, 10000 Zagreb</derivirana_varijabla>
  </DomainObject.Predmet.StrankaFormatedWithAdress>
  <DomainObject.Predmet.StrankaFormatedWithAdressOIB>
    <izvorni_sadrzaj> FINANCIJSKA AGENCIJA / REGIONALNI CENTAR ZAGREB Nagodbeno vijeće, Albrechtova 42, 10000 Zagreb</izvorni_sadrzaj>
    <derivirana_varijabla naziv="DomainObject.Predmet.StrankaFormatedWithAdressOIB_1"> FINANCIJSKA AGENCIJA / REGIONALNI CENTAR ZAGREB Nagodbeno vijeće, Albrechtova 42, 10000 Zagreb</derivirana_varijabla>
  </DomainObject.Predmet.StrankaFormatedWithAdressOIB>
  <DomainObject.Predmet.StrankaWithAdress>
    <izvorni_sadrzaj>FINANCIJSKA AGENCIJA / REGIONALNI CENTAR ZAGREB Nagodbeno vijeće Albrechtova 42,10000 Zagreb</izvorni_sadrzaj>
    <derivirana_varijabla naziv="DomainObject.Predmet.StrankaWithAdress_1">FINANCIJSKA AGENCIJA / REGIONALNI CENTAR ZAGREB Nagodbeno vijeće Albrechtova 42,10000 Zagreb</derivirana_varijabla>
  </DomainObject.Predmet.StrankaWithAdress>
  <DomainObject.Predmet.StrankaWithAdressOIB>
    <izvorni_sadrzaj>FINANCIJSKA AGENCIJA / REGIONALNI CENTAR ZAGREB Nagodbeno vijeće, Albrechtova 42,10000 Zagreb</izvorni_sadrzaj>
    <derivirana_varijabla naziv="DomainObject.Predmet.StrankaWithAdressOIB_1">FINANCIJSKA AGENCIJA / REGIONALNI CENTAR ZAGREB Nagodbeno vijeće, Albrechtova 42,10000 Zagreb</derivirana_varijabla>
  </DomainObject.Predmet.StrankaWithAdressOIB>
  <DomainObject.Predmet.StrankaNazivFormated>
    <izvorni_sadrzaj>FINANCIJSKA AGENCIJA / REGIONALNI CENTAR ZAGREB Nagodbeno vijeće</izvorni_sadrzaj>
    <derivirana_varijabla naziv="DomainObject.Predmet.StrankaNazivFormated_1">FINANCIJSKA AGENCIJA / REGIONALNI CENTAR ZAGREB Nagodbeno vijeće</derivirana_varijabla>
  </DomainObject.Predmet.StrankaNazivFormated>
  <DomainObject.Predmet.StrankaNazivFormatedOIB>
    <izvorni_sadrzaj>FINANCIJSKA AGENCIJA / REGIONALNI CENTAR ZAGREB Nagodbeno vijeće</izvorni_sadrzaj>
    <derivirana_varijabla naziv="DomainObject.Predmet.StrankaNazivFormatedOIB_1">FINANCIJSKA AGENCIJA / REGIONALNI CENTAR ZAGREB Nagodbeno vijeće</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FINANCIJSKA AGENCIJA / REGIONALNI CENTAR ZAGREB Nagodbeno vijeće</item>
    </izvorni_sadrzaj>
    <derivirana_varijabla naziv="DomainObject.Predmet.StrankaListFormated_1">
      <item>FINANCIJSKA AGENCIJA / REGIONALNI CENTAR ZAGREB Nagodbeno vijeće</item>
    </derivirana_varijabla>
  </DomainObject.Predmet.StrankaListFormated>
  <DomainObject.Predmet.StrankaListFormatedOIB>
    <izvorni_sadrzaj>
      <item>FINANCIJSKA AGENCIJA / REGIONALNI CENTAR ZAGREB Nagodbeno vijeće</item>
    </izvorni_sadrzaj>
    <derivirana_varijabla naziv="DomainObject.Predmet.StrankaListFormatedOIB_1">
      <item>FINANCIJSKA AGENCIJA / REGIONALNI CENTAR ZAGREB Nagodbeno vijeće</item>
    </derivirana_varijabla>
  </DomainObject.Predmet.StrankaListFormatedOIB>
  <DomainObject.Predmet.StrankaListFormatedWithAdress>
    <izvorni_sadrzaj>
      <item>FINANCIJSKA AGENCIJA / REGIONALNI CENTAR ZAGREB Nagodbeno vijeće, Albrechtova 42, 10000 Zagreb</item>
    </izvorni_sadrzaj>
    <derivirana_varijabla naziv="DomainObject.Predmet.StrankaListFormatedWithAdress_1">
      <item>FINANCIJSKA AGENCIJA / REGIONALNI CENTAR ZAGREB Nagodbeno vijeće, Albrechtova 42, 10000 Zagreb</item>
    </derivirana_varijabla>
  </DomainObject.Predmet.StrankaListFormatedWithAdress>
  <DomainObject.Predmet.StrankaListFormatedWithAdressOIB>
    <izvorni_sadrzaj>
      <item>FINANCIJSKA AGENCIJA / REGIONALNI CENTAR ZAGREB Nagodbeno vijeće, Albrechtova 42, 10000 Zagreb</item>
    </izvorni_sadrzaj>
    <derivirana_varijabla naziv="DomainObject.Predmet.StrankaListFormatedWithAdressOIB_1">
      <item>FINANCIJSKA AGENCIJA / REGIONALNI CENTAR ZAGREB Nagodbeno vijeće, Albrechtova 42, 10000 Zagreb</item>
    </derivirana_varijabla>
  </DomainObject.Predmet.StrankaListFormatedWithAdressOIB>
  <DomainObject.Predmet.StrankaListNazivFormated>
    <izvorni_sadrzaj>
      <item>FINANCIJSKA AGENCIJA / REGIONALNI CENTAR ZAGREB Nagodbeno vijeće</item>
    </izvorni_sadrzaj>
    <derivirana_varijabla naziv="DomainObject.Predmet.StrankaListNazivFormated_1">
      <item>FINANCIJSKA AGENCIJA / REGIONALNI CENTAR ZAGREB Nagodbeno vijeće</item>
    </derivirana_varijabla>
  </DomainObject.Predmet.StrankaListNazivFormated>
  <DomainObject.Predmet.StrankaListNazivFormatedOIB>
    <izvorni_sadrzaj>
      <item>FINANCIJSKA AGENCIJA / REGIONALNI CENTAR ZAGREB Nagodbeno vijeće</item>
    </izvorni_sadrzaj>
    <derivirana_varijabla naziv="DomainObject.Predmet.StrankaListNazivFormatedOIB_1">
      <item>FINANCIJSKA AGENCIJA / REGIONALNI CENTAR ZAGREB Nagodbeno vijeće</item>
    </derivirana_varijabla>
  </DomainObject.Predmet.StrankaListNazivFormatedOIB>
  <DomainObject.Predmet.ProtuStrankaListFormated>
    <izvorni_sadrzaj>
      <item>BETEX, tekstilno, proizvodno i trgovačko društvo s ograničenom odgovornošću</item>
    </izvorni_sadrzaj>
    <derivirana_varijabla naziv="DomainObject.Predmet.ProtuStrankaListFormated_1">
      <item>BETEX, tekstilno, proizvodno i trgovačko društvo s ograničenom odgovornošću</item>
    </derivirana_varijabla>
  </DomainObject.Predmet.ProtuStrankaListFormated>
  <DomainObject.Predmet.ProtuStrankaListFormatedOIB>
    <izvorni_sadrzaj>
      <item>BETEX, tekstilno, proizvodno i trgovačko društvo s ograničenom odgovornošću, OIB 49614188237</item>
    </izvorni_sadrzaj>
    <derivirana_varijabla naziv="DomainObject.Predmet.ProtuStrankaListFormatedOIB_1">
      <item>BETEX, tekstilno, proizvodno i trgovačko društvo s ograničenom odgovornošću, OIB 49614188237</item>
    </derivirana_varijabla>
  </DomainObject.Predmet.ProtuStrankaListFormatedOIB>
  <DomainObject.Predmet.ProtuStrankaListFormatedWithAdress>
    <izvorni_sadrzaj>
      <item>BETEX, tekstilno, proizvodno i trgovačko društvo s ograničenom odgovornošću, Braće Radića 48, Belica</item>
    </izvorni_sadrzaj>
    <derivirana_varijabla naziv="DomainObject.Predmet.ProtuStrankaListFormatedWithAdress_1">
      <item>BETEX, tekstilno, proizvodno i trgovačko društvo s ograničenom odgovornošću, Braće Radića 48, Belica</item>
    </derivirana_varijabla>
  </DomainObject.Predmet.ProtuStrankaListFormatedWithAdress>
  <DomainObject.Predmet.ProtuStrankaListFormatedWithAdressOIB>
    <izvorni_sadrzaj>
      <item>BETEX, tekstilno, proizvodno i trgovačko društvo s ograničenom odgovornošću, OIB 49614188237, Braće Radića 48, Belica</item>
    </izvorni_sadrzaj>
    <derivirana_varijabla naziv="DomainObject.Predmet.ProtuStrankaListFormatedWithAdressOIB_1">
      <item>BETEX, tekstilno, proizvodno i trgovačko društvo s ograničenom odgovornošću, OIB 49614188237, Braće Radića 48, Belica</item>
    </derivirana_varijabla>
  </DomainObject.Predmet.ProtuStrankaListFormatedWithAdressOIB>
  <DomainObject.Predmet.ProtuStrankaListNazivFormated>
    <izvorni_sadrzaj>
      <item>BETEX, tekstilno, proizvodno i trgovačko društvo s ograničenom odgovornošću</item>
    </izvorni_sadrzaj>
    <derivirana_varijabla naziv="DomainObject.Predmet.ProtuStrankaListNazivFormated_1">
      <item>BETEX, tekstilno, proizvodno i trgovačko društvo s ograničenom odgovornošću</item>
    </derivirana_varijabla>
  </DomainObject.Predmet.ProtuStrankaListNazivFormated>
  <DomainObject.Predmet.ProtuStrankaListNazivFormatedOIB>
    <izvorni_sadrzaj>
      <item>BETEX, tekstilno, proizvodno i trgovačko društvo s ograničenom odgovornošću, OIB 49614188237</item>
    </izvorni_sadrzaj>
    <derivirana_varijabla naziv="DomainObject.Predmet.ProtuStrankaListNazivFormatedOIB_1">
      <item>BETEX, tekstilno, proizvodno i trgovačko društvo s ograničenom odgovornošću, OIB 49614188237</item>
    </derivirana_varijabla>
  </DomainObject.Predmet.ProtuStrankaListNazivFormatedOIB>
  <DomainObject.Predmet.OstaliListFormated>
    <izvorni_sadrzaj>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zvorni_sadrzaj>
    <derivirana_varijabla naziv="DomainObject.Predmet.OstaliListFormated_1">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derivirana_varijabla>
  </DomainObject.Predmet.OstaliListFormated>
  <DomainObject.Predmet.OstaliListFormatedOIB>
    <izvorni_sadrzaj>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zvorni_sadrzaj>
    <derivirana_varijabla naziv="DomainObject.Predmet.OstaliListFormatedOIB_1">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derivirana_varijabla>
  </DomainObject.Predmet.OstaliListFormatedOIB>
  <DomainObject.Predmet.OstaliListFormatedWithAdress>
    <izvorni_sadrzaj>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zvorni_sadrzaj>
    <derivirana_varijabla naziv="DomainObject.Predmet.OstaliListFormatedWithAdress_1">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derivirana_varijabla>
  </DomainObject.Predmet.OstaliListFormatedWithAdress>
  <DomainObject.Predmet.OstaliListFormatedWithAdressOIB>
    <izvorni_sadrzaj>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zvorni_sadrzaj>
    <derivirana_varijabla naziv="DomainObject.Predmet.OstaliListFormatedWithAdressOIB_1">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derivirana_varijabla>
  </DomainObject.Predmet.OstaliListFormatedWithAdressOIB>
  <DomainObject.Predmet.OstaliListNazivFormated>
    <izvorni_sadrzaj>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zvorni_sadrzaj>
    <derivirana_varijabla naziv="DomainObject.Predmet.OstaliListNazivFormated_1">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derivirana_varijabla>
  </DomainObject.Predmet.OstaliListNazivFormated>
  <DomainObject.Predmet.OstaliListNazivFormatedOIB>
    <izvorni_sadrzaj>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zvorni_sadrzaj>
    <derivirana_varijabla naziv="DomainObject.Predmet.OstaliListNazivFormatedOIB_1">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2015.</izvorni_sadrzaj>
    <derivirana_varijabla naziv="DomainObject.Datum_1">18. rujna 2015.</derivirana_varijabla>
  </DomainObject.Datum>
  <DomainObject.PoslovniBrojDokumenta>
    <izvorni_sadrzaj>St-88/2013-219</izvorni_sadrzaj>
    <derivirana_varijabla naziv="DomainObject.PoslovniBrojDokumenta_1">St-88/2013-219</derivirana_varijabla>
  </DomainObject.PoslovniBrojDokumenta>
  <DomainObject.Predmet.StrankaIDrugi>
    <izvorni_sadrzaj>FINANCIJSKA AGENCIJA / REGIONALNI CENTAR ZAGREB Nagodbeno vijeće</izvorni_sadrzaj>
    <derivirana_varijabla naziv="DomainObject.Predmet.StrankaIDrugi_1">FINANCIJSKA AGENCIJA / REGIONALNI CENTAR ZAGREB Nagodbeno vijeće</derivirana_varijabla>
  </DomainObject.Predmet.StrankaIDrugi>
  <DomainObject.Predmet.ProtustrankaIDrugi>
    <izvorni_sadrzaj>BETEX, tekstilno, proizvodno i trgovačko društvo s ograničenom odgovornošću</izvorni_sadrzaj>
    <derivirana_varijabla naziv="DomainObject.Predmet.ProtustrankaIDrugi_1">BETEX, tekstilno, proizvodno i trgovačko društvo s ograničenom odgovornošću</derivirana_varijabla>
  </DomainObject.Predmet.ProtustrankaIDrugi>
  <DomainObject.Predmet.StrankaIDrugiAdressOIB>
    <izvorni_sadrzaj>FINANCIJSKA AGENCIJA / REGIONALNI CENTAR ZAGREB Nagodbeno vijeće, Albrechtova 42, 10000 Zagreb</izvorni_sadrzaj>
    <derivirana_varijabla naziv="DomainObject.Predmet.StrankaIDrugiAdressOIB_1">FINANCIJSKA AGENCIJA / REGIONALNI CENTAR ZAGREB Nagodbeno vijeće, Albrechtova 42, 10000 Zagreb</derivirana_varijabla>
  </DomainObject.Predmet.StrankaIDrugiAdressOIB>
  <DomainObject.Predmet.ProtustrankaIDrugiAdressOIB>
    <izvorni_sadrzaj>BETEX, tekstilno, proizvodno i trgovačko društvo s ograničenom odgovornošću, OIB 49614188237, Braće Radića 48, Belica</izvorni_sadrzaj>
    <derivirana_varijabla naziv="DomainObject.Predmet.ProtustrankaIDrugiAdressOIB_1">BETEX, tekstilno, proizvodno i trgovačko društvo s ograničenom odgovornošću, OIB 49614188237, Braće Radića 48, Belica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REGIONALNI CENTAR ZAGREB Nagodbeno vijeće</item>
      <item>BETEX, tekstilno, proizvodno i trgovačko društvo s ograničenom odgovornošću</item>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zvorni_sadrzaj>
    <derivirana_varijabla naziv="DomainObject.Predmet.SudioniciListNaziv_1">
      <item>FINANCIJSKA AGENCIJA / REGIONALNI CENTAR ZAGREB Nagodbeno vijeće</item>
      <item>BETEX, tekstilno, proizvodno i trgovačko društvo s ograničenom odgovornošću</item>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derivirana_varijabla>
  </DomainObject.Predmet.SudioniciListNaziv>
  <DomainObject.Predmet.SudioniciListAdressOIB>
    <izvorni_sadrzaj>
      <item>FINANCIJSKA AGENCIJA / REGIONALNI CENTAR ZAGREB Nagodbeno vijeće, Albrechtova 42,10000 Zagreb</item>
      <item>BETEX, tekstilno, proizvodno i trgovačko društvo s ograničenom odgovornošću, OIB 49614188237, Braće Radića 48,Belica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HYPO ALPE- ADRIA-BANK,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zvorni_sadrzaj>
    <derivirana_varijabla naziv="DomainObject.Predmet.SudioniciListAdressOIB_1">
      <item>FINANCIJSKA AGENCIJA / REGIONALNI CENTAR ZAGREB Nagodbeno vijeće, Albrechtova 42,10000 Zagreb</item>
      <item>BETEX, tekstilno, proizvodno i trgovačko društvo s ograničenom odgovornošću, OIB 49614188237, Braće Radića 48,Belica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HYPO ALPE- ADRIA-BANK,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2365FB-6912-4398-804C-A64DB4E653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1512</properties:Words>
  <properties:Characters>8469</properties:Characters>
  <properties:Lines>202</properties:Lines>
  <properties:Paragraphs>92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Katarina Breški</cp:lastModifiedBy>
  <dcterms:modified xmlns:xsi="http://www.w3.org/2001/XMLSchema-instance" xsi:type="dcterms:W3CDTF">2015-09-18T11:29:00Z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St-88/2013-219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