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3562634" w14:textId="3562634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Pr="009C5689"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453DE3">
        <w:t>2125</w:t>
      </w:r>
      <w:r w:rsidR="00420098">
        <w:t>/1</w:t>
      </w:r>
      <w:r w:rsidR="00E5130D">
        <w:t>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>(“Narodne novine” broj 71/15, dalje: SZ</w:t>
      </w:r>
      <w:r w:rsidRPr="009C5689">
        <w:t>)</w:t>
      </w:r>
      <w:r w:rsidRPr="009C5689" w:rsidR="008155EE">
        <w:t>,</w:t>
      </w:r>
      <w:r w:rsidRPr="009C5689">
        <w:t xml:space="preserve"> dana </w:t>
      </w:r>
      <w:r w:rsidR="002A39BC">
        <w:t>22</w:t>
      </w:r>
      <w:r w:rsidR="005614CB">
        <w:t>. listopada</w:t>
      </w:r>
      <w:r w:rsidR="00E5130D">
        <w:t xml:space="preserve"> 2019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453DE3">
        <w:t>TOPAZ d.o.o.,</w:t>
      </w:r>
      <w:r w:rsidR="005614CB">
        <w:t xml:space="preserve"> Zagreb, </w:t>
      </w:r>
      <w:r w:rsidR="002928FE">
        <w:t xml:space="preserve">Savska cesta </w:t>
      </w:r>
      <w:r w:rsidR="00453DE3">
        <w:t>106</w:t>
      </w:r>
      <w:r w:rsidR="00420098">
        <w:t>,</w:t>
      </w:r>
      <w:r w:rsidRPr="00451166" w:rsidR="00420098">
        <w:t xml:space="preserve"> OIB: </w:t>
      </w:r>
      <w:r w:rsidRPr="00453DE3" w:rsidR="00453DE3">
        <w:t>99489283996</w:t>
      </w:r>
      <w:r w:rsidR="00014D0C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453DE3">
        <w:t>181.561.553,15</w:t>
      </w:r>
      <w:r w:rsidR="00420098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2A39BC">
        <w:t>22</w:t>
      </w:r>
      <w:r w:rsidR="00CF54BB">
        <w:t>. listopada</w:t>
      </w:r>
      <w:r w:rsidR="001552B1">
        <w:t xml:space="preserve"> 2019</w:t>
      </w:r>
      <w:r w:rsidRPr="009C5689" w:rsidR="00590AEF">
        <w:t>.</w:t>
      </w:r>
    </w:p>
    <w:p w:rsidRPr="009C5689" w:rsidR="00325398" w:rsidP="00325398" w:rsidRDefault="00325398"/>
    <w:p w:rsidRPr="009C5689" w:rsidR="00325398" w:rsidP="00325398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Pr="009C5689" w:rsidR="00F8310C" w:rsidP="00572798" w:rsidRDefault="00325398">
      <w:pPr>
        <w:jc w:val="right"/>
      </w:pPr>
      <w:r w:rsidRPr="009C5689">
        <w:t xml:space="preserve">     </w:t>
      </w:r>
      <w:r w:rsidR="00B93860">
        <w:t>mr.sc. Ana Nagy</w:t>
      </w:r>
    </w:p>
    <w:p w:rsidRPr="009C5689" w:rsidR="00F8310C" w:rsidP="00572798" w:rsidRDefault="00F8310C">
      <w:pPr>
        <w:jc w:val="right"/>
      </w:pPr>
    </w:p>
    <w:p w:rsidRPr="009C5689" w:rsidR="00F8310C" w:rsidP="00F8310C" w:rsidRDefault="00F8310C"/>
    <w:sectPr w:rsidRPr="009C5689" w:rsidR="00F8310C" w:rsidSect="00ED6AA8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2E3E" w:rsidRDefault="00AC2E3E">
      <w:r>
        <w:separator/>
      </w:r>
    </w:p>
  </w:endnote>
  <w:endnote w:type="continuationSeparator" w:id="0">
    <w:p w:rsidR="00AC2E3E" w:rsidRDefault="00AC2E3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2E3E" w:rsidRDefault="00AC2E3E">
      <w:r>
        <w:separator/>
      </w:r>
    </w:p>
  </w:footnote>
  <w:footnote w:type="continuationSeparator" w:id="0">
    <w:p w:rsidR="00AC2E3E" w:rsidRDefault="00AC2E3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28FE"/>
    <w:rsid w:val="00297E94"/>
    <w:rsid w:val="002A39BC"/>
    <w:rsid w:val="002B758E"/>
    <w:rsid w:val="00325398"/>
    <w:rsid w:val="00347884"/>
    <w:rsid w:val="003620E9"/>
    <w:rsid w:val="003658F0"/>
    <w:rsid w:val="0038246E"/>
    <w:rsid w:val="003A2595"/>
    <w:rsid w:val="003B45FE"/>
    <w:rsid w:val="003D35F9"/>
    <w:rsid w:val="003E3A15"/>
    <w:rsid w:val="00413F4C"/>
    <w:rsid w:val="00420098"/>
    <w:rsid w:val="00453DE3"/>
    <w:rsid w:val="004878CD"/>
    <w:rsid w:val="004B337A"/>
    <w:rsid w:val="004B4293"/>
    <w:rsid w:val="004D196A"/>
    <w:rsid w:val="004F3962"/>
    <w:rsid w:val="0051490E"/>
    <w:rsid w:val="0053446F"/>
    <w:rsid w:val="005614CB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94D40"/>
    <w:rsid w:val="006F2523"/>
    <w:rsid w:val="00710900"/>
    <w:rsid w:val="00722BDB"/>
    <w:rsid w:val="007715C3"/>
    <w:rsid w:val="007B5AFD"/>
    <w:rsid w:val="007D3828"/>
    <w:rsid w:val="007D5A5D"/>
    <w:rsid w:val="00805E53"/>
    <w:rsid w:val="008155EE"/>
    <w:rsid w:val="00822950"/>
    <w:rsid w:val="00837FD2"/>
    <w:rsid w:val="008613BD"/>
    <w:rsid w:val="00863025"/>
    <w:rsid w:val="00871F01"/>
    <w:rsid w:val="008B4E69"/>
    <w:rsid w:val="008D134A"/>
    <w:rsid w:val="008F786C"/>
    <w:rsid w:val="00920CA0"/>
    <w:rsid w:val="009419D8"/>
    <w:rsid w:val="009C5689"/>
    <w:rsid w:val="009C6F6E"/>
    <w:rsid w:val="009D4F16"/>
    <w:rsid w:val="00A51E81"/>
    <w:rsid w:val="00A55356"/>
    <w:rsid w:val="00A71431"/>
    <w:rsid w:val="00A72573"/>
    <w:rsid w:val="00A80641"/>
    <w:rsid w:val="00AC2E3E"/>
    <w:rsid w:val="00AC4528"/>
    <w:rsid w:val="00AD027A"/>
    <w:rsid w:val="00B82F18"/>
    <w:rsid w:val="00B93860"/>
    <w:rsid w:val="00C021CA"/>
    <w:rsid w:val="00C375B9"/>
    <w:rsid w:val="00C836B9"/>
    <w:rsid w:val="00C958E9"/>
    <w:rsid w:val="00CB5397"/>
    <w:rsid w:val="00CE3AE4"/>
    <w:rsid w:val="00CE7362"/>
    <w:rsid w:val="00CF54BB"/>
    <w:rsid w:val="00D01B78"/>
    <w:rsid w:val="00D50705"/>
    <w:rsid w:val="00D66226"/>
    <w:rsid w:val="00D93745"/>
    <w:rsid w:val="00E5130D"/>
    <w:rsid w:val="00E7728A"/>
    <w:rsid w:val="00EC3302"/>
    <w:rsid w:val="00ED6AA8"/>
    <w:rsid w:val="00EF30E9"/>
    <w:rsid w:val="00EF3903"/>
    <w:rsid w:val="00F034D3"/>
    <w:rsid w:val="00F66F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94D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94D4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94D4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94D4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94D4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4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D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D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D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2125</izvorni_sadrzaj>
    <derivirana_varijabla naziv="DomainObject.Predmet.Broj_1">2125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kolovoza 2019.</izvorni_sadrzaj>
    <derivirana_varijabla naziv="DomainObject.Predmet.DatumIzradeOptuznogAkta_1">28. kolovoza 2019.</derivirana_varijabla>
  </DomainObject.Predmet.DatumIzradeOptuznogAkta>
  <DomainObject.Predmet.DatumIzradeOptuznogAktaFormated>
    <izvorni_sadrzaj>28.8.2019.</izvorni_sadrzaj>
    <derivirana_varijabla naziv="DomainObject.Predmet.DatumIzradeOptuznogAktaFormated_1">28.8.2019.</derivirana_varijabla>
  </DomainObject.Predmet.DatumIzradeOptuznogAktaFormated>
  <DomainObject.Predmet.DatumOsnivanja>
    <izvorni_sadrzaj>28. kolovoza 2019.</izvorni_sadrzaj>
    <derivirana_varijabla naziv="DomainObject.Predmet.DatumOsnivanja_1">28.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kolovoza 2019.</izvorni_sadrzaj>
    <derivirana_varijabla naziv="DomainObject.Predmet.DatumPrimitkaOptuznogAkta_1">28.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St-2125/2019</izvorni_sadrzaj>
    <derivirana_varijabla naziv="DomainObject.Predmet.OznakaBroj_1">St-2125/2019</derivirana_varijabla>
  </DomainObject.Predmet.OznakaBroj>
  <DomainObject.Predmet.OznakaBrojOptuznogAkta>
    <izvorni_sadrzaj>04-06-19-3696</izvorni_sadrzaj>
    <derivirana_varijabla naziv="DomainObject.Predmet.OznakaBrojOptuznogAkta_1">04-06-19-3696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TOPAZ d.o.o. za projektiranje, gradnju i održavanje građevina</izvorni_sadrzaj>
    <derivirana_varijabla naziv="DomainObject.Predmet.ProtustrankaFormated_1">  TOPAZ d.o.o. za projektiranje, gradnju i održavanje građevina</derivirana_varijabla>
  </DomainObject.Predmet.ProtustrankaFormated>
  <DomainObject.Predmet.ProtustrankaFormatedOIB>
    <izvorni_sadrzaj>  TOPAZ d.o.o. za projektiranje, gradnju i održavanje građevina, OIB 99489283996</izvorni_sadrzaj>
    <derivirana_varijabla naziv="DomainObject.Predmet.ProtustrankaFormatedOIB_1">  TOPAZ d.o.o. za projektiranje, gradnju i održavanje građevina, OIB 99489283996</derivirana_varijabla>
  </DomainObject.Predmet.ProtustrankaFormatedOIB>
  <DomainObject.Predmet.ProtustrankaFormatedWithAdress>
    <izvorni_sadrzaj> TOPAZ d.o.o. za projektiranje, gradnju i održavanje građevina, Savska cesta 106, 10000 Zagreb</izvorni_sadrzaj>
    <derivirana_varijabla naziv="DomainObject.Predmet.ProtustrankaFormatedWithAdress_1"> TOPAZ d.o.o. za projektiranje, gradnju i održavanje građevina, Savska cesta 106, 10000 Zagreb</derivirana_varijabla>
  </DomainObject.Predmet.ProtustrankaFormatedWithAdress>
  <DomainObject.Predmet.ProtustrankaFormatedWithAdressOIB>
    <izvorni_sadrzaj> TOPAZ d.o.o. za projektiranje, gradnju i održavanje građevina, OIB 99489283996, Savska cesta 106, 10000 Zagreb</izvorni_sadrzaj>
    <derivirana_varijabla naziv="DomainObject.Predmet.ProtustrankaFormatedWithAdressOIB_1"> TOPAZ d.o.o. za projektiranje, gradnju i održavanje građevina, OIB 99489283996, Savska cesta 106, 10000 Zagreb</derivirana_varijabla>
  </DomainObject.Predmet.ProtustrankaFormatedWithAdressOIB>
  <DomainObject.Predmet.ProtustrankaWithAdress>
    <izvorni_sadrzaj>TOPAZ d.o.o. za projektiranje, gradnju i održavanje građevina Savska cesta 106, 10000 Zagreb</izvorni_sadrzaj>
    <derivirana_varijabla naziv="DomainObject.Predmet.ProtustrankaWithAdress_1">TOPAZ d.o.o. za projektiranje, gradnju i održavanje građevina Savska cesta 106, 10000 Zagreb</derivirana_varijabla>
  </DomainObject.Predmet.ProtustrankaWithAdress>
  <DomainObject.Predmet.ProtustrankaWithAdressOIB>
    <izvorni_sadrzaj>TOPAZ d.o.o. za projektiranje, gradnju i održavanje građevina, OIB 99489283996, Savska cesta 106, 10000 Zagreb</izvorni_sadrzaj>
    <derivirana_varijabla naziv="DomainObject.Predmet.ProtustrankaWithAdressOIB_1">TOPAZ d.o.o. za projektiranje, gradnju i održavanje građevina, OIB 99489283996, Savska cesta 106, 10000 Zagreb</derivirana_varijabla>
  </DomainObject.Predmet.ProtustrankaWithAdressOIB>
  <DomainObject.Predmet.ProtustrankaNazivFormated>
    <izvorni_sadrzaj>TOPAZ d.o.o. za projektiranje, gradnju i održavanje građevina</izvorni_sadrzaj>
    <derivirana_varijabla naziv="DomainObject.Predmet.ProtustrankaNazivFormated_1">TOPAZ d.o.o. za projektiranje, gradnju i održavanje građevina</derivirana_varijabla>
  </DomainObject.Predmet.ProtustrankaNazivFormated>
  <DomainObject.Predmet.ProtustrankaNazivFormatedOIB>
    <izvorni_sadrzaj>TOPAZ d.o.o. za projektiranje, gradnju i održavanje građevina, OIB 99489283996</izvorni_sadrzaj>
    <derivirana_varijabla naziv="DomainObject.Predmet.ProtustrankaNazivFormatedOIB_1">TOPAZ d.o.o. za projektiranje, gradnju i održavanje građevina, OIB 99489283996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TOPAZ d.o.o. za projektiranje, gradnju i održavanje građevina</item>
    </izvorni_sadrzaj>
    <derivirana_varijabla naziv="DomainObject.Predmet.ProtuStrankaListFormated_1">
      <item>TOPAZ d.o.o. za projektiranje, gradnju i održavanje građevina</item>
    </derivirana_varijabla>
  </DomainObject.Predmet.ProtuStrankaListFormated>
  <DomainObject.Predmet.ProtuStrankaListFormatedOIB>
    <izvorni_sadrzaj>
      <item>TOPAZ d.o.o. za projektiranje, gradnju i održavanje građevina, OIB 99489283996</item>
    </izvorni_sadrzaj>
    <derivirana_varijabla naziv="DomainObject.Predmet.ProtuStrankaListFormatedOIB_1">
      <item>TOPAZ d.o.o. za projektiranje, gradnju i održavanje građevina, OIB 99489283996</item>
    </derivirana_varijabla>
  </DomainObject.Predmet.ProtuStrankaListFormatedOIB>
  <DomainObject.Predmet.ProtuStrankaListFormatedWithAdress>
    <izvorni_sadrzaj>
      <item>TOPAZ d.o.o. za projektiranje, gradnju i održavanje građevina, Savska cesta 106, 10000 Zagreb</item>
    </izvorni_sadrzaj>
    <derivirana_varijabla naziv="DomainObject.Predmet.ProtuStrankaListFormatedWithAdress_1">
      <item>TOPAZ d.o.o. za projektiranje, gradnju i održavanje građevina, Savska cesta 106, 10000 Zagreb</item>
    </derivirana_varijabla>
  </DomainObject.Predmet.ProtuStrankaListFormatedWithAdress>
  <DomainObject.Predmet.ProtuStrankaListFormatedWithAdressOIB>
    <izvorni_sadrzaj>
      <item>TOPAZ d.o.o. za projektiranje, gradnju i održavanje građevina, OIB 99489283996, Savska cesta 106, 10000 Zagreb</item>
    </izvorni_sadrzaj>
    <derivirana_varijabla naziv="DomainObject.Predmet.ProtuStrankaListFormatedWithAdressOIB_1">
      <item>TOPAZ d.o.o. za projektiranje, gradnju i održavanje građevina, OIB 99489283996, Savska cesta 106, 10000 Zagreb</item>
    </derivirana_varijabla>
  </DomainObject.Predmet.ProtuStrankaListFormatedWithAdressOIB>
  <DomainObject.Predmet.ProtuStrankaListNazivFormated>
    <izvorni_sadrzaj>
      <item>TOPAZ d.o.o. za projektiranje, gradnju i održavanje građevina</item>
    </izvorni_sadrzaj>
    <derivirana_varijabla naziv="DomainObject.Predmet.ProtuStrankaListNazivFormated_1">
      <item>TOPAZ d.o.o. za projektiranje, gradnju i održavanje građevina</item>
    </derivirana_varijabla>
  </DomainObject.Predmet.ProtuStrankaListNazivFormated>
  <DomainObject.Predmet.ProtuStrankaListNazivFormatedOIB>
    <izvorni_sadrzaj>
      <item>TOPAZ d.o.o. za projektiranje, gradnju i održavanje građevina, OIB 99489283996</item>
    </izvorni_sadrzaj>
    <derivirana_varijabla naziv="DomainObject.Predmet.ProtuStrankaListNazivFormatedOIB_1">
      <item>TOPAZ d.o.o. za projektiranje, gradnju i održavanje građevina, OIB 99489283996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TOPAZ d.o.o. za projektiranje, gradnju i održavanje građevina</izvorni_sadrzaj>
    <derivirana_varijabla naziv="DomainObject.Predmet.ProtustrankaIDrugi_1">TOPAZ d.o.o. za projektiranje, gradnju i održavanje građevina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TOPAZ d.o.o. za projektiranje, gradnju i održavanje građevina, OIB 99489283996, Savska cesta 106, 10000 Zagreb</izvorni_sadrzaj>
    <derivirana_varijabla naziv="DomainObject.Predmet.ProtustrankaIDrugiAdressOIB_1">TOPAZ d.o.o. za projektiranje, gradnju i održavanje građevina, OIB 99489283996,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TOPAZ d.o.o. za projektiranje, gradnju i održavanje građevina</item>
      <item>Financijska agencija</item>
    </izvorni_sadrzaj>
    <derivirana_varijabla naziv="DomainObject.Predmet.SudioniciListNaziv_1">
      <item>TOPAZ d.o.o. za projektiranje, gradnju i održavanje građevina</item>
      <item>Financijska agencija</item>
    </derivirana_varijabla>
  </DomainObject.Predmet.SudioniciListNaziv>
  <DomainObject.Predmet.SudioniciListAdressOIB>
    <izvorni_sadrzaj>
      <item>TOPAZ d.o.o. za projektiranje, gradnju i održavanje građevina, OIB 99489283996, Savska cesta 106,10000 Zagreb</item>
      <item>Financijska agencija, OIB 85821130368, TRG SVIBANJSKIH ŽRTAVA 1995. 1,10000 Zagreb</item>
    </izvorni_sadrzaj>
    <derivirana_varijabla naziv="DomainObject.Predmet.SudioniciListAdressOIB_1">
      <item>TOPAZ d.o.o. za projektiranje, gradnju i održavanje građevina, OIB 99489283996, Savska cesta 106,10000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99489283996</item>
      <item>, OIB 85821130368</item>
    </izvorni_sadrzaj>
    <derivirana_varijabla naziv="DomainObject.Predmet.SudioniciListNazivOIB_1">
      <item>, OIB 99489283996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2D8804-F897-43EF-92B3-15E76D1EBC2A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234</properties:Words>
  <properties:Characters>1286</properties:Characters>
  <properties:Lines>42</properties:Lines>
  <properties:Paragraphs>15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2019-10-21T12:40:00Z</dcterms:created>
  <dc:creator>ilukac</dc:creator>
  <cp:lastModifiedBy>Katarina Drndelić</cp:lastModifiedBy>
  <cp:lastPrinted>2019-10-22T11:01:00Z</cp:lastPrinted>
  <dcterms:modified xmlns:xsi="http://www.w3.org/2001/XMLSchema-instance" xsi:type="dcterms:W3CDTF">2019-10-22T11:01:00Z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- 2125-19.docx)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