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5457" w14:paraId="a965457" w:rsidRDefault="00BD2B22" w:rsidP="00BD2B22" w:rsidR="00BD2B2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B22" w:rsidP="00BD2B22" w:rsidR="00BD2B2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B22" w:rsidP="00BD2B22" w:rsidR="00BD2B2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B22" w:rsidP="00BD2B22" w:rsidR="00BD2B2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B22" w:rsidP="00BD2B22" w:rsidR="00BD2B2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B22" w:rsidP="00BD2B22" w:rsidR="00BD2B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B22" w:rsidP="00BD2B22" w:rsidR="00BD2B22">
      <w:pPr>
        <w:jc w:val="center"/>
        <w:rPr>
          <w:rFonts w:cs="Times New Roman" w:eastAsia="Times New Roman"/>
          <w:szCs w:val="24"/>
        </w:rPr>
      </w:pPr>
    </w:p>
    <w:p w:rsidRDefault="00BD2B22" w:rsidP="00BD2B22" w:rsidR="00BD2B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B22" w:rsidP="00BD2B22" w:rsidR="00BD2B22">
      <w:pPr>
        <w:rPr>
          <w:rFonts w:cs="Times New Roman" w:eastAsia="Times New Roman"/>
          <w:szCs w:val="24"/>
        </w:rPr>
      </w:pPr>
    </w:p>
    <w:p w:rsidRDefault="00BD2B22" w:rsidP="00BD2B22" w:rsidR="00BD2B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CRNI PAPAR d.o.o. Novigrad, Istarska 25, OIB 07741380322, MBS 130044890</w:t>
      </w:r>
      <w:r>
        <w:rPr>
          <w:rFonts w:cs="Times New Roman" w:eastAsia="Times New Roman"/>
          <w:szCs w:val="24"/>
        </w:rPr>
        <w:t>, 11. listopada 2018.</w:t>
      </w:r>
    </w:p>
    <w:p w:rsidRDefault="00BD2B22" w:rsidP="00BD2B22" w:rsidR="00BD2B22">
      <w:pPr>
        <w:rPr>
          <w:rFonts w:cs="Times New Roman" w:eastAsia="Times New Roman"/>
          <w:szCs w:val="24"/>
        </w:rPr>
      </w:pPr>
    </w:p>
    <w:p w:rsidRDefault="00BD2B22" w:rsidP="00BD2B22" w:rsidR="00BD2B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B22" w:rsidP="00BD2B22" w:rsidR="00BD2B22">
      <w:pPr>
        <w:rPr>
          <w:rFonts w:cs="Times New Roman" w:eastAsia="Times New Roman"/>
          <w:szCs w:val="24"/>
        </w:rPr>
      </w:pPr>
    </w:p>
    <w:p w:rsidRDefault="00BD2B22" w:rsidP="00BD2B22" w:rsidR="00BD2B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>CRNI PAPAR d.o.o. Novigrad, Istarska 25, OIB 07741380322, MBS 130044890</w:t>
      </w:r>
      <w:r>
        <w:rPr>
          <w:rFonts w:cs="Times New Roman" w:eastAsia="Times New Roman"/>
          <w:szCs w:val="24"/>
        </w:rPr>
        <w:t>.</w:t>
      </w:r>
    </w:p>
    <w:p w:rsidRDefault="00BD2B22" w:rsidP="00BD2B22" w:rsidR="00BD2B22">
      <w:pPr>
        <w:rPr>
          <w:rFonts w:cs="Times New Roman" w:eastAsia="Times New Roman"/>
          <w:szCs w:val="24"/>
        </w:rPr>
      </w:pPr>
    </w:p>
    <w:p w:rsidRDefault="00BD2B22" w:rsidP="00BD2B22" w:rsidR="00BD2B22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Pr="00316A5B">
        <w:t>Anamarija Murtezani iz Zagreba, Sunčane Škrinjarić 1, OIB 54031780904</w:t>
      </w:r>
      <w:r w:rsidRPr="00294848">
        <w:t>.</w:t>
      </w:r>
    </w:p>
    <w:p w:rsidRDefault="00BD2B22" w:rsidP="00BD2B22" w:rsidR="00BD2B22" w:rsidRPr="00294848">
      <w:pPr>
        <w:rPr>
          <w:rFonts w:cs="Times New Roman" w:eastAsia="Times New Roman"/>
          <w:szCs w:val="20"/>
        </w:rPr>
      </w:pPr>
    </w:p>
    <w:p w:rsidRDefault="00BD2B22" w:rsidP="00BD2B22" w:rsidR="00BD2B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 Zaključuje se skraćeni stečajni postupak nad dužnikom</w:t>
      </w:r>
      <w:r w:rsidRPr="002108AD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CRNI PAPAR d.o.o. Novigrad, Istarska 25, OIB 07741380322, MBS 130044890</w:t>
      </w:r>
      <w:r>
        <w:rPr>
          <w:rFonts w:cs="Times New Roman" w:eastAsia="Times New Roman"/>
          <w:szCs w:val="24"/>
        </w:rPr>
        <w:t>.</w:t>
      </w:r>
    </w:p>
    <w:p w:rsidRDefault="00BD2B22" w:rsidP="00BD2B22" w:rsidR="00BD2B22">
      <w:pPr>
        <w:ind w:firstLine="709"/>
        <w:rPr>
          <w:rFonts w:cs="Times New Roman" w:eastAsia="Times New Roman"/>
          <w:szCs w:val="24"/>
        </w:rPr>
      </w:pPr>
    </w:p>
    <w:p w:rsidRDefault="00BD2B22" w:rsidP="00BD2B22" w:rsidR="00BD2B2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</w:t>
      </w:r>
      <w:r>
        <w:rPr>
          <w:rFonts w:cs="Times New Roman" w:eastAsia="Times New Roman"/>
        </w:rPr>
        <w:t>CRNI PAPAR d.o.o. Novigrad, Istarska 25, OIB 07741380322, MBS 130044890</w:t>
      </w:r>
      <w:r>
        <w:rPr>
          <w:rFonts w:cs="Times New Roman" w:eastAsia="Times New Roman"/>
          <w:szCs w:val="24"/>
        </w:rPr>
        <w:t>.</w:t>
      </w:r>
    </w:p>
    <w:p w:rsidRDefault="00BD2B22" w:rsidP="00BD2B22" w:rsidR="00BD2B22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B22" w:rsidP="00BD2B22" w:rsidR="00BD2B22">
      <w:pPr>
        <w:rPr>
          <w:rFonts w:cs="Times New Roman" w:eastAsia="Times New Roman"/>
          <w:szCs w:val="24"/>
        </w:rPr>
      </w:pPr>
    </w:p>
    <w:p w:rsidRDefault="00BD2B22" w:rsidP="00BD2B22" w:rsidR="00BD2B2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B22" w:rsidP="00BD2B22" w:rsidR="00BD2B22">
      <w:pPr>
        <w:ind w:firstLine="708"/>
        <w:rPr>
          <w:rFonts w:cs="Times New Roman" w:eastAsia="Times New Roman"/>
          <w:szCs w:val="24"/>
        </w:rPr>
      </w:pPr>
    </w:p>
    <w:p w:rsidRDefault="00BD2B22" w:rsidP="00BD2B22" w:rsidR="00BD2B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25. srpnja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CRNI PAPAR d.o.o. Novigrad, Istarska 25, OIB 07741380322, MBS 130044890</w:t>
      </w:r>
      <w:r>
        <w:rPr>
          <w:rFonts w:cs="Times New Roman" w:eastAsia="Times New Roman"/>
          <w:szCs w:val="24"/>
        </w:rPr>
        <w:t>.</w:t>
      </w:r>
    </w:p>
    <w:p w:rsidRDefault="00BD2B22" w:rsidP="00BD2B22" w:rsidR="00BD2B2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23. srpnja 2018. imao neizvršene osnove za plaćanje u neprekinutom razdoblju od 120 dana u ukupnom iznosu 351.177,86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26. srpnja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St-266/2018-3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B22" w:rsidP="00BD2B22" w:rsidR="00BD2B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B22" w:rsidP="00BD2B22" w:rsidR="00BD2B2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B22" w:rsidP="00BD2B22" w:rsidR="00BD2B22">
      <w:pPr>
        <w:rPr>
          <w:rFonts w:cs="Times New Roman" w:eastAsia="Times New Roman"/>
          <w:szCs w:val="24"/>
        </w:rPr>
      </w:pPr>
    </w:p>
    <w:p w:rsidRDefault="00BD2B22" w:rsidP="00BD2B22" w:rsidR="00BD2B2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11. listopada 2018. </w:t>
      </w:r>
    </w:p>
    <w:p w:rsidRDefault="00BD2B22" w:rsidP="00BD2B22" w:rsidR="00BD2B22">
      <w:pPr>
        <w:rPr>
          <w:rFonts w:cs="Times New Roman" w:eastAsia="Times New Roman"/>
          <w:szCs w:val="24"/>
        </w:rPr>
      </w:pPr>
    </w:p>
    <w:p w:rsidRDefault="00BD2B22" w:rsidP="00BD2B22" w:rsidR="00BD2B2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BD2B22" w:rsidP="00BD2B22" w:rsidR="00BD2B2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BD2B22" w:rsidP="00BD2B22" w:rsidR="00BD2B22">
      <w:pPr>
        <w:jc w:val="left"/>
        <w:rPr>
          <w:rFonts w:cs="Times New Roman" w:eastAsia="Times New Roman"/>
          <w:szCs w:val="24"/>
        </w:rPr>
      </w:pPr>
    </w:p>
    <w:p w:rsidRDefault="00BD2B22" w:rsidP="00BD2B22" w:rsidR="00BD2B22">
      <w:pPr>
        <w:jc w:val="left"/>
        <w:rPr>
          <w:rFonts w:cs="Times New Roman" w:eastAsia="Times New Roman"/>
          <w:szCs w:val="24"/>
        </w:rPr>
      </w:pPr>
    </w:p>
    <w:p w:rsidRDefault="00BD2B22" w:rsidP="00BD2B22" w:rsidR="00BD2B2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B22" w:rsidP="00BD2B22" w:rsidR="00BD2B2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BD2B22" w:rsidP="00BD2B22" w:rsidR="00BD2B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BD2B22" w:rsidP="00BD2B22" w:rsidR="00BD2B22">
      <w:pPr>
        <w:rPr>
          <w:rFonts w:cs="Times New Roman" w:eastAsia="Times New Roman"/>
          <w:szCs w:val="24"/>
        </w:rPr>
      </w:pPr>
    </w:p>
    <w:p w:rsidRDefault="00BD2B22" w:rsidP="00BD2B22" w:rsidR="00BD2B22" w:rsidRPr="005D578C">
      <w:pPr>
        <w:rPr>
          <w:rFonts w:cs="Times New Roman" w:eastAsia="Times New Roman"/>
          <w:szCs w:val="24"/>
        </w:rPr>
      </w:pPr>
    </w:p>
    <w:p w:rsidRDefault="00BD2B22" w:rsidP="00BD2B22" w:rsidR="00BD2B2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D2B22" w:rsidP="00BD2B22" w:rsidR="00BD2B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B22" w:rsidP="00BD2B22" w:rsidR="00BD2B22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CRNI PAPAR d.o.o. Novigrad, Istarska 25, </w:t>
      </w:r>
    </w:p>
    <w:p w:rsidRDefault="00BD2B22" w:rsidP="00BD2B22" w:rsidR="00BD2B2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BD2B22" w:rsidP="00BD2B22" w:rsidR="00BD2B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D2B22" w:rsidP="00BD2B22" w:rsidR="00BD2B22">
      <w:r w:rsidRPr="0093084A">
        <w:rPr>
          <w:rFonts w:cs="Times New Roman" w:eastAsia="Times New Roman"/>
          <w:szCs w:val="24"/>
        </w:rPr>
        <w:t xml:space="preserve">5. stečajni upravitelj </w:t>
      </w:r>
      <w:r w:rsidRPr="00316A5B">
        <w:t>Anamarija Murtezani</w:t>
      </w:r>
      <w:r>
        <w:t>, Zagreb</w:t>
      </w:r>
      <w:r w:rsidRPr="00316A5B">
        <w:t xml:space="preserve">, Sunčane Škrinjarić 1, </w:t>
      </w:r>
    </w:p>
    <w:p w:rsidRDefault="00BD2B22" w:rsidP="00BD2B22" w:rsidR="00BD2B2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B22" w:rsidP="00BD2B22" w:rsidR="00BD2B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B22" w:rsidP="00BD2B22" w:rsidR="00BD2B2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B22" w:rsidP="00BD2B22" w:rsidR="00BD2B22"/>
    <w:p w:rsidRDefault="00BD2B22" w:rsidP="00BD2B22" w:rsidR="00BD2B22"/>
    <w:p w:rsidRDefault="00BD2B22" w:rsidP="00BD2B22" w:rsidR="00BD2B22"/>
    <w:p w:rsidRDefault="00BD2B22" w:rsidP="00BD2B22" w:rsidR="00BD2B22"/>
    <w:p w:rsidRDefault="00BD2B22" w:rsidP="00BD2B22" w:rsidR="00BD2B22"/>
    <w:p w:rsidRDefault="00BD2B22" w:rsidP="00BD2B22" w:rsidR="00BD2B22"/>
    <w:p w:rsidRDefault="00BD2B22" w:rsidP="00BD2B22" w:rsidR="00BD2B22"/>
    <w:p w:rsidRDefault="00BD2B22" w:rsidP="00BD2B22" w:rsidR="00BD2B22"/>
    <w:p w:rsidRDefault="00BD2B22" w:rsidP="00BD2B22" w:rsidR="00BD2B22"/>
    <w:p w:rsidRDefault="00BD2B22" w:rsidP="00BD2B22" w:rsidR="00BD2B22"/>
    <w:p w:rsidRDefault="00BD2B22" w:rsidP="00BD2B22" w:rsidR="00BD2B22"/>
    <w:p w:rsidRDefault="00340630" w:rsidR="00340630"/>
    <w:sectPr w:rsidSect="00A6778E" w:rsidR="0034063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B22" w:rsidP="00BD2B22" w:rsidR="00BD2B22">
      <w:r>
        <w:separator/>
      </w:r>
    </w:p>
  </w:endnote>
  <w:endnote w:id="0" w:type="continuationSeparator">
    <w:p w:rsidRDefault="00BD2B22" w:rsidP="00BD2B22" w:rsidR="00BD2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B22" w:rsidP="00BD2B22" w:rsidR="00BD2B22">
      <w:r>
        <w:separator/>
      </w:r>
    </w:p>
  </w:footnote>
  <w:footnote w:id="0" w:type="continuationSeparator">
    <w:p w:rsidRDefault="00BD2B22" w:rsidP="00BD2B22" w:rsidR="00BD2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BD2B22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EC7">
          <w:rPr>
            <w:noProof/>
          </w:rPr>
          <w:t>2</w:t>
        </w:r>
        <w:r>
          <w:fldChar w:fldCharType="end"/>
        </w:r>
        <w:r>
          <w:tab/>
        </w:r>
        <w:r>
          <w:tab/>
          <w:t>12 St-266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B22" w:rsidR="00A6778E">
    <w:pPr>
      <w:pStyle w:val="Zaglavlje"/>
    </w:pPr>
    <w:r>
      <w:tab/>
    </w:r>
    <w:r>
      <w:tab/>
      <w:t>12 St-266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2B22"/>
    <w:rsid w:val="002D78EC"/>
    <w:rsid w:val="00340630"/>
    <w:rsid w:val="00BD2B22"/>
    <w:rsid w:val="00F1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B2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B2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B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B2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2B2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EC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7EC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7E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7E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B2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B2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B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B2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2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2B2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7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EC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7EC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7E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7E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PAPAR d.o.o. NOVIGRAD</izvorni_sadrzaj>
    <derivirana_varijabla naziv="DomainObject.Predmet.ProtustrankaFormated_1">  CRNI PAPAR d.o.o. NOVIGRAD</derivirana_varijabla>
  </DomainObject.Predmet.ProtustrankaFormated>
  <DomainObject.Predmet.ProtustrankaFormatedOIB>
    <izvorni_sadrzaj>  CRNI PAPAR d.o.o. NOVIGRAD, OIB 07741380322</izvorni_sadrzaj>
    <derivirana_varijabla naziv="DomainObject.Predmet.ProtustrankaFormatedOIB_1">  CRNI PAPAR d.o.o. NOVIGRAD, OIB 07741380322</derivirana_varijabla>
  </DomainObject.Predmet.ProtustrankaFormatedOIB>
  <DomainObject.Predmet.ProtustrankaFormatedWithAdress>
    <izvorni_sadrzaj> CRNI PAPAR d.o.o. NOVIGRAD, Istarska 25, 52466 Novigrad</izvorni_sadrzaj>
    <derivirana_varijabla naziv="DomainObject.Predmet.ProtustrankaFormatedWithAdress_1"> CRNI PAPAR d.o.o. NOVIGRAD, Istarska 25, 52466 Novigrad</derivirana_varijabla>
  </DomainObject.Predmet.ProtustrankaFormatedWithAdress>
  <DomainObject.Predmet.ProtustrankaFormatedWithAdressOIB>
    <izvorni_sadrzaj> CRNI PAPAR d.o.o. NOVIGRAD, OIB 07741380322, Istarska 25, 52466 Novigrad</izvorni_sadrzaj>
    <derivirana_varijabla naziv="DomainObject.Predmet.ProtustrankaFormatedWithAdressOIB_1"> CRNI PAPAR d.o.o. NOVIGRAD, OIB 07741380322, Istarska 25, 52466 Novigrad</derivirana_varijabla>
  </DomainObject.Predmet.ProtustrankaFormatedWithAdressOIB>
  <DomainObject.Predmet.ProtustrankaWithAdress>
    <izvorni_sadrzaj>CRNI PAPAR d.o.o. NOVIGRAD Istarska 25, 52466 Novigrad</izvorni_sadrzaj>
    <derivirana_varijabla naziv="DomainObject.Predmet.ProtustrankaWithAdress_1">CRNI PAPAR d.o.o. NOVIGRAD Istarska 25, 52466 Novigrad</derivirana_varijabla>
  </DomainObject.Predmet.ProtustrankaWithAdress>
  <DomainObject.Predmet.ProtustrankaWithAdressOIB>
    <izvorni_sadrzaj>CRNI PAPAR d.o.o. NOVIGRAD, OIB 07741380322, Istarska 25, 52466 Novigrad</izvorni_sadrzaj>
    <derivirana_varijabla naziv="DomainObject.Predmet.ProtustrankaWithAdressOIB_1">CRNI PAPAR d.o.o. NOVIGRAD, OIB 07741380322, Istarska 25, 52466 Novigrad</derivirana_varijabla>
  </DomainObject.Predmet.ProtustrankaWithAdressOIB>
  <DomainObject.Predmet.ProtustrankaNazivFormated>
    <izvorni_sadrzaj>CRNI PAPAR d.o.o. NOVIGRAD</izvorni_sadrzaj>
    <derivirana_varijabla naziv="DomainObject.Predmet.ProtustrankaNazivFormated_1">CRNI PAPAR d.o.o. NOVIGRAD</derivirana_varijabla>
  </DomainObject.Predmet.ProtustrankaNazivFormated>
  <DomainObject.Predmet.ProtustrankaNazivFormatedOIB>
    <izvorni_sadrzaj>CRNI PAPAR d.o.o. NOVIGRAD, OIB 07741380322</izvorni_sadrzaj>
    <derivirana_varijabla naziv="DomainObject.Predmet.ProtustrankaNazivFormatedOIB_1">CRNI PAPAR d.o.o. NOVIGRAD, OIB 07741380322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351177.86</izvorni_sadrzaj>
    <derivirana_varijabla naziv="DomainObject.Predmet.TrenutnaVrijednost_1">351177.86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CRNI PAPAR d.o.o. NOVIGRAD</item>
    </izvorni_sadrzaj>
    <derivirana_varijabla naziv="DomainObject.Predmet.ProtuStrankaListFormated_1">
      <item>CRNI PAPAR d.o.o. NOVIGRAD</item>
    </derivirana_varijabla>
  </DomainObject.Predmet.ProtuStrankaListFormated>
  <DomainObject.Predmet.ProtuStrankaListFormatedOIB>
    <izvorni_sadrzaj>
      <item>CRNI PAPAR d.o.o. NOVIGRAD, OIB 07741380322</item>
    </izvorni_sadrzaj>
    <derivirana_varijabla naziv="DomainObject.Predmet.ProtuStrankaListFormatedOIB_1">
      <item>CRNI PAPAR d.o.o. NOVIGRAD, OIB 07741380322</item>
    </derivirana_varijabla>
  </DomainObject.Predmet.ProtuStrankaListFormatedOIB>
  <DomainObject.Predmet.ProtuStrankaListFormatedWithAdress>
    <izvorni_sadrzaj>
      <item>CRNI PAPAR d.o.o. NOVIGRAD, Istarska 25, 52466 Novigrad</item>
    </izvorni_sadrzaj>
    <derivirana_varijabla naziv="DomainObject.Predmet.ProtuStrankaListFormatedWithAdress_1">
      <item>CRNI PAPAR d.o.o. NOVIGRAD, Istarska 25, 52466 Novigrad</item>
    </derivirana_varijabla>
  </DomainObject.Predmet.ProtuStrankaListFormatedWithAdress>
  <DomainObject.Predmet.ProtuStrankaListFormatedWithAdressOIB>
    <izvorni_sadrzaj>
      <item>CRNI PAPAR d.o.o. NOVIGRAD, OIB 07741380322, Istarska 25, 52466 Novigrad</item>
    </izvorni_sadrzaj>
    <derivirana_varijabla naziv="DomainObject.Predmet.ProtuStrankaListFormatedWithAdressOIB_1">
      <item>CRNI PAPAR d.o.o. NOVIGRAD, OIB 07741380322, Istarska 25, 52466 Novigrad</item>
    </derivirana_varijabla>
  </DomainObject.Predmet.ProtuStrankaListFormatedWithAdressOIB>
  <DomainObject.Predmet.ProtuStrankaListNazivFormated>
    <izvorni_sadrzaj>
      <item>CRNI PAPAR d.o.o. NOVIGRAD</item>
    </izvorni_sadrzaj>
    <derivirana_varijabla naziv="DomainObject.Predmet.ProtuStrankaListNazivFormated_1">
      <item>CRNI PAPAR d.o.o. NOVIGRAD</item>
    </derivirana_varijabla>
  </DomainObject.Predmet.ProtuStrankaListNazivFormated>
  <DomainObject.Predmet.ProtuStrankaListNazivFormatedOIB>
    <izvorni_sadrzaj>
      <item>CRNI PAPAR d.o.o. NOVIGRAD, OIB 07741380322</item>
    </izvorni_sadrzaj>
    <derivirana_varijabla naziv="DomainObject.Predmet.ProtuStrankaListNazivFormatedOIB_1">
      <item>CRNI PAPAR d.o.o. NOVIGRAD, OIB 07741380322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CRNI PAPAR d.o.o. NOVIGRAD</izvorni_sadrzaj>
    <derivirana_varijabla naziv="DomainObject.Predmet.ProtustrankaIDrugi_1">CRNI PAPAR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CRNI PAPAR d.o.o. NOVIGRAD, OIB 07741380322, Istarska 25, 52466 Novigrad</izvorni_sadrzaj>
    <derivirana_varijabla naziv="DomainObject.Predmet.ProtustrankaIDrugiAdressOIB_1">CRNI PAPAR d.o.o. NOVIGRAD, OIB 07741380322, Istarska 25,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CRNI PAPAR d.o.o. NOVIGRAD</item>
    </izvorni_sadrzaj>
    <derivirana_varijabla naziv="DomainObject.Predmet.SudioniciListNaziv_1">
      <item>FINANCIJSKA AGENCIJA, RC RIJEKA, PODRUŽNICA PULA, PULA</item>
      <item>CRNI PAPAR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CRNI PAPAR d.o.o. NOVIGRAD, OIB 07741380322, Istarska 25,52466 Novigrad</item>
    </izvorni_sadrzaj>
    <derivirana_varijabla naziv="DomainObject.Predmet.SudioniciListAdressOIB_1">
      <item>FINANCIJSKA AGENCIJA, RC RIJEKA, PODRUŽNICA PULA, PULA, OIB 85821130368, Giardini 5,52100 Pula</item>
      <item>CRNI PAPAR d.o.o. NOVIGRAD, OIB 07741380322, Istarska 25,52466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07741380322</item>
    </izvorni_sadrzaj>
    <derivirana_varijabla naziv="DomainObject.Predmet.SudioniciListNazivOIB_1">
      <item>, OIB 85821130368</item>
      <item>, OIB 07741380322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3650</properties:Characters>
  <properties:Lines>96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2018-10-11T08:02:00Z</dcterms:created>
  <dc:creator>Ana Valčić</dc:creator>
  <cp:lastModifiedBy>Ana Valčić</cp:lastModifiedBy>
  <cp:lastPrinted>2018-10-11T08:56:00Z</cp:lastPrinted>
  <dcterms:modified xmlns:xsi="http://www.w3.org/2001/XMLSchema-instance" xsi:type="dcterms:W3CDTF">2018-10-11T08:56:00Z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(St-266-18 Crni papar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