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762c" w14:paraId="124762c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88B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0588B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 PETER - društvo s ograničenom odgovornošću za proizvodnju, trgovinu i usluge</izvorni_sadrzaj>
    <derivirana_varijabla naziv="DomainObject.Predmet.ProtustrankaFormated_1">  SAN PETER - društvo s ograničenom odgovornošću za proizvodnju, trgovinu i usluge</derivirana_varijabla>
  </DomainObject.Predmet.ProtustrankaFormated>
  <DomainObject.Predmet.ProtustrankaFormatedOIB>
    <izvorni_sadrzaj>  SAN PETER - društvo s ograničenom odgovornošću za proizvodnju, trgovinu i usluge, OIB 93183880993</izvorni_sadrzaj>
    <derivirana_varijabla naziv="DomainObject.Predmet.ProtustrankaFormatedOIB_1">  SAN PETER - društvo s ograničenom odgovornošću za proizvodnju, trgovinu i usluge, OIB 93183880993</derivirana_varijabla>
  </DomainObject.Predmet.ProtustrankaFormatedOIB>
  <DomainObject.Predmet.ProtustrankaFormatedWithAdress>
    <izvorni_sadrzaj> SAN PETER - društvo s ograničenom odgovornošću za proizvodnju, trgovinu i usluge, Harambašina 108, 42231 Sveti Petar</izvorni_sadrzaj>
    <derivirana_varijabla naziv="DomainObject.Predmet.ProtustrankaFormatedWithAdress_1"> SAN PETER - društvo s ograničenom odgovornošću za proizvodnju, trgovinu i usluge, Harambašina 108, 42231 Sveti Petar</derivirana_varijabla>
  </DomainObject.Predmet.ProtustrankaFormatedWithAdress>
  <DomainObject.Predmet.ProtustrankaFormatedWithAdressOIB>
    <izvorni_sadrzaj> SAN PETER - društvo s ograničenom odgovornošću za proizvodnju, trgovinu i usluge, OIB 93183880993, Harambašina 108, 42231 Sveti Petar</izvorni_sadrzaj>
    <derivirana_varijabla naziv="DomainObject.Predmet.ProtustrankaFormatedWithAdressOIB_1"> SAN PETER - društvo s ograničenom odgovornošću za proizvodnju, trgovinu i usluge, OIB 93183880993, Harambašina 108, 42231 Sveti Petar</derivirana_varijabla>
  </DomainObject.Predmet.ProtustrankaFormatedWithAdressOIB>
  <DomainObject.Predmet.ProtustrankaWithAdress>
    <izvorni_sadrzaj>SAN PETER - društvo s ograničenom odgovornošću za proizvodnju, trgovinu i usluge Harambašina 108, 42231 Sveti Petar</izvorni_sadrzaj>
    <derivirana_varijabla naziv="DomainObject.Predmet.ProtustrankaWithAdress_1">SAN PETER - društvo s ograničenom odgovornošću za proizvodnju, trgovinu i usluge Harambašina 108, 42231 Sveti Petar</derivirana_varijabla>
  </DomainObject.Predmet.ProtustrankaWithAdress>
  <DomainObject.Predmet.ProtustrankaWithAdressOIB>
    <izvorni_sadrzaj>SAN PETER - društvo s ograničenom odgovornošću za proizvodnju, trgovinu i usluge, OIB 93183880993, Harambašina 108, 42231 Sveti Petar</izvorni_sadrzaj>
    <derivirana_varijabla naziv="DomainObject.Predmet.ProtustrankaWithAdressOIB_1">SAN PETER - društvo s ograničenom odgovornošću za proizvodnju, trgovinu i usluge, OIB 93183880993, Harambašina 108, 42231 Sveti Petar</derivirana_varijabla>
  </DomainObject.Predmet.ProtustrankaWithAdressOIB>
  <DomainObject.Predmet.ProtustrankaNazivFormated>
    <izvorni_sadrzaj>SAN PETER - društvo s ograničenom odgovornošću za proizvodnju, trgovinu i usluge</izvorni_sadrzaj>
    <derivirana_varijabla naziv="DomainObject.Predmet.ProtustrankaNazivFormated_1">SAN PETER - društvo s ograničenom odgovornošću za proizvodnju, trgovinu i usluge</derivirana_varijabla>
  </DomainObject.Predmet.ProtustrankaNazivFormated>
  <DomainObject.Predmet.ProtustrankaNazivFormatedOIB>
    <izvorni_sadrzaj>SAN PETER - društvo s ograničenom odgovornošću za proizvodnju, trgovinu i usluge, OIB 93183880993</izvorni_sadrzaj>
    <derivirana_varijabla naziv="DomainObject.Predmet.ProtustrankaNazivFormatedOIB_1">SAN PETER - društvo s ograničenom odgovornošću za proizvodnju, trgovinu i usluge, OIB 93183880993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 zastupanog po punomoćniku Županijsko državno odvjetništvo u Varaždinu</izvorni_sadrzaj>
    <derivirana_varijabla naziv="DomainObject.Predmet.StrankaFormatedWithAdress_1"> RH Ministarstvo financija - Porezna uprava, Područni ured sjeverna Hrvatska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 zastupanog po punomoćniku Županijsko državno odvjetništvo u Varaždinu</izvorni_sadrzaj>
    <derivirana_varijabla naziv="DomainObject.Predmet.StrankaFormatedWithAdressOIB_1"> RH Ministarstvo financija -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</izvorni_sadrzaj>
    <derivirana_varijabla naziv="DomainObject.Predmet.StrankaWithAdress_1">RH Ministarstvo financija - Porezna uprava, Područni ured sjeverna Hrvatska </derivirana_varijabla>
  </DomainObject.Predmet.StrankaWithAdress>
  <DomainObject.Predmet.StrankaWithAdressOIB>
    <izvorni_sadrzaj>RH Ministarstvo financija - Porezna uprava, Područni ured sjeverna Hrvatska, OIB 18683136487</izvorni_sadrzaj>
    <derivirana_varijabla naziv="DomainObject.Predmet.StrankaWithAdressOIB_1">RH Ministarstvo financija - Porezna uprava, Područni ured sjeverna Hrvatska, OIB 18683136487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1044604.69</izvorni_sadrzaj>
    <derivirana_varijabla naziv="DomainObject.Predmet.TrenutnaVrijednost_1">1044604.69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SAN PETER - društvo s ograničenom odgovornošću za proizvodnju, trgovinu i usluge</item>
    </izvorni_sadrzaj>
    <derivirana_varijabla naziv="DomainObject.Predmet.ProtuStrankaListFormated_1">
      <item>SAN PETER - društvo s ograničenom odgovornošću za proizvodnju, trgovinu i usluge</item>
    </derivirana_varijabla>
  </DomainObject.Predmet.ProtuStrankaListFormated>
  <DomainObject.Predmet.ProtuStrankaListFormatedOIB>
    <izvorni_sadrzaj>
      <item>SAN PETER - društvo s ograničenom odgovornošću za proizvodnju, trgovinu i usluge, OIB 93183880993</item>
    </izvorni_sadrzaj>
    <derivirana_varijabla naziv="DomainObject.Predmet.ProtuStrankaListFormatedOIB_1">
      <item>SAN PETER - društvo s ograničenom odgovornošću za proizvodnju, trgovinu i usluge, OIB 93183880993</item>
    </derivirana_varijabla>
  </DomainObject.Predmet.ProtuStrankaListFormatedOIB>
  <DomainObject.Predmet.ProtuStrankaListFormatedWithAdress>
    <izvorni_sadrzaj>
      <item>SAN PETER - društvo s ograničenom odgovornošću za proizvodnju, trgovinu i usluge, Harambašina 108, 42231 Sveti Petar</item>
    </izvorni_sadrzaj>
    <derivirana_varijabla naziv="DomainObject.Predmet.ProtuStrankaListFormatedWithAdress_1">
      <item>SAN PETER - društvo s ograničenom odgovornošću za proizvodnju, trgovinu i usluge, Harambašina 108, 42231 Sveti Petar</item>
    </derivirana_varijabla>
  </DomainObject.Predmet.ProtuStrankaListFormatedWithAdress>
  <DomainObject.Predmet.ProtuStrankaListFormatedWithAdressOIB>
    <izvorni_sadrzaj>
      <item>SAN PETER - društvo s ograničenom odgovornošću za proizvodnju, trgovinu i usluge, OIB 93183880993, Harambašina 108, 42231 Sveti Petar</item>
    </izvorni_sadrzaj>
    <derivirana_varijabla naziv="DomainObject.Predmet.ProtuStrankaListFormatedWithAdressOIB_1">
      <item>SAN PETER - društvo s ograničenom odgovornošću za proizvodnju, trgovinu i usluge, OIB 93183880993, Harambašina 108, 42231 Sveti Petar</item>
    </derivirana_varijabla>
  </DomainObject.Predmet.ProtuStrankaListFormatedWithAdressOIB>
  <DomainObject.Predmet.ProtuStrankaListNazivFormated>
    <izvorni_sadrzaj>
      <item>SAN PETER - društvo s ograničenom odgovornošću za proizvodnju, trgovinu i usluge</item>
    </izvorni_sadrzaj>
    <derivirana_varijabla naziv="DomainObject.Predmet.ProtuStrankaListNazivFormated_1">
      <item>SAN PETER - društvo s ograničenom odgovornošću za proizvodnju, trgovinu i usluge</item>
    </derivirana_varijabla>
  </DomainObject.Predmet.ProtuStrankaListNazivFormated>
  <DomainObject.Predmet.ProtuStrankaListNazivFormatedOIB>
    <izvorni_sadrzaj>
      <item>SAN PETER - društvo s ograničenom odgovornošću za proizvodnju, trgovinu i usluge, OIB 93183880993</item>
    </izvorni_sadrzaj>
    <derivirana_varijabla naziv="DomainObject.Predmet.ProtuStrankaListNazivFormatedOIB_1">
      <item>SAN PETER - društvo s ograničenom odgovornošću za proizvodnju, trgovinu i usluge, OIB 93183880993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SAN PETER - društvo s ograničenom odgovornošću za proizvodnju, trgovinu i usluge</izvorni_sadrzaj>
    <derivirana_varijabla naziv="DomainObject.Predmet.ProtustrankaIDrugi_1">SAN PETER -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</izvorni_sadrzaj>
    <derivirana_varijabla naziv="DomainObject.Predmet.StrankaIDrugiAdressOIB_1">RH Ministarstvo financija - Porezna uprava, Područni ured sjeverna Hrvatska, OIB 18683136487</derivirana_varijabla>
  </DomainObject.Predmet.StrankaIDrugiAdressOIB>
  <DomainObject.Predmet.ProtustrankaIDrugiAdressOIB>
    <izvorni_sadrzaj>SAN PETER - društvo s ograničenom odgovornošću za proizvodnju, trgovinu i usluge, OIB 93183880993, Harambašina 108, 42231 Sveti Petar</izvorni_sadrzaj>
    <derivirana_varijabla naziv="DomainObject.Predmet.ProtustrankaIDrugiAdressOIB_1">SAN PETER - društvo s ograničenom odgovornošću za proizvodnju, trgovinu i usluge, OIB 93183880993, Harambašina 108, 42231 Sveti 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 PETER - društvo s ograničenom odgovornošću za proizvodnju, trgovinu i usluge</item>
      <item>RH Ministarstvo financija - Porezna uprava, Područni ured sjeverna Hrvatska</item>
      <item>Županijsko državno odvjetništvo u Varaždinu</item>
    </izvorni_sadrzaj>
    <derivirana_varijabla naziv="DomainObject.Predmet.SudioniciListNaziv_1">
      <item>SAN PETER - društvo s ograničenom odgovornošću za proizvodnju, trgovinu i usluge</item>
      <item>RH Ministarstvo financija - Porezna uprava, Područni ured sjeverna Hrvatska</item>
      <item>Županijsko državno odvjetništvo u Varaždinu</item>
    </derivirana_varijabla>
  </DomainObject.Predmet.SudioniciListNaziv>
  <DomainObject.Predmet.SudioniciListAdressOIB>
    <izvorni_sadrzaj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B.Radića 2,42000 Varaždin</item>
    </izvorni_sadrzaj>
    <derivirana_varijabla naziv="DomainObject.Predmet.SudioniciListAdressOIB_1">
      <item>SAN PETER - društvo s ograničenom odgovornošću za proizvodnju, trgovinu i usluge, OIB 93183880993, Harambašina 108,42231 Sveti Petar</item>
      <item>RH Ministarstvo financija - Porezna uprava, Područni ured sjeverna Hrvatska, OIB 18683136487</item>
      <item>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