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fa83" w14:paraId="2fdfa83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710EEE">
        <w:t>BUON</w:t>
      </w:r>
      <w:proofErr w:type="spellEnd"/>
      <w:r w:rsidR="00710EEE">
        <w:t xml:space="preserve"> </w:t>
      </w:r>
      <w:proofErr w:type="spellStart"/>
      <w:r w:rsidR="00710EEE">
        <w:t>PANE</w:t>
      </w:r>
      <w:proofErr w:type="spellEnd"/>
      <w:r w:rsidR="00710EEE">
        <w:t xml:space="preserve"> j.d.o.o. Pula, Zadarska 3, </w:t>
      </w:r>
      <w:proofErr w:type="spellStart"/>
      <w:r w:rsidR="00710EEE">
        <w:t>OIB</w:t>
      </w:r>
      <w:proofErr w:type="spellEnd"/>
      <w:r w:rsidR="00710EEE">
        <w:t xml:space="preserve">: </w:t>
      </w:r>
      <w:proofErr w:type="spellStart"/>
      <w:r w:rsidR="00710EEE">
        <w:t>41665116026</w:t>
      </w:r>
      <w:proofErr w:type="spellEnd"/>
      <w:r w:rsidR="001E69E4">
        <w:t>,</w:t>
      </w:r>
      <w:r w:rsidR="001F6470">
        <w:t xml:space="preserve"> </w:t>
      </w:r>
      <w:proofErr w:type="spellStart"/>
      <w:r w:rsidR="00DF3A95">
        <w:t>2</w:t>
      </w:r>
      <w:r w:rsidR="00710EEE">
        <w:t>1</w:t>
      </w:r>
      <w:proofErr w:type="spellEnd"/>
      <w:r w:rsidR="00DF3A95">
        <w:t xml:space="preserve">. ožujka </w:t>
      </w:r>
      <w:proofErr w:type="spellStart"/>
      <w:r w:rsidR="00DF3A95">
        <w:t>2017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710EEE">
        <w:t>BUON</w:t>
      </w:r>
      <w:proofErr w:type="spellEnd"/>
      <w:r w:rsidR="00710EEE">
        <w:t xml:space="preserve"> </w:t>
      </w:r>
      <w:proofErr w:type="spellStart"/>
      <w:r w:rsidR="00710EEE">
        <w:t>PANE</w:t>
      </w:r>
      <w:proofErr w:type="spellEnd"/>
      <w:r w:rsidR="00710EEE">
        <w:t xml:space="preserve"> j.d.o.o. Pula, Zadarska 3, </w:t>
      </w:r>
      <w:proofErr w:type="spellStart"/>
      <w:r w:rsidR="00710EEE">
        <w:t>OIB</w:t>
      </w:r>
      <w:proofErr w:type="spellEnd"/>
      <w:r w:rsidR="00710EEE">
        <w:t xml:space="preserve">: </w:t>
      </w:r>
      <w:proofErr w:type="spellStart"/>
      <w:r w:rsidR="00710EEE">
        <w:t>41665116026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710EEE">
        <w:t>58</w:t>
      </w:r>
      <w:proofErr w:type="spellEnd"/>
      <w:r w:rsidRPr="00AD581E">
        <w:t>-</w:t>
      </w:r>
      <w:proofErr w:type="spellStart"/>
      <w:r w:rsidRPr="00AD581E">
        <w:t>1</w:t>
      </w:r>
      <w:r w:rsidR="00DF3A95">
        <w:t>7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710EEE">
        <w:t>21</w:t>
      </w:r>
      <w:proofErr w:type="spellEnd"/>
      <w:r w:rsidR="00DF3A95">
        <w:t xml:space="preserve">. ožujka </w:t>
      </w:r>
      <w:proofErr w:type="spellStart"/>
      <w:r w:rsidR="00DF3A95">
        <w:t>2017</w:t>
      </w:r>
      <w:proofErr w:type="spellEnd"/>
      <w:r w:rsidR="00C765FC" w:rsidRPr="00C10C53">
        <w:t>.</w:t>
      </w:r>
      <w:r w:rsidR="009C60F6">
        <w:t xml:space="preserve"> 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5B1F8B">
        <w:tab/>
      </w:r>
      <w:r w:rsidR="00D10CDB" w:rsidRPr="00C10C53">
        <w:t>Damir Rabar</w:t>
      </w:r>
      <w:r w:rsidR="00710EEE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710EEE">
      <w:t>58</w:t>
    </w:r>
    <w:proofErr w:type="spellEnd"/>
    <w:r w:rsidR="009A52CC" w:rsidRPr="00C10C53">
      <w:t>/</w:t>
    </w:r>
    <w:proofErr w:type="spellStart"/>
    <w:r w:rsidR="009A52CC" w:rsidRPr="00C10C53">
      <w:t>1</w:t>
    </w:r>
    <w:r w:rsidR="00DF3A95">
      <w:t>7</w:t>
    </w:r>
    <w:proofErr w:type="spellEnd"/>
    <w:r w:rsidR="009A52CC" w:rsidRPr="00C10C53">
      <w:t>-</w:t>
    </w:r>
    <w:r w:rsidR="00710EEE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710EEE">
      <w:t>58</w:t>
    </w:r>
    <w:proofErr w:type="spellEnd"/>
    <w:r w:rsidRPr="00C10C53">
      <w:t>/</w:t>
    </w:r>
    <w:proofErr w:type="spellStart"/>
    <w:r w:rsidRPr="00C10C53">
      <w:t>1</w:t>
    </w:r>
    <w:r w:rsidR="00DF3A95">
      <w:t>7</w:t>
    </w:r>
    <w:proofErr w:type="spellEnd"/>
    <w:r w:rsidRPr="00C10C53">
      <w:t>-</w:t>
    </w:r>
    <w:r w:rsidR="00710EEE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43673E"/>
    <w:rsid w:val="00496112"/>
    <w:rsid w:val="004F2F77"/>
    <w:rsid w:val="0051489A"/>
    <w:rsid w:val="00515EB3"/>
    <w:rsid w:val="005875EE"/>
    <w:rsid w:val="005B1F8B"/>
    <w:rsid w:val="005D3162"/>
    <w:rsid w:val="005E2C53"/>
    <w:rsid w:val="00637C6C"/>
    <w:rsid w:val="00642947"/>
    <w:rsid w:val="00643D7D"/>
    <w:rsid w:val="0065137D"/>
    <w:rsid w:val="0065386B"/>
    <w:rsid w:val="006D21FA"/>
    <w:rsid w:val="006D40DA"/>
    <w:rsid w:val="00710EEE"/>
    <w:rsid w:val="007A785A"/>
    <w:rsid w:val="007B02C6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AF7281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71DC3"/>
    <w:rsid w:val="00DF3A95"/>
    <w:rsid w:val="00E155D6"/>
    <w:rsid w:val="00E43991"/>
    <w:rsid w:val="00EF5DB8"/>
    <w:rsid w:val="00F47CA6"/>
    <w:rsid w:val="00F51005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1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0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0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0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0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1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0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0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0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0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St-58/2017-8</izvorni_sadrzaj>
    <derivirana_varijabla naziv="DomainObject.Oznaka_1">St-58/2017-8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BUON PANE j.d.o.o. PULA</izvorni_sadrzaj>
    <derivirana_varijabla naziv="DomainObject.Predmet.ProtustrankaFormated_1">  BUON PANE j.d.o.o. PULA</derivirana_varijabla>
  </DomainObject.Predmet.ProtustrankaFormated>
  <DomainObject.Predmet.ProtustrankaFormatedOIB>
    <izvorni_sadrzaj>  BUON PANE j.d.o.o. PULA, OIB 41665116026</izvorni_sadrzaj>
    <derivirana_varijabla naziv="DomainObject.Predmet.ProtustrankaFormatedOIB_1">  BUON PANE j.d.o.o. PULA, OIB 41665116026</derivirana_varijabla>
  </DomainObject.Predmet.ProtustrankaFormatedOIB>
  <DomainObject.Predmet.ProtustrankaFormatedWithAdress>
    <izvorni_sadrzaj> BUON PANE j.d.o.o. PULA, Zadarska 3, 52100 Pula</izvorni_sadrzaj>
    <derivirana_varijabla naziv="DomainObject.Predmet.ProtustrankaFormatedWithAdress_1"> BUON PANE j.d.o.o. PULA, Zadarska 3, 52100 Pula</derivirana_varijabla>
  </DomainObject.Predmet.ProtustrankaFormatedWithAdress>
  <DomainObject.Predmet.ProtustrankaFormatedWithAdressOIB>
    <izvorni_sadrzaj> BUON PANE j.d.o.o. PULA, OIB 41665116026, Zadarska 3, 52100 Pula</izvorni_sadrzaj>
    <derivirana_varijabla naziv="DomainObject.Predmet.ProtustrankaFormatedWithAdressOIB_1"> BUON PANE j.d.o.o. PULA, OIB 41665116026, Zadarska 3, 52100 Pula</derivirana_varijabla>
  </DomainObject.Predmet.ProtustrankaFormatedWithAdressOIB>
  <DomainObject.Predmet.ProtustrankaWithAdress>
    <izvorni_sadrzaj>BUON PANE j.d.o.o. PULA Zadarska 3, 52100 Pula</izvorni_sadrzaj>
    <derivirana_varijabla naziv="DomainObject.Predmet.ProtustrankaWithAdress_1">BUON PANE j.d.o.o. PULA Zadarska 3, 52100 Pula</derivirana_varijabla>
  </DomainObject.Predmet.ProtustrankaWithAdress>
  <DomainObject.Predmet.ProtustrankaWithAdressOIB>
    <izvorni_sadrzaj>BUON PANE j.d.o.o. PULA, OIB 41665116026, Zadarska 3, 52100 Pula</izvorni_sadrzaj>
    <derivirana_varijabla naziv="DomainObject.Predmet.ProtustrankaWithAdressOIB_1">BUON PANE j.d.o.o. PULA, OIB 41665116026, Zadarska 3, 52100 Pula</derivirana_varijabla>
  </DomainObject.Predmet.ProtustrankaWithAdressOIB>
  <DomainObject.Predmet.ProtustrankaNazivFormated>
    <izvorni_sadrzaj>BUON PANE j.d.o.o. PULA</izvorni_sadrzaj>
    <derivirana_varijabla naziv="DomainObject.Predmet.ProtustrankaNazivFormated_1">BUON PANE j.d.o.o. PULA</derivirana_varijabla>
  </DomainObject.Predmet.ProtustrankaNazivFormated>
  <DomainObject.Predmet.ProtustrankaNazivFormatedOIB>
    <izvorni_sadrzaj>BUON PANE j.d.o.o. PULA, OIB 41665116026</izvorni_sadrzaj>
    <derivirana_varijabla naziv="DomainObject.Predmet.ProtustrankaNazivFormatedOIB_1">BUON PANE j.d.o.o. PULA, OIB 41665116026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230982.22</izvorni_sadrzaj>
    <derivirana_varijabla naziv="DomainObject.Predmet.TrenutnaVrijednost_1">230982.22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BUON PANE j.d.o.o. PULA</item>
    </izvorni_sadrzaj>
    <derivirana_varijabla naziv="DomainObject.Predmet.ProtuStrankaListFormated_1">
      <item>BUON PANE j.d.o.o. PULA</item>
    </derivirana_varijabla>
  </DomainObject.Predmet.ProtuStrankaListFormated>
  <DomainObject.Predmet.ProtuStrankaListFormatedOIB>
    <izvorni_sadrzaj>
      <item>BUON PANE j.d.o.o. PULA, OIB 41665116026</item>
    </izvorni_sadrzaj>
    <derivirana_varijabla naziv="DomainObject.Predmet.ProtuStrankaListFormatedOIB_1">
      <item>BUON PANE j.d.o.o. PULA, OIB 41665116026</item>
    </derivirana_varijabla>
  </DomainObject.Predmet.ProtuStrankaListFormatedOIB>
  <DomainObject.Predmet.ProtuStrankaListFormatedWithAdress>
    <izvorni_sadrzaj>
      <item>BUON PANE j.d.o.o. PULA, Zadarska 3, 52100 Pula</item>
    </izvorni_sadrzaj>
    <derivirana_varijabla naziv="DomainObject.Predmet.ProtuStrankaListFormatedWithAdress_1">
      <item>BUON PANE j.d.o.o. PULA, Zadarska 3, 52100 Pula</item>
    </derivirana_varijabla>
  </DomainObject.Predmet.ProtuStrankaListFormatedWithAdress>
  <DomainObject.Predmet.ProtuStrankaListFormatedWithAdressOIB>
    <izvorni_sadrzaj>
      <item>BUON PANE j.d.o.o. PULA, OIB 41665116026, Zadarska 3, 52100 Pula</item>
    </izvorni_sadrzaj>
    <derivirana_varijabla naziv="DomainObject.Predmet.ProtuStrankaListFormatedWithAdressOIB_1">
      <item>BUON PANE j.d.o.o. PULA, OIB 41665116026, Zadarska 3, 52100 Pula</item>
    </derivirana_varijabla>
  </DomainObject.Predmet.ProtuStrankaListFormatedWithAdressOIB>
  <DomainObject.Predmet.ProtuStrankaListNazivFormated>
    <izvorni_sadrzaj>
      <item>BUON PANE j.d.o.o. PULA</item>
    </izvorni_sadrzaj>
    <derivirana_varijabla naziv="DomainObject.Predmet.ProtuStrankaListNazivFormated_1">
      <item>BUON PANE j.d.o.o. PULA</item>
    </derivirana_varijabla>
  </DomainObject.Predmet.ProtuStrankaListNazivFormated>
  <DomainObject.Predmet.ProtuStrankaListNazivFormatedOIB>
    <izvorni_sadrzaj>
      <item>BUON PANE j.d.o.o. PULA, OIB 41665116026</item>
    </izvorni_sadrzaj>
    <derivirana_varijabla naziv="DomainObject.Predmet.ProtuStrankaListNazivFormatedOIB_1">
      <item>BUON PANE j.d.o.o. PULA, OIB 41665116026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St-58/2017-8</izvorni_sadrzaj>
    <derivirana_varijabla naziv="DomainObject.PoslovniBrojDokumenta_1">St-58/2017-8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BUON PANE j.d.o.o. PULA</izvorni_sadrzaj>
    <derivirana_varijabla naziv="DomainObject.Predmet.ProtustrankaIDrugi_1">BUON PANE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BUON PANE j.d.o.o. PULA, OIB 41665116026, Zadarska 3, 52100 Pula</izvorni_sadrzaj>
    <derivirana_varijabla naziv="DomainObject.Predmet.ProtustrankaIDrugiAdressOIB_1">BUON PANE j.d.o.o. PULA, OIB 41665116026, Zadarska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BUON PANE j.d.o.o. PULA</item>
    </izvorni_sadrzaj>
    <derivirana_varijabla naziv="DomainObject.Predmet.SudioniciListNaziv_1">
      <item>FINANCIJSKA AGENCIJA, RC RIJEKA, PODRUŽNICA PULA, PULA</item>
      <item>BUON PANE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BUON PANE j.d.o.o. PULA, OIB 41665116026, Zadarska 3,52100 Pula</item>
    </izvorni_sadrzaj>
    <derivirana_varijabla naziv="DomainObject.Predmet.SudioniciListAdressOIB_1">
      <item>FINANCIJSKA AGENCIJA, RC RIJEKA, PODRUŽNICA PULA, PULA, OIB 85821130368, Giardini 5,52100 Pula</item>
      <item>BUON PANE j.d.o.o. PULA, OIB 41665116026, Zadarska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41665116026</item>
    </izvorni_sadrzaj>
    <derivirana_varijabla naziv="DomainObject.Predmet.SudioniciListNazivOIB_1">
      <item>, OIB 85821130368</item>
      <item>, OIB 41665116026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2127</properties:Characters>
  <properties:Lines>69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2017-03-21T10:56:00Z</dcterms:created>
  <dc:creator>Jasmina Matika</dc:creator>
  <cp:lastModifiedBy>Lorena Paris Aničić</cp:lastModifiedBy>
  <cp:lastPrinted>2017-03-21T10:58:00Z</cp:lastPrinted>
  <dcterms:modified xmlns:xsi="http://www.w3.org/2001/XMLSchema-instance" xsi:type="dcterms:W3CDTF">2017-03-21T11:00:00Z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St-58/2017-8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