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61e9" w14:paraId="ef161e9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3F028A" w:rsidR="007631D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7631DD">
        <w:rPr>
          <w:sz w:val="24"/>
          <w:szCs w:val="24"/>
          <w:lang w:val="hr-HR"/>
        </w:rPr>
        <w:t>TITULUS d.o.o., Drage, Murterska 22, OIB:73731510727, dana 19. srpnja 2018.,</w:t>
      </w:r>
    </w:p>
    <w:p w:rsidRDefault="003D430B" w:rsidP="003D430B" w:rsidR="003D430B" w:rsidRPr="00DF1D08">
      <w:pPr>
        <w:pStyle w:val="Tijeloteksta"/>
        <w:rPr>
          <w:szCs w:val="24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041B40">
        <w:rPr>
          <w:sz w:val="24"/>
          <w:szCs w:val="24"/>
          <w:lang w:val="hr-HR"/>
        </w:rPr>
        <w:t>VALERII CSENDES</w:t>
      </w:r>
      <w:r w:rsidR="00074E41">
        <w:rPr>
          <w:sz w:val="24"/>
          <w:szCs w:val="24"/>
          <w:lang w:val="hr-HR"/>
        </w:rPr>
        <w:t xml:space="preserve"> iz </w:t>
      </w:r>
      <w:r w:rsidR="00041B40">
        <w:rPr>
          <w:sz w:val="24"/>
          <w:szCs w:val="24"/>
          <w:lang w:val="hr-HR"/>
        </w:rPr>
        <w:t>Mađarske</w:t>
      </w:r>
      <w:r w:rsidR="00074E41">
        <w:rPr>
          <w:sz w:val="24"/>
          <w:szCs w:val="24"/>
          <w:lang w:val="hr-HR"/>
        </w:rPr>
        <w:t xml:space="preserve">, </w:t>
      </w:r>
      <w:r w:rsidR="00041B40">
        <w:rPr>
          <w:sz w:val="24"/>
          <w:szCs w:val="24"/>
          <w:lang w:val="hr-HR"/>
        </w:rPr>
        <w:t>Budimpešta, Petofi Utca 140</w:t>
      </w:r>
      <w:r w:rsidR="00DE7915">
        <w:rPr>
          <w:sz w:val="24"/>
          <w:szCs w:val="24"/>
          <w:lang w:val="hr-HR"/>
        </w:rPr>
        <w:t>,</w:t>
      </w:r>
      <w:r w:rsidR="00074E41">
        <w:rPr>
          <w:sz w:val="24"/>
          <w:szCs w:val="24"/>
          <w:lang w:val="hr-HR"/>
        </w:rPr>
        <w:t xml:space="preserve"> OIB:</w:t>
      </w:r>
      <w:r w:rsidR="00041B40">
        <w:rPr>
          <w:sz w:val="24"/>
          <w:szCs w:val="24"/>
          <w:lang w:val="hr-HR"/>
        </w:rPr>
        <w:t>04070045773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041B40">
        <w:rPr>
          <w:sz w:val="24"/>
          <w:szCs w:val="24"/>
          <w:lang w:val="hr-HR"/>
        </w:rPr>
        <w:t>254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A672C7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041B40">
        <w:rPr>
          <w:sz w:val="24"/>
          <w:szCs w:val="24"/>
          <w:lang w:val="hr-HR"/>
        </w:rPr>
        <w:t>TITULUS d.o.o., Drage, Murterska 22, OIB:73731510727.</w:t>
      </w:r>
    </w:p>
    <w:p w:rsidRDefault="00041B40" w:rsidP="009E0CE1" w:rsidR="00041B40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041B40">
        <w:rPr>
          <w:sz w:val="24"/>
          <w:szCs w:val="24"/>
          <w:lang w:val="hr-HR"/>
        </w:rPr>
        <w:t>19</w:t>
      </w:r>
      <w:r w:rsidR="00826433">
        <w:rPr>
          <w:sz w:val="24"/>
          <w:szCs w:val="24"/>
          <w:lang w:val="hr-HR"/>
        </w:rPr>
        <w:t xml:space="preserve">. </w:t>
      </w:r>
      <w:r w:rsidR="00074E41">
        <w:rPr>
          <w:sz w:val="24"/>
          <w:szCs w:val="24"/>
          <w:lang w:val="hr-HR"/>
        </w:rPr>
        <w:t xml:space="preserve">srpnja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88245A" w:rsidP="0088245A" w:rsidR="0088245A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88245A" w:rsidP="0088245A" w:rsidR="0088245A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88245A" w:rsidP="0088245A" w:rsidR="0088245A">
      <w:pPr>
        <w:rPr>
          <w:sz w:val="24"/>
          <w:szCs w:val="24"/>
        </w:rPr>
      </w:pPr>
    </w:p>
    <w:p w:rsidRDefault="00DE7915" w:rsidP="0088245A" w:rsidR="00DE7915">
      <w:pPr>
        <w:jc w:val="right"/>
        <w:rPr>
          <w:sz w:val="24"/>
          <w:szCs w:val="24"/>
        </w:rPr>
      </w:pP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</w:p>
    <w:p w:rsidRDefault="00266538" w:rsidP="00266538" w:rsidR="00266538">
      <w:pPr>
        <w:rPr>
          <w:sz w:val="24"/>
          <w:szCs w:val="24"/>
        </w:rPr>
      </w:pPr>
    </w:p>
    <w:p w:rsidRDefault="003D430B" w:rsidP="003D430B" w:rsidR="00826433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sectPr w:rsidSect="003F028A" w:rsidR="00DE7915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5475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9E0CE1" w:rsidP="009E0CE1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7631DD">
      <w:rPr>
        <w:sz w:val="24"/>
        <w:szCs w:val="24"/>
        <w:lang w:val="hr-HR"/>
      </w:rPr>
      <w:t>254</w:t>
    </w:r>
    <w:r>
      <w:rPr>
        <w:sz w:val="24"/>
        <w:szCs w:val="24"/>
        <w:lang w:val="hr-HR"/>
      </w:rPr>
      <w:t>/2018-</w:t>
    </w:r>
    <w:r w:rsidR="00A672C7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7631DD">
      <w:rPr>
        <w:sz w:val="24"/>
        <w:szCs w:val="24"/>
        <w:lang w:val="hr-HR"/>
      </w:rPr>
      <w:t>254/2018-4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631DD"/>
    <w:rsid w:val="007718B2"/>
    <w:rsid w:val="00793003"/>
    <w:rsid w:val="007B3220"/>
    <w:rsid w:val="007C48AB"/>
    <w:rsid w:val="007E206B"/>
    <w:rsid w:val="0082407F"/>
    <w:rsid w:val="00824168"/>
    <w:rsid w:val="00826433"/>
    <w:rsid w:val="00871F4E"/>
    <w:rsid w:val="00874ACF"/>
    <w:rsid w:val="0088245A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A7825"/>
    <w:rsid w:val="00BB68B9"/>
    <w:rsid w:val="00C240FC"/>
    <w:rsid w:val="00C56918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5475A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54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75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75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75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75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54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75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75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75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75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St-254/2018</izvorni_sadrzaj>
    <derivirana_varijabla naziv="DomainObject.Predmet.OznakaBroj_1">St-254/2018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TITULUS, društvo s ograničenom odgovornošću za građevinarstvo i turistička agencija</izvorni_sadrzaj>
    <derivirana_varijabla naziv="DomainObject.Predmet.ProtustrankaFormated_1">  TITULUS, društvo s ograničenom odgovornošću za građevinarstvo i turistička agencija</derivirana_varijabla>
  </DomainObject.Predmet.ProtustrankaFormated>
  <DomainObject.Predmet.ProtustrankaFormatedOIB>
    <izvorni_sadrzaj>  TITULUS, društvo s ograničenom odgovornošću za građevinarstvo i turistička agencija, OIB 73731510727</izvorni_sadrzaj>
    <derivirana_varijabla naziv="DomainObject.Predmet.ProtustrankaFormatedOIB_1">  TITULUS, društvo s ograničenom odgovornošću za građevinarstvo i turistička agencija, OIB 73731510727</derivirana_varijabla>
  </DomainObject.Predmet.ProtustrankaFormatedOIB>
  <DomainObject.Predmet.ProtustrankaFormatedWithAdress>
    <izvorni_sadrzaj> TITULUS, društvo s ograničenom odgovornošću za građevinarstvo i turistička agencija, Murterska 22, 23211 Drage</izvorni_sadrzaj>
    <derivirana_varijabla naziv="DomainObject.Predmet.ProtustrankaFormatedWithAdress_1"> TITULUS, društvo s ograničenom odgovornošću za građevinarstvo i turistička agencija, Murterska 22, 23211 Drage</derivirana_varijabla>
  </DomainObject.Predmet.ProtustrankaFormatedWithAdress>
  <DomainObject.Predmet.ProtustrankaFormatedWithAdressOIB>
    <izvorni_sadrzaj> TITULUS, društvo s ograničenom odgovornošću za građevinarstvo i turistička agencija, OIB 73731510727, Murterska 22, 23211 Drage</izvorni_sadrzaj>
    <derivirana_varijabla naziv="DomainObject.Predmet.ProtustrankaFormatedWithAdressOIB_1"> TITULUS, društvo s ograničenom odgovornošću za građevinarstvo i turistička agencija, OIB 73731510727, Murterska 22, 23211 Drage</derivirana_varijabla>
  </DomainObject.Predmet.ProtustrankaFormatedWithAdressOIB>
  <DomainObject.Predmet.ProtustrankaWithAdress>
    <izvorni_sadrzaj>TITULUS, društvo s ograničenom odgovornošću za građevinarstvo i turistička agencija Murterska 22, 23211 Drage</izvorni_sadrzaj>
    <derivirana_varijabla naziv="DomainObject.Predmet.ProtustrankaWithAdress_1">TITULUS, društvo s ograničenom odgovornošću za građevinarstvo i turistička agencija Murterska 22, 23211 Drage</derivirana_varijabla>
  </DomainObject.Predmet.ProtustrankaWithAdress>
  <DomainObject.Predmet.ProtustrankaWithAdressOIB>
    <izvorni_sadrzaj>TITULUS, društvo s ograničenom odgovornošću za građevinarstvo i turistička agencija, OIB 73731510727, Murterska 22, 23211 Drage</izvorni_sadrzaj>
    <derivirana_varijabla naziv="DomainObject.Predmet.ProtustrankaWithAdressOIB_1">TITULUS, društvo s ograničenom odgovornošću za građevinarstvo i turistička agencija, OIB 73731510727, Murterska 22, 23211 Drage</derivirana_varijabla>
  </DomainObject.Predmet.ProtustrankaWithAdressOIB>
  <DomainObject.Predmet.ProtustrankaNazivFormated>
    <izvorni_sadrzaj>TITULUS, društvo s ograničenom odgovornošću za građevinarstvo i turistička agencija</izvorni_sadrzaj>
    <derivirana_varijabla naziv="DomainObject.Predmet.ProtustrankaNazivFormated_1">TITULUS, društvo s ograničenom odgovornošću za građevinarstvo i turistička agencija</derivirana_varijabla>
  </DomainObject.Predmet.ProtustrankaNazivFormated>
  <DomainObject.Predmet.ProtustrankaNazivFormatedOIB>
    <izvorni_sadrzaj>TITULUS, društvo s ograničenom odgovornošću za građevinarstvo i turistička agencija, OIB 73731510727</izvorni_sadrzaj>
    <derivirana_varijabla naziv="DomainObject.Predmet.ProtustrankaNazivFormatedOIB_1">TITULUS, društvo s ograničenom odgovornošću za građevinarstvo i turistička agencija, OIB 73731510727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TITULUS, društvo s ograničenom odgovornošću za građevinarstvo i turistička agencija</item>
    </izvorni_sadrzaj>
    <derivirana_varijabla naziv="DomainObject.Predmet.ProtuStrankaListFormated_1">
      <item>TITULUS, društvo s ograničenom odgovornošću za građevinarstvo i turistička agencija</item>
    </derivirana_varijabla>
  </DomainObject.Predmet.ProtuStrankaListFormated>
  <DomainObject.Predmet.ProtuStrankaListFormatedOIB>
    <izvorni_sadrzaj>
      <item>TITULUS, društvo s ograničenom odgovornošću za građevinarstvo i turistička agencija, OIB 73731510727</item>
    </izvorni_sadrzaj>
    <derivirana_varijabla naziv="DomainObject.Predmet.ProtuStrankaListFormatedOIB_1">
      <item>TITULUS, društvo s ograničenom odgovornošću za građevinarstvo i turistička agencija, OIB 73731510727</item>
    </derivirana_varijabla>
  </DomainObject.Predmet.ProtuStrankaListFormatedOIB>
  <DomainObject.Predmet.ProtuStrankaListFormatedWithAdress>
    <izvorni_sadrzaj>
      <item>TITULUS, društvo s ograničenom odgovornošću za građevinarstvo i turistička agencija, Murterska 22, 23211 Drage</item>
    </izvorni_sadrzaj>
    <derivirana_varijabla naziv="DomainObject.Predmet.ProtuStrankaListFormatedWithAdress_1">
      <item>TITULUS, društvo s ograničenom odgovornošću za građevinarstvo i turistička agencija, Murterska 22, 23211 Drage</item>
    </derivirana_varijabla>
  </DomainObject.Predmet.ProtuStrankaListFormatedWithAdress>
  <DomainObject.Predmet.ProtuStrankaListFormatedWithAdressOIB>
    <izvorni_sadrzaj>
      <item>TITULUS, društvo s ograničenom odgovornošću za građevinarstvo i turistička agencija, OIB 73731510727, Murterska 22, 23211 Drage</item>
    </izvorni_sadrzaj>
    <derivirana_varijabla naziv="DomainObject.Predmet.ProtuStrankaListFormatedWithAdressOIB_1">
      <item>TITULUS, društvo s ograničenom odgovornošću za građevinarstvo i turistička agencija, OIB 73731510727, Murterska 22, 23211 Drage</item>
    </derivirana_varijabla>
  </DomainObject.Predmet.ProtuStrankaListFormatedWithAdressOIB>
  <DomainObject.Predmet.ProtuStrankaListNazivFormated>
    <izvorni_sadrzaj>
      <item>TITULUS, društvo s ograničenom odgovornošću za građevinarstvo i turistička agencija</item>
    </izvorni_sadrzaj>
    <derivirana_varijabla naziv="DomainObject.Predmet.ProtuStrankaListNazivFormated_1">
      <item>TITULUS, društvo s ograničenom odgovornošću za građevinarstvo i turistička agencija</item>
    </derivirana_varijabla>
  </DomainObject.Predmet.ProtuStrankaListNazivFormated>
  <DomainObject.Predmet.ProtuStrankaListNazivFormatedOIB>
    <izvorni_sadrzaj>
      <item>TITULUS, društvo s ograničenom odgovornošću za građevinarstvo i turistička agencija, OIB 73731510727</item>
    </izvorni_sadrzaj>
    <derivirana_varijabla naziv="DomainObject.Predmet.ProtuStrankaListNazivFormatedOIB_1">
      <item>TITULUS, društvo s ograničenom odgovornošću za građevinarstvo i turistička agencija, OIB 73731510727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TITULUS, društvo s ograničenom odgovornošću za građevinarstvo i turistička agencija</izvorni_sadrzaj>
    <derivirana_varijabla naziv="DomainObject.Predmet.ProtustrankaIDrugi_1">TITULUS, društvo s ograničenom odgovornošću za građevinarstvo i turistička agencija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TITULUS, društvo s ograničenom odgovornošću za građevinarstvo i turistička agencija, OIB 73731510727, Murterska 22, 23211 Drage</izvorni_sadrzaj>
    <derivirana_varijabla naziv="DomainObject.Predmet.ProtustrankaIDrugiAdressOIB_1">TITULUS, društvo s ograničenom odgovornošću za građevinarstvo i turistička agencija, OIB 73731510727, Murterska 22, 23211 Drage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TITULUS, društvo s ograničenom odgovornošću za građevinarstvo i turistička agencija</item>
    </izvorni_sadrzaj>
    <derivirana_varijabla naziv="DomainObject.Predmet.SudioniciListNaziv_1">
      <item>FINA</item>
      <item>TITULUS, društvo s ograničenom odgovornošću za građevinarstvo i turistička agencija</item>
    </derivirana_varijabla>
  </DomainObject.Predmet.SudioniciListNaziv>
  <DomainObject.Predmet.SudioniciListAdressOIB>
    <izvorni_sadrzaj>
      <item>FINA, OIB 85821130368, Ivana Danila 4,23000 Zadar</item>
      <item>TITULUS, društvo s ograničenom odgovornošću za građevinarstvo i turistička agencija, OIB 73731510727, Murterska 22,23211 Drage</item>
    </izvorni_sadrzaj>
    <derivirana_varijabla naziv="DomainObject.Predmet.SudioniciListAdressOIB_1">
      <item>FINA, OIB 85821130368, Ivana Danila 4,23000 Zadar</item>
      <item>TITULUS, društvo s ograničenom odgovornošću za građevinarstvo i turistička agencija, OIB 73731510727, Murterska 22,23211 Drage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73731510727</item>
    </izvorni_sadrzaj>
    <derivirana_varijabla naziv="DomainObject.Predmet.SudioniciListNazivOIB_1">
      <item>, OIB 85821130368</item>
      <item>, OIB 73731510727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9EB879-CFAE-49EF-9958-5DC688D292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480</properties:Words>
  <properties:Characters>2484</properties:Characters>
  <properties:Lines>68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2018-07-18T12:06:00Z</dcterms:created>
  <dc:creator>Ante Kačić</dc:creator>
  <cp:lastModifiedBy>Merlina Klišmanić</cp:lastModifiedBy>
  <cp:lastPrinted>2018-07-19T09:50:00Z</cp:lastPrinted>
  <dcterms:modified xmlns:xsi="http://www.w3.org/2001/XMLSchema-instance" xsi:type="dcterms:W3CDTF">2018-07-19T10:48:00Z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(St-254-18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