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77f8" w14:paraId="7e077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648B9">
        <w:rPr>
          <w:rFonts w:hAnsi="Times New Roman" w:ascii="Times New Roman"/>
          <w:szCs w:val="24"/>
          <w:lang w:val="hr-HR"/>
        </w:rPr>
        <w:t>IVAN d.o.o., OIB: 62739735400, Prekopa 69, 44400 Prekopa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648B9">
        <w:rPr>
          <w:rFonts w:hAnsi="Times New Roman" w:ascii="Times New Roman"/>
          <w:szCs w:val="24"/>
        </w:rPr>
        <w:t>IVAN d.o.o., OIB: 62739735400, Prekopa 69, 44400 Prekopa</w:t>
      </w:r>
      <w:r w:rsidR="001F7DF5">
        <w:rPr>
          <w:rFonts w:hAnsi="Times New Roman" w:ascii="Times New Roman"/>
          <w:szCs w:val="24"/>
        </w:rPr>
        <w:t>.</w:t>
      </w:r>
    </w:p>
    <w:p w:rsidRDefault="000E4FC5" w:rsidP="001F7DF5" w:rsidR="000E4FC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983237">
        <w:rPr>
          <w:rFonts w:hAnsi="Times New Roman" w:ascii="Times New Roman"/>
          <w:szCs w:val="24"/>
        </w:rPr>
        <w:t xml:space="preserve">Anđelko </w:t>
      </w:r>
      <w:proofErr w:type="spellStart"/>
      <w:r w:rsidR="00983237">
        <w:rPr>
          <w:rFonts w:hAnsi="Times New Roman" w:ascii="Times New Roman"/>
          <w:szCs w:val="24"/>
        </w:rPr>
        <w:t>Stankus</w:t>
      </w:r>
      <w:proofErr w:type="spellEnd"/>
      <w:r w:rsidR="00983237">
        <w:rPr>
          <w:rFonts w:hAnsi="Times New Roman" w:ascii="Times New Roman"/>
          <w:szCs w:val="24"/>
        </w:rPr>
        <w:t xml:space="preserve">, OIB: 11168088853 iz Varaždina, </w:t>
      </w:r>
      <w:proofErr w:type="spellStart"/>
      <w:r w:rsidR="00983237">
        <w:rPr>
          <w:rFonts w:hAnsi="Times New Roman" w:ascii="Times New Roman"/>
          <w:szCs w:val="24"/>
        </w:rPr>
        <w:t>Jalkovec</w:t>
      </w:r>
      <w:proofErr w:type="spellEnd"/>
      <w:r w:rsidR="00983237">
        <w:rPr>
          <w:rFonts w:hAnsi="Times New Roman" w:ascii="Times New Roman"/>
          <w:szCs w:val="24"/>
        </w:rPr>
        <w:t>, Braće Radić 20</w:t>
      </w:r>
      <w:r w:rsidR="001F133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648B9">
        <w:rPr>
          <w:rFonts w:hAnsi="Times New Roman" w:ascii="Times New Roman"/>
          <w:szCs w:val="24"/>
          <w:lang w:val="hr-HR"/>
        </w:rPr>
        <w:t>IVAN d.o.o., OIB: 62739735400, Prekopa 69, 44400 Prekopa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E4FC5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E4FC5" w:rsidP="00111BF6" w:rsidR="000E4FC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E4FC5" w:rsidP="00111BF6" w:rsidR="000E4FC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1648B9">
          <w:rPr>
            <w:rFonts w:hAnsi="Times New Roman" w:ascii="Times New Roman"/>
            <w:lang w:val="hr-HR"/>
          </w:rPr>
          <w:t>7967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1648B9">
      <w:rPr>
        <w:rFonts w:hAnsi="Times New Roman" w:ascii="Times New Roman"/>
        <w:lang w:val="hr-HR"/>
      </w:rPr>
      <w:t>7967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D1E91"/>
    <w:rsid w:val="000E3FFD"/>
    <w:rsid w:val="000E4FC5"/>
    <w:rsid w:val="000F3806"/>
    <w:rsid w:val="0010277C"/>
    <w:rsid w:val="00112B50"/>
    <w:rsid w:val="001268F2"/>
    <w:rsid w:val="001449D2"/>
    <w:rsid w:val="00145EF1"/>
    <w:rsid w:val="00146C66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32D52"/>
    <w:rsid w:val="00765B1F"/>
    <w:rsid w:val="00771C8D"/>
    <w:rsid w:val="0078114E"/>
    <w:rsid w:val="007837D0"/>
    <w:rsid w:val="00790396"/>
    <w:rsid w:val="00793E2E"/>
    <w:rsid w:val="00794DAD"/>
    <w:rsid w:val="007A29F9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F5765"/>
    <w:rsid w:val="009F7721"/>
    <w:rsid w:val="00A35818"/>
    <w:rsid w:val="00A55947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43DBE"/>
    <w:rsid w:val="00B43F82"/>
    <w:rsid w:val="00B5235F"/>
    <w:rsid w:val="00B61F96"/>
    <w:rsid w:val="00B73B4A"/>
    <w:rsid w:val="00BA3EDD"/>
    <w:rsid w:val="00BC3F64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4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F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F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F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F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E4FC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4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F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F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F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F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E4FC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7967</izvorni_sadrzaj>
    <derivirana_varijabla naziv="DomainObject.Predmet.Broj_1">7967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St-7967/2015</izvorni_sadrzaj>
    <derivirana_varijabla naziv="DomainObject.Predmet.OznakaBroj_1">St-7967/2015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d.o.o. za proizvodnju i trgovinu zastupanog po punomoćniku MARA PIŠKOR LIPAK</izvorni_sadrzaj>
    <derivirana_varijabla naziv="DomainObject.Predmet.ProtustrankaFormated_1">  IVAN d.o.o. za proizvodnju i trgovinu zastupanog po punomoćniku MARA PIŠKOR LIPAK</derivirana_varijabla>
  </DomainObject.Predmet.ProtustrankaFormated>
  <DomainObject.Predmet.ProtustrankaFormatedOIB>
    <izvorni_sadrzaj>  IVAN d.o.o. za proizvodnju i trgovinu, OIB 62739735400 zastupanog po punomoćniku MARA PIŠKOR LIPAK</izvorni_sadrzaj>
    <derivirana_varijabla naziv="DomainObject.Predmet.ProtustrankaFormatedOIB_1">  IVAN d.o.o. za proizvodnju i trgovinu, OIB 62739735400 zastupanog po punomoćniku MARA PIŠKOR LIPAK</derivirana_varijabla>
  </DomainObject.Predmet.ProtustrankaFormatedOIB>
  <DomainObject.Predmet.ProtustrankaFormatedWithAdress>
    <izvorni_sadrzaj> IVAN d.o.o. za proizvodnju i trgovinu, Prekopa 69, 44400 Prekopa zastupanog po punomoćniku MARA PIŠKOR LIPAK</izvorni_sadrzaj>
    <derivirana_varijabla naziv="DomainObject.Predmet.ProtustrankaFormatedWithAdress_1"> IVAN d.o.o. za proizvodnju i trgovinu, Prekopa 69, 44400 Prekopa zastupanog po punomoćniku MARA PIŠKOR LIPAK</derivirana_varijabla>
  </DomainObject.Predmet.ProtustrankaFormatedWithAdress>
  <DomainObject.Predmet.ProtustrankaFormatedWithAdressOIB>
    <izvorni_sadrzaj> IVAN d.o.o. za proizvodnju i trgovinu, OIB 62739735400, Prekopa 69, 44400 Prekopa zastupanog po punomoćniku MARA PIŠKOR LIPAK</izvorni_sadrzaj>
    <derivirana_varijabla naziv="DomainObject.Predmet.ProtustrankaFormatedWithAdressOIB_1"> IVAN d.o.o. za proizvodnju i trgovinu, OIB 62739735400, Prekopa 69, 44400 Prekopa zastupanog po punomoćniku MARA PIŠKOR LIPAK</derivirana_varijabla>
  </DomainObject.Predmet.ProtustrankaFormatedWithAdressOIB>
  <DomainObject.Predmet.ProtustrankaWithAdress>
    <izvorni_sadrzaj>IVAN d.o.o. za proizvodnju i trgovinu Prekopa 69, 44400 Prekopa</izvorni_sadrzaj>
    <derivirana_varijabla naziv="DomainObject.Predmet.ProtustrankaWithAdress_1">IVAN d.o.o. za proizvodnju i trgovinu Prekopa 69, 44400 Prekopa</derivirana_varijabla>
  </DomainObject.Predmet.ProtustrankaWithAdress>
  <DomainObject.Predmet.ProtustrankaWithAdressOIB>
    <izvorni_sadrzaj>IVAN d.o.o. za proizvodnju i trgovinu, OIB 62739735400, Prekopa 69, 44400 Prekopa</izvorni_sadrzaj>
    <derivirana_varijabla naziv="DomainObject.Predmet.ProtustrankaWithAdressOIB_1">IVAN d.o.o. za proizvodnju i trgovinu, OIB 62739735400, Prekopa 69, 44400 Prekopa</derivirana_varijabla>
  </DomainObject.Predmet.ProtustrankaWithAdressOIB>
  <DomainObject.Predmet.ProtustrankaNazivFormated>
    <izvorni_sadrzaj>IVAN d.o.o. za proizvodnju i trgovinu</izvorni_sadrzaj>
    <derivirana_varijabla naziv="DomainObject.Predmet.ProtustrankaNazivFormated_1">IVAN d.o.o. za proizvodnju i trgovinu</derivirana_varijabla>
  </DomainObject.Predmet.ProtustrankaNazivFormated>
  <DomainObject.Predmet.ProtustrankaNazivFormatedOIB>
    <izvorni_sadrzaj>IVAN d.o.o. za proizvodnju i trgovinu, OIB 62739735400</izvorni_sadrzaj>
    <derivirana_varijabla naziv="DomainObject.Predmet.ProtustrankaNazivFormatedOIB_1">IVAN d.o.o. za proizvodnju i trgovinu, OIB 62739735400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d.o.o. za proizvodnju i trgovinu zastupanog po punomoćniku MARA PIŠKOR LIPAK</item>
    </izvorni_sadrzaj>
    <derivirana_varijabla naziv="DomainObject.Predmet.ProtuStrankaListFormated_1">
      <item>IVAN d.o.o. za proizvodnju i trgovinu zastupanog po punomoćniku MARA PIŠKOR LIPAK</item>
    </derivirana_varijabla>
  </DomainObject.Predmet.ProtuStrankaListFormated>
  <DomainObject.Predmet.ProtuStrankaListFormatedOIB>
    <izvorni_sadrzaj>
      <item>IVAN d.o.o. za proizvodnju i trgovinu, OIB 62739735400 zastupanog po punomoćniku MARA PIŠKOR LIPAK</item>
    </izvorni_sadrzaj>
    <derivirana_varijabla naziv="DomainObject.Predmet.ProtuStrankaListFormatedOIB_1">
      <item>IVAN d.o.o. za proizvodnju i trgovinu, OIB 62739735400 zastupanog po punomoćniku MARA PIŠKOR LIPAK</item>
    </derivirana_varijabla>
  </DomainObject.Predmet.ProtuStrankaListFormatedOIB>
  <DomainObject.Predmet.ProtuStrankaListFormatedWithAdress>
    <izvorni_sadrzaj>
      <item>IVAN d.o.o. za proizvodnju i trgovinu, Prekopa 69, 44400 Prekopa zastupanog po punomoćniku MARA PIŠKOR LIPAK</item>
    </izvorni_sadrzaj>
    <derivirana_varijabla naziv="DomainObject.Predmet.ProtuStrankaListFormatedWithAdress_1">
      <item>IVAN d.o.o. za proizvodnju i trgovinu, Prekopa 69, 44400 Prekopa zastupanog po punomoćniku MARA PIŠKOR LIPAK</item>
    </derivirana_varijabla>
  </DomainObject.Predmet.ProtuStrankaListFormatedWithAdress>
  <DomainObject.Predmet.ProtuStrankaListFormatedWithAdressOIB>
    <izvorni_sadrzaj>
      <item>IVAN d.o.o. za proizvodnju i trgovinu, OIB 62739735400, Prekopa 69, 44400 Prekopa zastupanog po punomoćniku MARA PIŠKOR LIPAK</item>
    </izvorni_sadrzaj>
    <derivirana_varijabla naziv="DomainObject.Predmet.ProtuStrankaListFormatedWithAdressOIB_1">
      <item>IVAN d.o.o. za proizvodnju i trgovinu, OIB 62739735400, Prekopa 69, 44400 Prekopa zastupanog po punomoćniku MARA PIŠKOR LIPAK</item>
    </derivirana_varijabla>
  </DomainObject.Predmet.ProtuStrankaListFormatedWithAdressOIB>
  <DomainObject.Predmet.ProtuStrankaListNazivFormated>
    <izvorni_sadrzaj>
      <item>IVAN d.o.o. za proizvodnju i trgovinu</item>
    </izvorni_sadrzaj>
    <derivirana_varijabla naziv="DomainObject.Predmet.ProtuStrankaListNazivFormated_1">
      <item>IVAN d.o.o. za proizvodnju i trgovinu</item>
    </derivirana_varijabla>
  </DomainObject.Predmet.ProtuStrankaListNazivFormated>
  <DomainObject.Predmet.ProtuStrankaListNazivFormatedOIB>
    <izvorni_sadrzaj>
      <item>IVAN d.o.o. za proizvodnju i trgovinu, OIB 62739735400</item>
    </izvorni_sadrzaj>
    <derivirana_varijabla naziv="DomainObject.Predmet.ProtuStrankaListNazivFormatedOIB_1">
      <item>IVAN d.o.o. za proizvodnju i trgovinu, OIB 62739735400</item>
    </derivirana_varijabla>
  </DomainObject.Predmet.ProtuStrankaListNazivFormatedOIB>
  <DomainObject.Predmet.OstaliListFormated>
    <izvorni_sadrzaj>
      <item>MARA PIŠKOR LIPAK punomoćnik sudionika u postupku IVAN d.o.o. za proizvodnju i trgovinu</item>
    </izvorni_sadrzaj>
    <derivirana_varijabla naziv="DomainObject.Predmet.OstaliListFormated_1">
      <item>MARA PIŠKOR LIPAK punomoćnik sudionika u postupku IVAN d.o.o. za proizvodnju i trgovinu</item>
    </derivirana_varijabla>
  </DomainObject.Predmet.OstaliListFormated>
  <DomainObject.Predmet.OstaliListFormatedOIB>
    <izvorni_sadrzaj>
      <item>MARA PIŠKOR LIPAK, OIB 62660112880 punomoćnik sudionika u postupku IVAN d.o.o. za proizvodnju i trgovinu</item>
    </izvorni_sadrzaj>
    <derivirana_varijabla naziv="DomainObject.Predmet.OstaliListFormatedOIB_1">
      <item>MARA PIŠKOR LIPAK, OIB 62660112880 punomoćnik sudionika u postupku IVAN d.o.o. za proizvodnju i trgovinu</item>
    </derivirana_varijabla>
  </DomainObject.Predmet.OstaliListFormatedOIB>
  <DomainObject.Predmet.OstaliListFormatedWithAdress>
    <izvorni_sadrzaj>
      <item>MARA PIŠKOR LIPAK, PREKOPA 71, 44400 Prekopa punomoćnik sudionika u postupku IVAN d.o.o. za proizvodnju i trgovinu</item>
    </izvorni_sadrzaj>
    <derivirana_varijabla naziv="DomainObject.Predmet.OstaliListFormatedWithAdress_1">
      <item>MARA PIŠKOR LIPAK, PREKOPA 71, 44400 Prekopa punomoćnik sudionika u postupku IVAN d.o.o. za proizvodnju i trgovinu</item>
    </derivirana_varijabla>
  </DomainObject.Predmet.OstaliListFormatedWithAdress>
  <DomainObject.Predmet.OstaliListFormatedWithAdressOIB>
    <izvorni_sadrzaj>
      <item>MARA PIŠKOR LIPAK, OIB 62660112880, PREKOPA 71, 44400 Prekopa punomoćnik sudionika u postupku IVAN d.o.o. za proizvodnju i trgovinu</item>
    </izvorni_sadrzaj>
    <derivirana_varijabla naziv="DomainObject.Predmet.OstaliListFormatedWithAdressOIB_1">
      <item>MARA PIŠKOR LIPAK, OIB 62660112880, PREKOPA 71, 44400 Prekopa punomoćnik sudionika u postupku IVAN d.o.o. za proizvodnju i trgovinu</item>
    </derivirana_varijabla>
  </DomainObject.Predmet.OstaliListFormatedWithAdressOIB>
  <DomainObject.Predmet.OstaliListNazivFormated>
    <izvorni_sadrzaj>
      <item>MARA PIŠKOR LIPAK</item>
    </izvorni_sadrzaj>
    <derivirana_varijabla naziv="DomainObject.Predmet.OstaliListNazivFormated_1">
      <item>MARA PIŠKOR LIPAK</item>
    </derivirana_varijabla>
  </DomainObject.Predmet.OstaliListNazivFormated>
  <DomainObject.Predmet.OstaliListNazivFormatedOIB>
    <izvorni_sadrzaj>
      <item>MARA PIŠKOR LIPAK, OIB 62660112880</item>
    </izvorni_sadrzaj>
    <derivirana_varijabla naziv="DomainObject.Predmet.OstaliListNazivFormatedOIB_1">
      <item>MARA PIŠKOR LIPAK, OIB 62660112880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d.o.o. za proizvodnju i trgovinu</izvorni_sadrzaj>
    <derivirana_varijabla naziv="DomainObject.Predmet.ProtustrankaIDrugi_1">IVAN 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 d.o.o. za proizvodnju i trgovinu, OIB 62739735400, Prekopa 69, 44400 Prekopa</izvorni_sadrzaj>
    <derivirana_varijabla naziv="DomainObject.Predmet.ProtustrankaIDrugiAdressOIB_1">IVAN d.o.o. za proizvodnju i trgovinu, OIB 62739735400, Prekopa 69, 44400 Prekopa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d.o.o. za proizvodnju i trgovinu</item>
      <item>FINA Regionalni centar Zagreb</item>
      <item>MARA PIŠKOR LIPAK</item>
    </izvorni_sadrzaj>
    <derivirana_varijabla naziv="DomainObject.Predmet.SudioniciListNaziv_1">
      <item>IVAN d.o.o. za proizvodnju i trgovinu</item>
      <item>FINA Regionalni centar Zagreb</item>
      <item>MARA PIŠKOR LIPAK</item>
    </derivirana_varijabla>
  </DomainObject.Predmet.SudioniciListNaziv>
  <DomainObject.Predmet.SudioniciListAdressOIB>
    <izvorni_sadrzaj>
      <item>IVAN d.o.o. za proizvodnju i trgovinu, OIB 62739735400, Prekopa 69,44400 Prekopa</item>
      <item>FINA Regionalni centar Zagreb, OIB 85821130368, Trg svibanjskih žrtava 1995. br. 1,10000 Zagreb</item>
      <item>MARA PIŠKOR LIPAK, OIB 62660112880, PREKOPA 71,44400 Prekopa</item>
    </izvorni_sadrzaj>
    <derivirana_varijabla naziv="DomainObject.Predmet.SudioniciListAdressOIB_1">
      <item>IVAN d.o.o. za proizvodnju i trgovinu, OIB 62739735400, Prekopa 69,44400 Prekopa</item>
      <item>FINA Regionalni centar Zagreb, OIB 85821130368, Trg svibanjskih žrtava 1995. br. 1,10000 Zagreb</item>
      <item>MARA PIŠKOR LIPAK, OIB 62660112880, PREKOPA 71,44400 Prekopa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62739735400</item>
      <item>, OIB 85821130368</item>
      <item>, OIB 62660112880</item>
    </izvorni_sadrzaj>
    <derivirana_varijabla naziv="DomainObject.Predmet.SudioniciListNazivOIB_1">
      <item>, OIB 62739735400</item>
      <item>, OIB 85821130368</item>
      <item>, OIB 62660112880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88276-CEB2-4BAC-8980-97FE09C5D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1795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2016-04-22T10:49:00Z</dcterms:created>
  <dc:creator>Sudsko vijeæe</dc:creator>
  <cp:lastModifiedBy>Tamara Hržić</cp:lastModifiedBy>
  <cp:lastPrinted>2016-04-25T09:00:00Z</cp:lastPrinted>
  <dcterms:modified xmlns:xsi="http://www.w3.org/2001/XMLSchema-instance" xsi:type="dcterms:W3CDTF">2016-04-25T09:00:00Z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