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b35e" w14:paraId="7dab35e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919CF">
        <w:rPr>
          <w:b/>
          <w:lang w:val="hr-HR"/>
        </w:rPr>
        <w:t>636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919CF">
        <w:rPr>
          <w:lang w:val="hr-HR"/>
        </w:rPr>
        <w:t>FILOMENA d.o.o. Split, Put Radoševca 39</w:t>
      </w:r>
      <w:r w:rsidR="000467BE">
        <w:rPr>
          <w:lang w:val="hr-HR"/>
        </w:rPr>
        <w:t xml:space="preserve">, OIB: </w:t>
      </w:r>
      <w:r w:rsidR="004919CF">
        <w:rPr>
          <w:lang w:val="hr-HR"/>
        </w:rPr>
        <w:t>60330293293</w:t>
      </w:r>
      <w:r w:rsidR="000467BE">
        <w:rPr>
          <w:lang w:val="hr-HR"/>
        </w:rPr>
        <w:t>, MBS: 060</w:t>
      </w:r>
      <w:r w:rsidR="004919CF">
        <w:rPr>
          <w:lang w:val="hr-HR"/>
        </w:rPr>
        <w:t>231038</w:t>
      </w:r>
      <w:r w:rsidR="00403F01">
        <w:rPr>
          <w:lang w:val="hr-HR"/>
        </w:rPr>
        <w:t xml:space="preserve">, dana </w:t>
      </w:r>
      <w:r w:rsidR="00F5432D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919CF">
        <w:rPr>
          <w:lang w:val="hr-HR"/>
        </w:rPr>
        <w:t>FILOMENA d.o.o. Split, Put Radoševca 39, OIB: 60330293293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4919CF">
        <w:rPr>
          <w:lang w:val="hr-HR"/>
        </w:rPr>
        <w:t>187.274,86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F5432D" w:rsidP="00F5432D" w:rsidR="00F5432D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F5432D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5432D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2FF" w:rsidP="003734BE" w:rsidR="00CE12FF">
      <w:r>
        <w:separator/>
      </w:r>
    </w:p>
  </w:endnote>
  <w:endnote w:id="0" w:type="continuationSeparator">
    <w:p w:rsidRDefault="00CE12FF" w:rsidP="003734BE" w:rsidR="00CE1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2FF" w:rsidP="003734BE" w:rsidR="00CE12FF">
      <w:r>
        <w:separator/>
      </w:r>
    </w:p>
  </w:footnote>
  <w:footnote w:id="0" w:type="continuationSeparator">
    <w:p w:rsidRDefault="00CE12FF" w:rsidP="003734BE" w:rsidR="00CE12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DA0CB5">
      <w:fldChar w:fldCharType="begin"/>
    </w:r>
    <w:r>
      <w:instrText>PAGE   \* MERGEFORMAT</w:instrText>
    </w:r>
    <w:r w:rsidR="00DA0CB5">
      <w:fldChar w:fldCharType="separate"/>
    </w:r>
    <w:r w:rsidR="00F8408E" w:rsidRPr="00F8408E">
      <w:rPr>
        <w:noProof/>
        <w:lang w:val="hr-HR"/>
      </w:rPr>
      <w:t>2</w:t>
    </w:r>
    <w:r w:rsidR="00DA0CB5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919CF"/>
    <w:rsid w:val="004A6CA0"/>
    <w:rsid w:val="00551F34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2FF"/>
    <w:rsid w:val="00CE1BBC"/>
    <w:rsid w:val="00D230DD"/>
    <w:rsid w:val="00D4027A"/>
    <w:rsid w:val="00D4418F"/>
    <w:rsid w:val="00D44ECB"/>
    <w:rsid w:val="00D47B51"/>
    <w:rsid w:val="00D6076B"/>
    <w:rsid w:val="00D74C99"/>
    <w:rsid w:val="00DA0CB5"/>
    <w:rsid w:val="00E14AE2"/>
    <w:rsid w:val="00EB167D"/>
    <w:rsid w:val="00EB78C8"/>
    <w:rsid w:val="00EC0B4A"/>
    <w:rsid w:val="00EF0486"/>
    <w:rsid w:val="00EF7F67"/>
    <w:rsid w:val="00F5432D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F3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1F3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1F3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1F3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0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St-636/2015</izvorni_sadrzaj>
    <derivirana_varijabla naziv="DomainObject.Predmet.OznakaBroj_1">St-636/2015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FILOMENA društvo s ograničenom odgovornošću za usluge reklame i ekonomske propagande i trgovinu</izvorni_sadrzaj>
    <derivirana_varijabla naziv="DomainObject.Predmet.ProtustrankaFormated_1">  FILOMENA društvo s ograničenom odgovornošću za usluge reklame i ekonomske propagande i trgovinu</derivirana_varijabla>
  </DomainObject.Predmet.ProtustrankaFormated>
  <DomainObject.Predmet.ProtustrankaFormatedOIB>
    <izvorni_sadrzaj>  FILOMENA društvo s ograničenom odgovornošću za usluge reklame i ekonomske propagande i trgovinu, OIB 60330293293</izvorni_sadrzaj>
    <derivirana_varijabla naziv="DomainObject.Predmet.ProtustrankaFormatedOIB_1">  FILOMENA društvo s ograničenom odgovornošću za usluge reklame i ekonomske propagande i trgovinu, OIB 60330293293</derivirana_varijabla>
  </DomainObject.Predmet.ProtustrankaFormatedOIB>
  <DomainObject.Predmet.ProtustrankaFormatedWithAdress>
    <izvorni_sadrzaj> FILOMENA društvo s ograničenom odgovornošću za usluge reklame i ekonomske propagande i trgovinu, Put Radoševca 39, 21000 Split</izvorni_sadrzaj>
    <derivirana_varijabla naziv="DomainObject.Predmet.ProtustrankaFormatedWithAdress_1"> FILOMENA društvo s ograničenom odgovornošću za usluge reklame i ekonomske propagande i trgovinu, Put Radoševca 39, 21000 Split</derivirana_varijabla>
  </DomainObject.Predmet.ProtustrankaFormatedWithAdress>
  <DomainObject.Predmet.ProtustrankaFormatedWithAdressOIB>
    <izvorni_sadrzaj> FILOMENA društvo s ograničenom odgovornošću za usluge reklame i ekonomske propagande i trgovinu, OIB 60330293293, Put Radoševca 39, 21000 Split</izvorni_sadrzaj>
    <derivirana_varijabla naziv="DomainObject.Predmet.ProtustrankaFormatedWithAdressOIB_1"> FILOMENA društvo s ograničenom odgovornošću za usluge reklame i ekonomske propagande i trgovinu, OIB 60330293293, Put Radoševca 39, 21000 Split</derivirana_varijabla>
  </DomainObject.Predmet.ProtustrankaFormatedWithAdressOIB>
  <DomainObject.Predmet.ProtustrankaWithAdress>
    <izvorni_sadrzaj>FILOMENA društvo s ograničenom odgovornošću za usluge reklame i ekonomske propagande i trgovinu Put Radoševca 39, 21000 Split</izvorni_sadrzaj>
    <derivirana_varijabla naziv="DomainObject.Predmet.ProtustrankaWithAdress_1">FILOMENA društvo s ograničenom odgovornošću za usluge reklame i ekonomske propagande i trgovinu Put Radoševca 39, 21000 Split</derivirana_varijabla>
  </DomainObject.Predmet.ProtustrankaWithAdress>
  <DomainObject.Predmet.ProtustrankaWithAdressOIB>
    <izvorni_sadrzaj>FILOMENA društvo s ograničenom odgovornošću za usluge reklame i ekonomske propagande i trgovinu, OIB 60330293293, Put Radoševca 39, 21000 Split</izvorni_sadrzaj>
    <derivirana_varijabla naziv="DomainObject.Predmet.ProtustrankaWithAdressOIB_1">FILOMENA društvo s ograničenom odgovornošću za usluge reklame i ekonomske propagande i trgovinu, OIB 60330293293, Put Radoševca 39, 21000 Split</derivirana_varijabla>
  </DomainObject.Predmet.ProtustrankaWithAdressOIB>
  <DomainObject.Predmet.ProtustrankaNazivFormated>
    <izvorni_sadrzaj>FILOMENA društvo s ograničenom odgovornošću za usluge reklame i ekonomske propagande i trgovinu</izvorni_sadrzaj>
    <derivirana_varijabla naziv="DomainObject.Predmet.ProtustrankaNazivFormated_1">FILOMENA društvo s ograničenom odgovornošću za usluge reklame i ekonomske propagande i trgovinu</derivirana_varijabla>
  </DomainObject.Predmet.ProtustrankaNazivFormated>
  <DomainObject.Predmet.ProtustrankaNazivFormatedOIB>
    <izvorni_sadrzaj>FILOMENA društvo s ograničenom odgovornošću za usluge reklame i ekonomske propagande i trgovinu, OIB 60330293293</izvorni_sadrzaj>
    <derivirana_varijabla naziv="DomainObject.Predmet.ProtustrankaNazivFormatedOIB_1">FILOMENA društvo s ograničenom odgovornošću za usluge reklame i ekonomske propagande i trgovinu, OIB 60330293293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187274.86</izvorni_sadrzaj>
    <derivirana_varijabla naziv="DomainObject.Predmet.TrenutnaVrijednost_1">187274.86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FILOMENA društvo s ograničenom odgovornošću za usluge reklame i ekonomske propagande i trgovinu</item>
    </izvorni_sadrzaj>
    <derivirana_varijabla naziv="DomainObject.Predmet.ProtuStrankaListFormated_1">
      <item>FILOMENA društvo s ograničenom odgovornošću za usluge reklame i ekonomske propagande i trgovinu</item>
    </derivirana_varijabla>
  </DomainObject.Predmet.ProtuStrankaListFormated>
  <DomainObject.Predmet.ProtuStrankaListFormatedOIB>
    <izvorni_sadrzaj>
      <item>FILOMENA društvo s ograničenom odgovornošću za usluge reklame i ekonomske propagande i trgovinu, OIB 60330293293</item>
    </izvorni_sadrzaj>
    <derivirana_varijabla naziv="DomainObject.Predmet.ProtuStrankaListFormatedOIB_1">
      <item>FILOMENA društvo s ograničenom odgovornošću za usluge reklame i ekonomske propagande i trgovinu, OIB 60330293293</item>
    </derivirana_varijabla>
  </DomainObject.Predmet.ProtuStrankaListFormatedOIB>
  <DomainObject.Predmet.ProtuStrankaListFormatedWithAdress>
    <izvorni_sadrzaj>
      <item>FILOMENA društvo s ograničenom odgovornošću za usluge reklame i ekonomske propagande i trgovinu, Put Radoševca 39, 21000 Split</item>
    </izvorni_sadrzaj>
    <derivirana_varijabla naziv="DomainObject.Predmet.ProtuStrankaListFormatedWithAdress_1">
      <item>FILOMENA društvo s ograničenom odgovornošću za usluge reklame i ekonomske propagande i trgovinu, Put Radoševca 39, 21000 Split</item>
    </derivirana_varijabla>
  </DomainObject.Predmet.ProtuStrankaListFormatedWithAdress>
  <DomainObject.Predmet.ProtuStrankaListFormatedWithAdressOIB>
    <izvorni_sadrzaj>
      <item>FILOMENA društvo s ograničenom odgovornošću za usluge reklame i ekonomske propagande i trgovinu, OIB 60330293293, Put Radoševca 39, 21000 Split</item>
    </izvorni_sadrzaj>
    <derivirana_varijabla naziv="DomainObject.Predmet.ProtuStrankaListFormatedWithAdressOIB_1">
      <item>FILOMENA društvo s ograničenom odgovornošću za usluge reklame i ekonomske propagande i trgovinu, OIB 60330293293, Put Radoševca 39, 21000 Split</item>
    </derivirana_varijabla>
  </DomainObject.Predmet.ProtuStrankaListFormatedWithAdressOIB>
  <DomainObject.Predmet.ProtuStrankaListNazivFormated>
    <izvorni_sadrzaj>
      <item>FILOMENA društvo s ograničenom odgovornošću za usluge reklame i ekonomske propagande i trgovinu</item>
    </izvorni_sadrzaj>
    <derivirana_varijabla naziv="DomainObject.Predmet.ProtuStrankaListNazivFormated_1">
      <item>FILOMENA društvo s ograničenom odgovornošću za usluge reklame i ekonomske propagande i trgovinu</item>
    </derivirana_varijabla>
  </DomainObject.Predmet.ProtuStrankaListNazivFormated>
  <DomainObject.Predmet.ProtuStrankaListNazivFormatedOIB>
    <izvorni_sadrzaj>
      <item>FILOMENA društvo s ograničenom odgovornošću za usluge reklame i ekonomske propagande i trgovinu, OIB 60330293293</item>
    </izvorni_sadrzaj>
    <derivirana_varijabla naziv="DomainObject.Predmet.ProtuStrankaListNazivFormatedOIB_1">
      <item>FILOMENA društvo s ograničenom odgovornošću za usluge reklame i ekonomske propagande i trgovinu, OIB 60330293293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FILOMENA društvo s ograničenom odgovornošću za usluge reklame i ekonomske propagande i trgovinu</izvorni_sadrzaj>
    <derivirana_varijabla naziv="DomainObject.Predmet.ProtustrankaIDrugi_1">FILOMENA društvo s ograničenom odgovornošću za usluge reklame i ekonomske propagande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FILOMENA društvo s ograničenom odgovornošću za usluge reklame i ekonomske propagande i trgovinu, OIB 60330293293, Put Radoševca 39, 21000 Split</izvorni_sadrzaj>
    <derivirana_varijabla naziv="DomainObject.Predmet.ProtustrankaIDrugiAdressOIB_1">FILOMENA društvo s ograničenom odgovornošću za usluge reklame i ekonomske propagande i trgovinu, OIB 60330293293, Put Radoševca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FILOMENA društvo s ograničenom odgovornošću za usluge reklame i ekonomske propagande i trgovinu</item>
      <item>FINANCIJSKA AGENCIJA, RC SPLIT</item>
    </izvorni_sadrzaj>
    <derivirana_varijabla naziv="DomainObject.Predmet.SudioniciListNaziv_1">
      <item>FILOMENA društvo s ograničenom odgovornošću za usluge reklame i ekonomske propagande i trgovinu</item>
      <item>FINANCIJSKA AGENCIJA, RC SPLIT</item>
    </derivirana_varijabla>
  </DomainObject.Predmet.SudioniciListNaziv>
  <DomainObject.Predmet.SudioniciListAdressOIB>
    <izvorni_sadrzaj>
      <item>FILOMENA društvo s ograničenom odgovornošću za usluge reklame i ekonomske propagande i trgovinu, OIB 60330293293, Put Radoševca 39,21000 Split</item>
      <item>FINANCIJSKA AGENCIJA, RC SPLIT, OIB 85821130368, Mažuranićevo šetalište 24 b,21000 Split</item>
    </izvorni_sadrzaj>
    <derivirana_varijabla naziv="DomainObject.Predmet.SudioniciListAdressOIB_1">
      <item>FILOMENA društvo s ograničenom odgovornošću za usluge reklame i ekonomske propagande i trgovinu, OIB 60330293293, Put Radoševca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60330293293</item>
      <item>, OIB 85821130368</item>
    </izvorni_sadrzaj>
    <derivirana_varijabla naziv="DomainObject.Predmet.SudioniciListNazivOIB_1">
      <item>, OIB 60330293293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A44F88-3C89-4A37-8F4D-A2CA7BBC96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1746</properties:Characters>
  <properties:Lines>49</properties:Lines>
  <properties:Paragraphs>16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2015-11-09T08:36:00Z</cp:lastPrinted>
  <dcterms:modified xmlns:xsi="http://www.w3.org/2001/XMLSchema-instance" xsi:type="dcterms:W3CDTF">2015-11-09T08:36:00Z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