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7ddf" w14:paraId="26f7ddf" w:rsidRDefault="00621D8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1D88" w:rsidP="00621D88" w:rsidR="00AE649C">
      <w:pPr>
        <w:pStyle w:val="NormaleSPIS"/>
        <w:spacing w:after="0"/>
      </w:pPr>
      <w:r>
        <w:t xml:space="preserve">        Republika Hrvatska</w:t>
      </w:r>
    </w:p>
    <w:p w:rsidRDefault="00621D88" w:rsidP="00621D88" w:rsidR="00621D88">
      <w:pPr>
        <w:pStyle w:val="NormaleSPIS"/>
        <w:spacing w:after="0"/>
      </w:pPr>
      <w:r>
        <w:t xml:space="preserve">    Trgovački sud u Bjelovaru</w:t>
      </w:r>
    </w:p>
    <w:p w:rsidRDefault="00621D88" w:rsidP="00621D88" w:rsidR="00621D88">
      <w:pPr>
        <w:pStyle w:val="NormaleSPIS"/>
        <w:spacing w:after="0"/>
      </w:pPr>
      <w:r>
        <w:t>Bjelovar, Šetalište dr.I.Lebovića 42.</w:t>
      </w:r>
    </w:p>
    <w:p w:rsidRDefault="00621D88" w:rsidP="00621D88" w:rsidR="00621D88">
      <w:pPr>
        <w:pStyle w:val="NormaleSPIS"/>
        <w:jc w:val="right"/>
      </w:pPr>
      <w:r>
        <w:t>Poslovni broj:7 St-719/2018-15</w:t>
      </w:r>
    </w:p>
    <w:p w:rsidRDefault="00621D88" w:rsidP="00621D88" w:rsidR="00621D88">
      <w:pPr>
        <w:jc w:val="center"/>
        <w:rPr>
          <w:b/>
        </w:rPr>
      </w:pPr>
    </w:p>
    <w:p w:rsidRDefault="00621D88" w:rsidP="00621D88" w:rsidR="00621D88">
      <w:pPr>
        <w:jc w:val="center"/>
      </w:pPr>
      <w:r>
        <w:t>U  I M E  R E P U B L I K E   H R V A T  S K E</w:t>
      </w:r>
    </w:p>
    <w:p w:rsidRDefault="00621D88" w:rsidP="00621D88" w:rsidR="00621D88">
      <w:pPr>
        <w:spacing w:after="0"/>
        <w:jc w:val="center"/>
      </w:pPr>
    </w:p>
    <w:p w:rsidRDefault="00621D88" w:rsidP="00621D88" w:rsidR="00621D88">
      <w:pPr>
        <w:spacing w:after="0"/>
        <w:jc w:val="center"/>
      </w:pPr>
      <w:r>
        <w:t xml:space="preserve"> R J E Š E N J E</w:t>
      </w:r>
    </w:p>
    <w:p w:rsidRDefault="00621D88" w:rsidP="00621D88" w:rsidR="00621D88">
      <w:pPr>
        <w:rPr>
          <w:b/>
        </w:rPr>
      </w:pPr>
    </w:p>
    <w:p w:rsidRDefault="00621D88" w:rsidP="00621D88" w:rsidR="00621D88">
      <w:pPr>
        <w:ind w:firstLine="720"/>
        <w:jc w:val="both"/>
      </w:pPr>
      <w:r>
        <w:t xml:space="preserve">Trgovački sud u Bjelovaru, po sucu Tomislavu Mrazović, u stečajnom postupku nad dužnikom AUTO POČEPAN j.d.o.o. za trgovinu, usluge i posredovanje iz </w:t>
      </w:r>
      <w:proofErr w:type="spellStart"/>
      <w:r>
        <w:t>Rogovca</w:t>
      </w:r>
      <w:proofErr w:type="spellEnd"/>
      <w:r>
        <w:t xml:space="preserve"> 1/A, MBS 010097530, OIB 69224670781, 27. veljače 2019. </w:t>
      </w:r>
    </w:p>
    <w:p w:rsidRDefault="00621D88" w:rsidP="00621D88" w:rsidR="00621D88">
      <w:pPr>
        <w:jc w:val="center"/>
        <w:rPr>
          <w:b/>
        </w:rPr>
      </w:pPr>
      <w:r>
        <w:t>r i j e š i o   j e</w:t>
      </w:r>
    </w:p>
    <w:p w:rsidRDefault="00621D88" w:rsidP="00621D88" w:rsidR="00621D88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AUTO POČEPAN j.d.o.o. za trgovinu, usluge i posredovanje iz </w:t>
      </w:r>
      <w:proofErr w:type="spellStart"/>
      <w:r>
        <w:t>Rogovca</w:t>
      </w:r>
      <w:proofErr w:type="spellEnd"/>
      <w:r>
        <w:t xml:space="preserve"> 1/A, MBS 010097530, OIB 69224670781.</w:t>
      </w:r>
    </w:p>
    <w:p w:rsidRDefault="00621D88" w:rsidP="00621D88" w:rsidR="00621D88">
      <w:pPr>
        <w:ind w:firstLine="851"/>
        <w:jc w:val="both"/>
        <w:rPr>
          <w:noProof/>
        </w:rPr>
      </w:pPr>
      <w:r>
        <w:t>2</w:t>
      </w:r>
      <w:r>
        <w:rPr>
          <w:b/>
        </w:rPr>
        <w:t>.</w:t>
      </w:r>
      <w:r>
        <w:t xml:space="preserve">Za stečajnog upravitelja imenuje se Nenad </w:t>
      </w:r>
      <w:proofErr w:type="spellStart"/>
      <w:r>
        <w:t>Homar</w:t>
      </w:r>
      <w:proofErr w:type="spellEnd"/>
      <w:r>
        <w:t xml:space="preserve"> iz Koprivnice, Dravska 1, OIB 11719729882.</w:t>
      </w:r>
    </w:p>
    <w:p w:rsidRDefault="00621D88" w:rsidP="00621D88" w:rsidR="00621D88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AUTO POČEPAN j.d.o.o. za trgovinu, usluge i posredovanje iz </w:t>
      </w:r>
      <w:proofErr w:type="spellStart"/>
      <w:r>
        <w:t>Rogovca</w:t>
      </w:r>
      <w:proofErr w:type="spellEnd"/>
      <w:r>
        <w:t xml:space="preserve"> 1/A, MBS 010097530, OIB 69224670781.</w:t>
      </w:r>
    </w:p>
    <w:p w:rsidRDefault="00621D88" w:rsidP="00621D88" w:rsidR="00621D88">
      <w:pPr>
        <w:jc w:val="both"/>
        <w:rPr>
          <w:b/>
        </w:rPr>
      </w:pPr>
      <w:r>
        <w:tab/>
        <w:t>4.Stečajni postupak je otvoren i zaključen s danom 27. veljače 2019.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621D88" w:rsidP="00621D88" w:rsidR="00621D88">
      <w:pPr>
        <w:jc w:val="both"/>
      </w:pPr>
      <w:r>
        <w:tab/>
        <w:t>5.Nakon pravomoćnosti ovoga rješenja stečajni dužnik će se brisati iz sudskog registra.</w:t>
      </w:r>
    </w:p>
    <w:p w:rsidRDefault="00621D88" w:rsidP="00621D88" w:rsidR="00621D88">
      <w:pPr>
        <w:jc w:val="both"/>
      </w:pPr>
      <w:r>
        <w:tab/>
        <w:t>6.Ovo rješenje će se objaviti na e-oglasnoj ploči Trgovačkog suda u Bjelovaru.</w:t>
      </w:r>
    </w:p>
    <w:p w:rsidRDefault="00621D88" w:rsidP="00621D88" w:rsidR="00621D88">
      <w:pPr>
        <w:jc w:val="center"/>
        <w:rPr>
          <w:b/>
        </w:rPr>
      </w:pPr>
      <w:r>
        <w:t>Obrazloženje</w:t>
      </w:r>
    </w:p>
    <w:p w:rsidRDefault="00621D88" w:rsidP="00621D88" w:rsidR="00621D88">
      <w:pPr>
        <w:ind w:firstLine="720"/>
        <w:jc w:val="both"/>
      </w:pPr>
      <w:r>
        <w:t xml:space="preserve">Na prijedlog predlagatelja FINA, RC Zagreb, Podružnica Bjelovar, za otvaranje stečajnog postupka nad dužnikom AUTO POČEPAN j.d.o.o. za trgovinu, usluge i posredovanje iz </w:t>
      </w:r>
      <w:proofErr w:type="spellStart"/>
      <w:r>
        <w:t>Rogovca</w:t>
      </w:r>
      <w:proofErr w:type="spellEnd"/>
      <w:r>
        <w:t xml:space="preserve"> 1/A, MBS 010097530, OIB 69224670781, sud je pokrenuo postupak radi utvrđivanja uvjeta za otvaranje stečajnog postupka nad dužnikom, te u tom postupku utvrdio da dužnik nema imovine kojom bi se mogli pokriti troškovi stečajnog postupka, slijedom čega je svojim rješenjem 7 St-719/2018-14 od dana 30.01.2019.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</w:t>
      </w:r>
    </w:p>
    <w:p w:rsidRDefault="00621D88" w:rsidP="00621D88" w:rsidR="00621D88">
      <w:pPr>
        <w:spacing w:after="0"/>
        <w:ind w:firstLine="720"/>
        <w:jc w:val="center"/>
      </w:pPr>
      <w:r>
        <w:lastRenderedPageBreak/>
        <w:t>2</w:t>
      </w:r>
    </w:p>
    <w:p w:rsidRDefault="00621D88" w:rsidP="00621D88" w:rsidR="00621D88">
      <w:pPr>
        <w:ind w:firstLine="720"/>
        <w:jc w:val="right"/>
      </w:pPr>
      <w:r>
        <w:t>Poslovni broj:7 St-719/2018-15</w:t>
      </w:r>
    </w:p>
    <w:p w:rsidRDefault="00621D88" w:rsidP="00621D88" w:rsidR="00621D88">
      <w:pPr>
        <w:jc w:val="both"/>
      </w:pPr>
      <w:bookmarkStart w:name="_GoBack" w:id="0"/>
      <w:bookmarkEnd w:id="0"/>
      <w:r>
        <w:t xml:space="preserve">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621D88" w:rsidP="00621D88" w:rsidR="00621D88">
      <w:pPr>
        <w:ind w:firstLine="720"/>
        <w:jc w:val="center"/>
      </w:pPr>
      <w:r>
        <w:t xml:space="preserve">Bjelovar 27. veljače 2019. </w:t>
      </w:r>
    </w:p>
    <w:p w:rsidRDefault="00621D88" w:rsidP="00621D88" w:rsidR="00621D8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621D88" w:rsidP="00621D88" w:rsidR="00621D8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t xml:space="preserve">          Tomislav Mrazović,v.r.</w:t>
      </w:r>
    </w:p>
    <w:p w:rsidRDefault="00621D88" w:rsidP="00621D88" w:rsidR="00621D88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21D88" w:rsidP="00621D88" w:rsidR="00621D88">
      <w:pPr>
        <w:ind w:firstLine="720"/>
        <w:jc w:val="both"/>
      </w:pPr>
      <w:r>
        <w:t xml:space="preserve">                                                                                    </w:t>
      </w:r>
      <w:r>
        <w:t xml:space="preserve">   </w:t>
      </w:r>
      <w:r>
        <w:t xml:space="preserve">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21D88" w:rsidP="00621D88" w:rsidR="00621D88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621D88" w:rsidP="00621D88" w:rsidR="00621D88">
      <w:pPr>
        <w:jc w:val="both"/>
      </w:pPr>
    </w:p>
    <w:p w:rsidRDefault="00621D88" w:rsidP="00621D88" w:rsidR="00621D88">
      <w:pPr>
        <w:ind w:firstLine="720"/>
        <w:jc w:val="both"/>
      </w:pPr>
    </w:p>
    <w:p w:rsidRDefault="00621D88" w:rsidP="00621D88" w:rsidR="00621D88">
      <w:pPr>
        <w:jc w:val="both"/>
      </w:pPr>
      <w:r>
        <w:tab/>
      </w:r>
    </w:p>
    <w:sectPr w:rsidSect="0032366B" w:rsidR="00621D8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88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01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St-719/2018-15</izvorni_sadrzaj>
    <derivirana_varijabla naziv="DomainObject.Oznaka_1">St-719/2018-15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St-719/2018</izvorni_sadrzaj>
    <derivirana_varijabla naziv="DomainObject.Predmet.OznakaBroj_1">St-719/2018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POČEPAN j.d.o.o. za trgovinu, usluge i posredovanje zastupanog po punomoćniku Kristian Počepan</izvorni_sadrzaj>
    <derivirana_varijabla naziv="DomainObject.Predmet.ProtustrankaFormated_1">  AUTO POČEPAN j.d.o.o. za trgovinu, usluge i posredovanje zastupanog po punomoćniku Kristian Počepan</derivirana_varijabla>
  </DomainObject.Predmet.ProtustrankaFormated>
  <DomainObject.Predmet.ProtustrankaFormatedOIB>
    <izvorni_sadrzaj>  AUTO POČEPAN j.d.o.o. za trgovinu, usluge i posredovanje, OIB 69224670781 zastupanog po punomoćniku Kristian Počepan</izvorni_sadrzaj>
    <derivirana_varijabla naziv="DomainObject.Predmet.ProtustrankaFormatedOIB_1">  AUTO POČEPAN j.d.o.o. za trgovinu, usluge i posredovanje, OIB 69224670781 zastupanog po punomoćniku Kristian Počepan</derivirana_varijabla>
  </DomainObject.Predmet.ProtustrankaFormatedOIB>
  <DomainObject.Predmet.ProtustrankaFormatedWithAdress>
    <izvorni_sadrzaj> AUTO POČEPAN j.d.o.o. za trgovinu, usluge i posredovanje, Rogovac 1/A, 33404 Rogovac zastupanog po punomoćniku Kristian Počepan</izvorni_sadrzaj>
    <derivirana_varijabla naziv="DomainObject.Predmet.ProtustrankaFormatedWithAdress_1"> AUTO POČEPAN j.d.o.o. za trgovinu, usluge i posredovanje, Rogovac 1/A, 33404 Rogovac zastupanog po punomoćniku Kristian Počepan</derivirana_varijabla>
  </DomainObject.Predmet.ProtustrankaFormatedWithAdress>
  <DomainObject.Predmet.ProtustrankaFormatedWithAdressOIB>
    <izvorni_sadrzaj> AUTO POČEPAN j.d.o.o. za trgovinu, usluge i posredovanje, OIB 69224670781, Rogovac 1/A, 33404 Rogovac zastupanog po punomoćniku Kristian Počepan</izvorni_sadrzaj>
    <derivirana_varijabla naziv="DomainObject.Predmet.ProtustrankaFormatedWithAdressOIB_1"> AUTO POČEPAN j.d.o.o. za trgovinu, usluge i posredovanje, OIB 69224670781, Rogovac 1/A, 33404 Rogovac zastupanog po punomoćniku Kristian Počepan</derivirana_varijabla>
  </DomainObject.Predmet.ProtustrankaFormatedWithAdressOIB>
  <DomainObject.Predmet.ProtustrankaWithAdress>
    <izvorni_sadrzaj>AUTO POČEPAN j.d.o.o. za trgovinu, usluge i posredovanje Rogovac 1/A, 33404 Rogovac</izvorni_sadrzaj>
    <derivirana_varijabla naziv="DomainObject.Predmet.ProtustrankaWithAdress_1">AUTO POČEPAN j.d.o.o. za trgovinu, usluge i posredovanje Rogovac 1/A, 33404 Rogovac</derivirana_varijabla>
  </DomainObject.Predmet.ProtustrankaWithAdress>
  <DomainObject.Predmet.ProtustrankaWithAdressOIB>
    <izvorni_sadrzaj>AUTO POČEPAN j.d.o.o. za trgovinu, usluge i posredovanje, OIB 69224670781, Rogovac 1/A, 33404 Rogovac</izvorni_sadrzaj>
    <derivirana_varijabla naziv="DomainObject.Predmet.ProtustrankaWithAdressOIB_1">AUTO POČEPAN j.d.o.o. za trgovinu, usluge i posredovanje, OIB 69224670781, Rogovac 1/A, 33404 Rogovac</derivirana_varijabla>
  </DomainObject.Predmet.ProtustrankaWithAdressOIB>
  <DomainObject.Predmet.ProtustrankaNazivFormated>
    <izvorni_sadrzaj>AUTO POČEPAN j.d.o.o. za trgovinu, usluge i posredovanje</izvorni_sadrzaj>
    <derivirana_varijabla naziv="DomainObject.Predmet.ProtustrankaNazivFormated_1">AUTO POČEPAN j.d.o.o. za trgovinu, usluge i posredovanje</derivirana_varijabla>
  </DomainObject.Predmet.ProtustrankaNazivFormated>
  <DomainObject.Predmet.ProtustrankaNazivFormatedOIB>
    <izvorni_sadrzaj>AUTO POČEPAN j.d.o.o. za trgovinu, usluge i posredovanje, OIB 69224670781</izvorni_sadrzaj>
    <derivirana_varijabla naziv="DomainObject.Predmet.ProtustrankaNazivFormatedOIB_1">AUTO POČEPAN j.d.o.o. za trgovinu, usluge i posredovanje, OIB 69224670781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POČEPAN j.d.o.o. za trgovinu, usluge i posredovanje zastupanog po punomoćniku Kristian Počepan</item>
    </izvorni_sadrzaj>
    <derivirana_varijabla naziv="DomainObject.Predmet.ProtuStrankaListFormated_1">
      <item>AUTO POČEPAN j.d.o.o. za trgovinu, usluge i posredovanje zastupanog po punomoćniku Kristian Počepan</item>
    </derivirana_varijabla>
  </DomainObject.Predmet.ProtuStrankaListFormated>
  <DomainObject.Predmet.ProtuStrankaListFormatedOIB>
    <izvorni_sadrzaj>
      <item>AUTO POČEPAN j.d.o.o. za trgovinu, usluge i posredovanje, OIB 69224670781 zastupanog po punomoćniku Kristian Počepan</item>
    </izvorni_sadrzaj>
    <derivirana_varijabla naziv="DomainObject.Predmet.ProtuStrankaListFormatedOIB_1">
      <item>AUTO POČEPAN j.d.o.o. za trgovinu, usluge i posredovanje, OIB 69224670781 zastupanog po punomoćniku Kristian Počepan</item>
    </derivirana_varijabla>
  </DomainObject.Predmet.ProtuStrankaListFormatedOIB>
  <DomainObject.Predmet.ProtuStrankaListFormatedWithAdress>
    <izvorni_sadrzaj>
      <item>AUTO POČEPAN j.d.o.o. za trgovinu, usluge i posredovanje, Rogovac 1/A, 33404 Rogovac zastupanog po punomoćniku Kristian Počepan</item>
    </izvorni_sadrzaj>
    <derivirana_varijabla naziv="DomainObject.Predmet.ProtuStrankaListFormatedWithAdress_1">
      <item>AUTO POČEPAN j.d.o.o. za trgovinu, usluge i posredovanje, Rogovac 1/A, 33404 Rogovac zastupanog po punomoćniku Kristian Počepan</item>
    </derivirana_varijabla>
  </DomainObject.Predmet.ProtuStrankaListFormatedWithAdress>
  <DomainObject.Predmet.ProtuStrankaListFormatedWithAdressOIB>
    <izvorni_sadrzaj>
      <item>AUTO POČEPAN j.d.o.o. za trgovinu, usluge i posredovanje, OIB 69224670781, Rogovac 1/A, 33404 Rogovac zastupanog po punomoćniku Kristian Počepan</item>
    </izvorni_sadrzaj>
    <derivirana_varijabla naziv="DomainObject.Predmet.ProtuStrankaListFormatedWithAdressOIB_1">
      <item>AUTO POČEPAN j.d.o.o. za trgovinu, usluge i posredovanje, OIB 69224670781, Rogovac 1/A, 33404 Rogovac zastupanog po punomoćniku Kristian Počepan</item>
    </derivirana_varijabla>
  </DomainObject.Predmet.ProtuStrankaListFormatedWithAdressOIB>
  <DomainObject.Predmet.ProtuStrankaListNazivFormated>
    <izvorni_sadrzaj>
      <item>AUTO POČEPAN j.d.o.o. za trgovinu, usluge i posredovanje</item>
    </izvorni_sadrzaj>
    <derivirana_varijabla naziv="DomainObject.Predmet.ProtuStrankaListNazivFormated_1">
      <item>AUTO POČEPAN j.d.o.o. za trgovinu, usluge i posredovanje</item>
    </derivirana_varijabla>
  </DomainObject.Predmet.ProtuStrankaListNazivFormated>
  <DomainObject.Predmet.ProtuStrankaListNazivFormatedOIB>
    <izvorni_sadrzaj>
      <item>AUTO POČEPAN j.d.o.o. za trgovinu, usluge i posredovanje, OIB 69224670781</item>
    </izvorni_sadrzaj>
    <derivirana_varijabla naziv="DomainObject.Predmet.ProtuStrankaListNazivFormatedOIB_1">
      <item>AUTO POČEPAN j.d.o.o. za trgovinu, usluge i posredovanje, OIB 69224670781</item>
    </derivirana_varijabla>
  </DomainObject.Predmet.ProtuStrankaListNazivFormatedOIB>
  <DomainObject.Predmet.OstaliListFormated>
    <izvorni_sadrzaj>
      <item>Kristian Počepan punomoćnik sudionika u postupku AUTO POČEPAN j.d.o.o. za trgovinu, usluge i posredovanje</item>
    </izvorni_sadrzaj>
    <derivirana_varijabla naziv="DomainObject.Predmet.OstaliListFormated_1">
      <item>Kristian Počepan punomoćnik sudionika u postupku AUTO POČEPAN j.d.o.o. za trgovinu, usluge i posredovanje</item>
    </derivirana_varijabla>
  </DomainObject.Predmet.OstaliListFormated>
  <DomainObject.Predmet.OstaliListFormatedOIB>
    <izvorni_sadrzaj>
      <item>Kristian Počepan, OIB 80765395925 punomoćnik sudionika u postupku AUTO POČEPAN j.d.o.o. za trgovinu, usluge i posredovanje</item>
    </izvorni_sadrzaj>
    <derivirana_varijabla naziv="DomainObject.Predmet.OstaliListFormatedOIB_1">
      <item>Kristian Počepan, OIB 80765395925 punomoćnik sudionika u postupku AUTO POČEPAN j.d.o.o. za trgovinu, usluge i posredovanje</item>
    </derivirana_varijabla>
  </DomainObject.Predmet.OstaliListFormatedOIB>
  <DomainObject.Predmet.OstaliListFormatedWithAdress>
    <izvorni_sadrzaj>
      <item>Kristian Počepan, Rogovac 36, 33404 Rogovac punomoćnik sudionika u postupku AUTO POČEPAN j.d.o.o. za trgovinu, usluge i posredovanje</item>
    </izvorni_sadrzaj>
    <derivirana_varijabla naziv="DomainObject.Predmet.OstaliListFormatedWithAdress_1">
      <item>Kristian Počepan, Rogovac 36, 33404 Rogovac punomoćnik sudionika u postupku AUTO POČEPAN j.d.o.o. za trgovinu, usluge i posredovanje</item>
    </derivirana_varijabla>
  </DomainObject.Predmet.OstaliListFormatedWithAdress>
  <DomainObject.Predmet.OstaliListFormatedWithAdressOIB>
    <izvorni_sadrzaj>
      <item>Kristian Počepan, OIB 80765395925, Rogovac 36, 33404 Rogovac punomoćnik sudionika u postupku AUTO POČEPAN j.d.o.o. za trgovinu, usluge i posredovanje</item>
    </izvorni_sadrzaj>
    <derivirana_varijabla naziv="DomainObject.Predmet.OstaliListFormatedWithAdressOIB_1">
      <item>Kristian Počepan, OIB 80765395925, Rogovac 36, 33404 Rogovac punomoćnik sudionika u postupku AUTO POČEPAN j.d.o.o. za trgovinu, usluge i posredovanje</item>
    </derivirana_varijabla>
  </DomainObject.Predmet.OstaliListFormatedWithAdressOIB>
  <DomainObject.Predmet.OstaliListNazivFormated>
    <izvorni_sadrzaj>
      <item>Kristian Počepan</item>
    </izvorni_sadrzaj>
    <derivirana_varijabla naziv="DomainObject.Predmet.OstaliListNazivFormated_1">
      <item>Kristian Počepan</item>
    </derivirana_varijabla>
  </DomainObject.Predmet.OstaliListNazivFormated>
  <DomainObject.Predmet.OstaliListNazivFormatedOIB>
    <izvorni_sadrzaj>
      <item>Kristian Počepan, OIB 80765395925</item>
    </izvorni_sadrzaj>
    <derivirana_varijabla naziv="DomainObject.Predmet.OstaliListNazivFormatedOIB_1">
      <item>Kristian Počepan, OIB 80765395925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St-719/2018-15</izvorni_sadrzaj>
    <derivirana_varijabla naziv="DomainObject.PoslovniBrojDokumenta_1">St-719/2018-15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POČEPAN j.d.o.o. za trgovinu, usluge i posredovanje</izvorni_sadrzaj>
    <derivirana_varijabla naziv="DomainObject.Predmet.ProtustrankaIDrugi_1">AUTO POČEPAN j.d.o.o. za trgovinu, usluge i posredovanje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POČEPAN j.d.o.o. za trgovinu, usluge i posredovanje, OIB 69224670781, Rogovac 1/A, 33404 Rogovac</izvorni_sadrzaj>
    <derivirana_varijabla naziv="DomainObject.Predmet.ProtustrankaIDrugiAdressOIB_1">AUTO POČEPAN j.d.o.o. za trgovinu, usluge i posredovanje, OIB 69224670781, Rogovac 1/A, 33404 Rogovac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POČEPAN j.d.o.o. za trgovinu, usluge i posredovanje</item>
      <item>Kristian Počepan</item>
    </izvorni_sadrzaj>
    <derivirana_varijabla naziv="DomainObject.Predmet.SudioniciListNaziv_1">
      <item>FINA, RC ZAGREB, Podružnica BJELOVAR</item>
      <item>AUTO POČEPAN j.d.o.o. za trgovinu, usluge i posredovanje</item>
      <item>Kristian Počepan</item>
    </derivirana_varijabla>
  </DomainObject.Predmet.SudioniciListNaziv>
  <DomainObject.Predmet.SudioniciListAdressOIB>
    <izvorni_sadrzaj>
      <item>FINA, RC ZAGREB, Podružnica BJELOVAR, OIB 85821130368, F. Supila 4,43000 Bjelovar</item>
      <item>AUTO POČEPAN j.d.o.o. za trgovinu, usluge i posredovanje, OIB 69224670781, Rogovac 1/A,33404 Rogovac</item>
      <item>Kristian Počepan, OIB 80765395925, Rogovac 36,33404 Rogovac</item>
    </izvorni_sadrzaj>
    <derivirana_varijabla naziv="DomainObject.Predmet.SudioniciListAdressOIB_1">
      <item>FINA, RC ZAGREB, Podružnica BJELOVAR, OIB 85821130368, F. Supila 4,43000 Bjelovar</item>
      <item>AUTO POČEPAN j.d.o.o. za trgovinu, usluge i posredovanje, OIB 69224670781, Rogovac 1/A,33404 Rogovac</item>
      <item>Kristian Počepan, OIB 80765395925, Rogovac 36,33404 Rogovac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2696B-992D-4476-88F6-985380FAA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2735</properties:Characters>
  <properties:Lines>60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2019-02-27T07:01:00Z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St-719/2018-15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