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d339" w14:paraId="90ad339" w:rsidRDefault="002625F2" w:rsidP="002625F2" w:rsidR="002625F2" w:rsidRPr="00542752">
      <w:pPr>
        <w15:collapsed w:val="false"/>
        <w:rPr>
          <w:b/>
        </w:rPr>
      </w:pPr>
      <w:bookmarkStart w:name="_GoBack" w:id="0"/>
      <w:bookmarkEnd w:id="0"/>
    </w:p>
    <w:p w:rsidRDefault="002625F2" w:rsidP="002625F2" w:rsidR="002625F2" w:rsidRPr="00542752"/>
    <w:p w:rsidRDefault="002625F2" w:rsidP="002625F2" w:rsidR="002625F2" w:rsidRPr="00542752"/>
    <w:p w:rsidRDefault="0098739B" w:rsidP="002625F2" w:rsidR="0098739B" w:rsidRPr="00542752"/>
    <w:p w:rsidRDefault="002625F2" w:rsidP="002625F2" w:rsidR="002625F2" w:rsidRPr="00542752">
      <w:r w:rsidRPr="00542752">
        <w:t>REPUBLIKA HRVATSKA</w:t>
      </w:r>
    </w:p>
    <w:p w:rsidRDefault="002625F2" w:rsidP="002625F2" w:rsidR="00506BA3" w:rsidRPr="00542752">
      <w:r w:rsidRPr="00542752">
        <w:t>TRGOVAČKI SUD U ZADRU</w:t>
      </w:r>
    </w:p>
    <w:p w:rsidRDefault="0093159F" w:rsidP="002625F2" w:rsidR="00506BA3" w:rsidRPr="00542752">
      <w:r w:rsidRPr="00542752">
        <w:t>D</w:t>
      </w:r>
      <w:r w:rsidR="00506BA3" w:rsidRPr="00542752">
        <w:t>r. Franje Tuđmana 35</w:t>
      </w:r>
    </w:p>
    <w:p w:rsidRDefault="00506BA3" w:rsidP="002625F2" w:rsidR="00107136">
      <w:r w:rsidRPr="00542752">
        <w:t>Zadar</w:t>
      </w:r>
      <w:r w:rsidR="002625F2" w:rsidRPr="00542752">
        <w:tab/>
      </w:r>
      <w:r w:rsidR="002625F2" w:rsidRPr="00542752">
        <w:tab/>
      </w:r>
      <w:r w:rsidR="002625F2" w:rsidRPr="00542752">
        <w:tab/>
      </w:r>
    </w:p>
    <w:p w:rsidRDefault="002625F2" w:rsidP="002625F2" w:rsidR="002625F2" w:rsidRPr="00542752">
      <w:r w:rsidRPr="00542752">
        <w:tab/>
      </w:r>
      <w:r w:rsidR="001C2992" w:rsidRPr="00542752">
        <w:t xml:space="preserve">                       </w:t>
      </w:r>
    </w:p>
    <w:p w:rsidRDefault="008E7E50" w:rsidP="008E7E50" w:rsidR="008E7E50" w:rsidRPr="00542752">
      <w:pPr>
        <w:jc w:val="center"/>
      </w:pPr>
      <w:r w:rsidRPr="00542752">
        <w:t xml:space="preserve"> R E P U B L I K A   H R V A T S K A </w:t>
      </w:r>
    </w:p>
    <w:p w:rsidRDefault="007D1F87" w:rsidP="002625F2" w:rsidR="007D1F87" w:rsidRPr="00542752"/>
    <w:p w:rsidRDefault="00E51D4C" w:rsidP="00506BA3" w:rsidR="00506BA3" w:rsidRPr="00542752">
      <w:pPr>
        <w:rPr>
          <w:bCs/>
        </w:rPr>
      </w:pPr>
      <w:r w:rsidRPr="00542752">
        <w:rPr>
          <w:bCs/>
        </w:rPr>
        <w:t xml:space="preserve">                                                                     Z A K LJ U Č A K </w:t>
      </w:r>
    </w:p>
    <w:p w:rsidRDefault="00506BA3" w:rsidP="00573948" w:rsidR="00E51D4C" w:rsidRPr="00542752">
      <w:pPr>
        <w:jc w:val="both"/>
      </w:pPr>
      <w:r w:rsidRPr="00542752">
        <w:tab/>
        <w:t xml:space="preserve"> </w:t>
      </w:r>
    </w:p>
    <w:p w:rsidRDefault="00506BA3" w:rsidP="00D84B9F" w:rsidR="008109EB">
      <w:pPr>
        <w:ind w:firstLine="708"/>
        <w:jc w:val="both"/>
      </w:pPr>
      <w:r w:rsidRPr="00542752">
        <w:t xml:space="preserve">Trgovački sud u Zadru, po </w:t>
      </w:r>
      <w:r w:rsidR="0093159F" w:rsidRPr="00542752">
        <w:t>s</w:t>
      </w:r>
      <w:r w:rsidR="00736DA4" w:rsidRPr="00542752">
        <w:t>utkinji</w:t>
      </w:r>
      <w:r w:rsidRPr="00542752">
        <w:t xml:space="preserve"> Ana Markač, u stečajnom postupku nad stečajnim dužnikom</w:t>
      </w:r>
      <w:r w:rsidR="00C23D2F">
        <w:t xml:space="preserve"> GORTAN-ZADAR</w:t>
      </w:r>
      <w:r w:rsidR="00C23D2F" w:rsidRPr="00C23D2F">
        <w:t xml:space="preserve"> </w:t>
      </w:r>
      <w:r w:rsidR="00C23D2F" w:rsidRPr="00AF58C3">
        <w:t xml:space="preserve">d.o.o. u stečaju, Zadar, Andrije Hebranga 3, OIB: 72185476666, </w:t>
      </w:r>
      <w:r w:rsidR="00C23D2F">
        <w:t xml:space="preserve">kojeg zastupa </w:t>
      </w:r>
      <w:r w:rsidR="00C23D2F" w:rsidRPr="00AF58C3">
        <w:t>stečajn</w:t>
      </w:r>
      <w:r w:rsidR="00C23D2F">
        <w:t>a</w:t>
      </w:r>
      <w:r w:rsidR="00C23D2F" w:rsidRPr="00AF58C3">
        <w:t xml:space="preserve"> upraviteljic</w:t>
      </w:r>
      <w:r w:rsidR="00C23D2F">
        <w:t>a</w:t>
      </w:r>
      <w:r w:rsidR="00C23D2F" w:rsidRPr="00AF58C3">
        <w:t xml:space="preserve"> Iv</w:t>
      </w:r>
      <w:r w:rsidR="00C23D2F">
        <w:t>a</w:t>
      </w:r>
      <w:r w:rsidR="00C23D2F" w:rsidRPr="00AF58C3">
        <w:t xml:space="preserve"> Petanjek iz Zagreba</w:t>
      </w:r>
      <w:r w:rsidR="00FE27BB" w:rsidRPr="00542752">
        <w:t xml:space="preserve">, </w:t>
      </w:r>
      <w:r w:rsidR="00E76C3D">
        <w:t>18</w:t>
      </w:r>
      <w:r w:rsidR="00F717DD">
        <w:t xml:space="preserve">. prosinca </w:t>
      </w:r>
      <w:r w:rsidR="00852F4C" w:rsidRPr="00542752">
        <w:t xml:space="preserve"> </w:t>
      </w:r>
      <w:r w:rsidR="00FE27BB" w:rsidRPr="00542752">
        <w:t>201</w:t>
      </w:r>
      <w:r w:rsidR="00E51D4C" w:rsidRPr="00542752">
        <w:t>7</w:t>
      </w:r>
      <w:r w:rsidR="00FE27BB" w:rsidRPr="00542752">
        <w:t>.</w:t>
      </w:r>
      <w:r w:rsidRPr="00542752">
        <w:t xml:space="preserve">,  </w:t>
      </w:r>
    </w:p>
    <w:p w:rsidRDefault="00542752" w:rsidP="00D84B9F" w:rsidR="00542752" w:rsidRPr="00542752">
      <w:pPr>
        <w:ind w:firstLine="708"/>
        <w:jc w:val="both"/>
      </w:pPr>
    </w:p>
    <w:p w:rsidRDefault="00565579" w:rsidP="002625F2" w:rsidR="002625F2" w:rsidRPr="00542752">
      <w:pPr>
        <w:jc w:val="center"/>
      </w:pPr>
      <w:r w:rsidRPr="00542752">
        <w:t>z a k lj u č i o</w:t>
      </w:r>
      <w:r w:rsidR="00F717DD">
        <w:t xml:space="preserve"> </w:t>
      </w:r>
      <w:r w:rsidRPr="00542752">
        <w:t xml:space="preserve"> </w:t>
      </w:r>
      <w:r w:rsidR="002625F2" w:rsidRPr="00542752">
        <w:t>j e</w:t>
      </w:r>
    </w:p>
    <w:p w:rsidRDefault="002625F2" w:rsidP="008109EB" w:rsidR="008109EB" w:rsidRPr="00542752">
      <w:pPr>
        <w:ind w:firstLine="705"/>
        <w:jc w:val="both"/>
      </w:pPr>
      <w:r w:rsidRPr="00542752">
        <w:tab/>
      </w:r>
    </w:p>
    <w:p w:rsidRDefault="00E76C3D" w:rsidP="00187A26" w:rsidR="00604281">
      <w:pPr>
        <w:ind w:firstLine="708"/>
        <w:jc w:val="both"/>
      </w:pPr>
      <w:r>
        <w:t>Nalaže se stečajnoj upraviteljici Ivi Petanjek da odmah po zaprimanju ovog zaključka sukladno odredbi čl. 254. st. 1. Stečajnog zakona (Narodne novine 71/15 i 104/17) u spis dostavi obračun troškova unovčenja predmeta na kojima postoji razlučno pravo, a sve sukladno pravomoćnom rješenju o dosudi Općinskog suda u Zadru, poslovni br. Ovr-723/2016-8 od 12. srpnja 2016.</w:t>
      </w:r>
    </w:p>
    <w:p w:rsidRDefault="00852F4C" w:rsidP="00F717DD" w:rsidR="00852F4C" w:rsidRPr="00542752">
      <w:pPr>
        <w:jc w:val="both"/>
      </w:pPr>
    </w:p>
    <w:p w:rsidRDefault="002625F2" w:rsidP="00E153B9" w:rsidR="003A646E" w:rsidRPr="00542752">
      <w:pPr>
        <w:ind w:left="705"/>
        <w:jc w:val="center"/>
      </w:pPr>
      <w:r w:rsidRPr="00542752">
        <w:t>U Zadru</w:t>
      </w:r>
      <w:r w:rsidR="0093159F" w:rsidRPr="00542752">
        <w:t xml:space="preserve"> </w:t>
      </w:r>
      <w:r w:rsidR="00E76C3D">
        <w:t>18</w:t>
      </w:r>
      <w:r w:rsidR="00F717DD">
        <w:t xml:space="preserve">. prosinca </w:t>
      </w:r>
      <w:r w:rsidR="0098739B" w:rsidRPr="00542752">
        <w:t xml:space="preserve">2017. </w:t>
      </w:r>
      <w:r w:rsidR="00A4305E" w:rsidRPr="00542752">
        <w:t xml:space="preserve"> </w:t>
      </w:r>
    </w:p>
    <w:p w:rsidRDefault="002625F2" w:rsidP="002625F2" w:rsidR="002625F2" w:rsidRPr="00542752">
      <w:pPr>
        <w:ind w:left="705"/>
        <w:jc w:val="both"/>
      </w:pPr>
    </w:p>
    <w:p w:rsidRDefault="00F26E19" w:rsidP="00F26E19" w:rsidR="00F26E19"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F26E19" w:rsidP="00F26E19" w:rsidR="00F26E19" w:rsidRPr="00AD2980">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5A2BBF" w:rsidP="005A2BBF" w:rsidR="005A2BBF" w:rsidRPr="00542752">
      <w:pPr>
        <w:jc w:val="right"/>
      </w:pPr>
    </w:p>
    <w:p w:rsidRDefault="00A41931" w:rsidP="006B1509" w:rsidR="00A41931"/>
    <w:p w:rsidRDefault="006B1509" w:rsidP="006B1509" w:rsidR="006B1509" w:rsidRPr="00542752">
      <w:r w:rsidRPr="00542752">
        <w:t>POUKA O PRAVNOM LIJEKU</w:t>
      </w:r>
    </w:p>
    <w:p w:rsidRDefault="006B1509" w:rsidP="006B1509" w:rsidR="006B1509" w:rsidRPr="00542752">
      <w:r w:rsidRPr="00542752">
        <w:t xml:space="preserve">Protiv ovog </w:t>
      </w:r>
      <w:r w:rsidR="0098739B" w:rsidRPr="00542752">
        <w:t>zaključka žalba nije dopuštena</w:t>
      </w:r>
      <w:r w:rsidR="0093159F" w:rsidRPr="00542752">
        <w:t>.</w:t>
      </w:r>
    </w:p>
    <w:p w:rsidRDefault="005A2BBF" w:rsidP="00257357" w:rsidR="005A2BBF" w:rsidRPr="00542752"/>
    <w:p w:rsidRDefault="005A2BBF" w:rsidP="00257357" w:rsidR="005A2BBF" w:rsidRPr="00542752"/>
    <w:p w:rsidRDefault="00257357" w:rsidP="00257357" w:rsidR="00257357">
      <w:r w:rsidRPr="00542752">
        <w:t xml:space="preserve">Dostaviti : </w:t>
      </w:r>
    </w:p>
    <w:p w:rsidRDefault="00B65399" w:rsidP="00B65399" w:rsidR="00B65399">
      <w:pPr>
        <w:pStyle w:val="Odlomakpopisa"/>
        <w:numPr>
          <w:ilvl w:val="0"/>
          <w:numId w:val="30"/>
        </w:numPr>
      </w:pPr>
      <w:r>
        <w:t>stečajnoj upraviteljici Ivi Petanjek putem e-mail</w:t>
      </w:r>
    </w:p>
    <w:p w:rsidRDefault="00E76C3D" w:rsidP="00B65399" w:rsidR="00E76C3D">
      <w:pPr>
        <w:pStyle w:val="Odlomakpopisa"/>
        <w:numPr>
          <w:ilvl w:val="0"/>
          <w:numId w:val="30"/>
        </w:numPr>
      </w:pPr>
      <w:r>
        <w:t>e-Oglasna ploča sudova</w:t>
      </w:r>
    </w:p>
    <w:p w:rsidRDefault="00B209D2" w:rsidP="003C3475" w:rsidR="00442402" w:rsidRPr="00542752">
      <w:pPr>
        <w:numPr>
          <w:ilvl w:val="0"/>
          <w:numId w:val="30"/>
        </w:numPr>
      </w:pPr>
      <w:r w:rsidRPr="00542752">
        <w:t>u</w:t>
      </w:r>
      <w:r w:rsidR="00257357" w:rsidRPr="00542752">
        <w:t xml:space="preserve"> spis</w:t>
      </w:r>
    </w:p>
    <w:sectPr w:rsidSect="005A2BBF" w:rsidR="00442402" w:rsidRPr="00542752">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E60">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24429B">
      <w:rPr>
        <w:sz w:val="22"/>
        <w:szCs w:val="22"/>
      </w:rPr>
      <w:t xml:space="preserve"> St-</w:t>
    </w:r>
    <w:r w:rsidR="00E76C3D">
      <w:rPr>
        <w:sz w:val="22"/>
        <w:szCs w:val="22"/>
      </w:rPr>
      <w:t>794/20</w:t>
    </w:r>
    <w:r w:rsidR="00604281">
      <w:rPr>
        <w:sz w:val="22"/>
        <w:szCs w:val="22"/>
      </w:rPr>
      <w:t>16-</w:t>
    </w:r>
    <w:r w:rsidR="00E76C3D">
      <w:rPr>
        <w:sz w:val="22"/>
        <w:szCs w:val="22"/>
      </w:rPr>
      <w:t>117</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127C6"/>
    <w:rsid w:val="000323C7"/>
    <w:rsid w:val="00046B84"/>
    <w:rsid w:val="000549BE"/>
    <w:rsid w:val="000F42AA"/>
    <w:rsid w:val="000F625C"/>
    <w:rsid w:val="00107136"/>
    <w:rsid w:val="00107CE9"/>
    <w:rsid w:val="00111B15"/>
    <w:rsid w:val="001352BB"/>
    <w:rsid w:val="00143E60"/>
    <w:rsid w:val="001512EC"/>
    <w:rsid w:val="001541BE"/>
    <w:rsid w:val="00156C17"/>
    <w:rsid w:val="001854DB"/>
    <w:rsid w:val="00187A26"/>
    <w:rsid w:val="001C2992"/>
    <w:rsid w:val="00211676"/>
    <w:rsid w:val="0021209F"/>
    <w:rsid w:val="00214A11"/>
    <w:rsid w:val="00225348"/>
    <w:rsid w:val="0024429B"/>
    <w:rsid w:val="00257357"/>
    <w:rsid w:val="002625F2"/>
    <w:rsid w:val="00280E25"/>
    <w:rsid w:val="002916C1"/>
    <w:rsid w:val="00292D61"/>
    <w:rsid w:val="002C0440"/>
    <w:rsid w:val="002C6608"/>
    <w:rsid w:val="002F5BB5"/>
    <w:rsid w:val="003002D5"/>
    <w:rsid w:val="003158EF"/>
    <w:rsid w:val="0034022F"/>
    <w:rsid w:val="00340E41"/>
    <w:rsid w:val="0034410D"/>
    <w:rsid w:val="0034497B"/>
    <w:rsid w:val="00351AA7"/>
    <w:rsid w:val="003769F4"/>
    <w:rsid w:val="00395E19"/>
    <w:rsid w:val="003A646E"/>
    <w:rsid w:val="003C3475"/>
    <w:rsid w:val="003E616D"/>
    <w:rsid w:val="003F5557"/>
    <w:rsid w:val="00442402"/>
    <w:rsid w:val="00474038"/>
    <w:rsid w:val="004D491B"/>
    <w:rsid w:val="005001B5"/>
    <w:rsid w:val="005017EF"/>
    <w:rsid w:val="00506BA3"/>
    <w:rsid w:val="00512E5F"/>
    <w:rsid w:val="00542752"/>
    <w:rsid w:val="00565579"/>
    <w:rsid w:val="00573948"/>
    <w:rsid w:val="00577EAC"/>
    <w:rsid w:val="00581A2C"/>
    <w:rsid w:val="00584DB6"/>
    <w:rsid w:val="005A2BBF"/>
    <w:rsid w:val="005B2080"/>
    <w:rsid w:val="005D2712"/>
    <w:rsid w:val="00604281"/>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91F1C"/>
    <w:rsid w:val="007C055A"/>
    <w:rsid w:val="007D1F87"/>
    <w:rsid w:val="008109EB"/>
    <w:rsid w:val="00846E91"/>
    <w:rsid w:val="00852F4C"/>
    <w:rsid w:val="00863BF2"/>
    <w:rsid w:val="008A7ED4"/>
    <w:rsid w:val="008E54C7"/>
    <w:rsid w:val="008E5CA6"/>
    <w:rsid w:val="008E7E50"/>
    <w:rsid w:val="009164E9"/>
    <w:rsid w:val="009226B5"/>
    <w:rsid w:val="0093159F"/>
    <w:rsid w:val="00965C2E"/>
    <w:rsid w:val="00982665"/>
    <w:rsid w:val="0098739B"/>
    <w:rsid w:val="009B15C6"/>
    <w:rsid w:val="00A21947"/>
    <w:rsid w:val="00A323C3"/>
    <w:rsid w:val="00A41931"/>
    <w:rsid w:val="00A4305E"/>
    <w:rsid w:val="00A61AB7"/>
    <w:rsid w:val="00A84E61"/>
    <w:rsid w:val="00A94599"/>
    <w:rsid w:val="00AB4FF4"/>
    <w:rsid w:val="00AB6A0A"/>
    <w:rsid w:val="00AF3B46"/>
    <w:rsid w:val="00AF7125"/>
    <w:rsid w:val="00B209D2"/>
    <w:rsid w:val="00B329B6"/>
    <w:rsid w:val="00B35DCF"/>
    <w:rsid w:val="00B55B3E"/>
    <w:rsid w:val="00B62201"/>
    <w:rsid w:val="00B65399"/>
    <w:rsid w:val="00B75313"/>
    <w:rsid w:val="00BD0C69"/>
    <w:rsid w:val="00C1021F"/>
    <w:rsid w:val="00C14C01"/>
    <w:rsid w:val="00C23D2F"/>
    <w:rsid w:val="00C302FA"/>
    <w:rsid w:val="00C871E8"/>
    <w:rsid w:val="00CA39B7"/>
    <w:rsid w:val="00CA700A"/>
    <w:rsid w:val="00CC0ED4"/>
    <w:rsid w:val="00CD36F9"/>
    <w:rsid w:val="00CE26F3"/>
    <w:rsid w:val="00D268AC"/>
    <w:rsid w:val="00D70C06"/>
    <w:rsid w:val="00D81720"/>
    <w:rsid w:val="00D84B9F"/>
    <w:rsid w:val="00DA67F5"/>
    <w:rsid w:val="00DD4A87"/>
    <w:rsid w:val="00E02015"/>
    <w:rsid w:val="00E153B9"/>
    <w:rsid w:val="00E22BE2"/>
    <w:rsid w:val="00E22C30"/>
    <w:rsid w:val="00E267C3"/>
    <w:rsid w:val="00E51D4C"/>
    <w:rsid w:val="00E533D5"/>
    <w:rsid w:val="00E76C3D"/>
    <w:rsid w:val="00E80389"/>
    <w:rsid w:val="00E9363E"/>
    <w:rsid w:val="00EC24A2"/>
    <w:rsid w:val="00ED3BA5"/>
    <w:rsid w:val="00F26E19"/>
    <w:rsid w:val="00F717DD"/>
    <w:rsid w:val="00F80D07"/>
    <w:rsid w:val="00F8426D"/>
    <w:rsid w:val="00F84864"/>
    <w:rsid w:val="00F97087"/>
    <w:rsid w:val="00FB71CC"/>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3158EF"/>
    <w:rPr>
      <w:color w:val="808080"/>
      <w:bdr w:space="0" w:sz="0" w:color="auto" w:val="none"/>
      <w:shd w:fill="auto" w:color="auto" w:val="clear"/>
    </w:rPr>
  </w:style>
  <w:style w:customStyle="true" w:styleId="eSPISCCParagraphDefaultFont" w:type="character">
    <w:name w:val="eSPIS_CC_Paragraph Default Font"/>
    <w:basedOn w:val="Zadanifontodlomka"/>
    <w:rsid w:val="003158E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58EF"/>
    <w:rPr>
      <w:b/>
      <w:bdr w:space="0" w:sz="0" w:color="auto" w:val="none"/>
      <w:shd w:fill="FFFFCC" w:color="auto" w:val="clear"/>
      <w:lang w:val="hr-HR"/>
    </w:rPr>
  </w:style>
  <w:style w:customStyle="true" w:styleId="PozadinaSvijetloCrvena" w:type="character">
    <w:name w:val="Pozadina_SvijetloCrvena"/>
    <w:basedOn w:val="eSPISCCParagraphDefaultFont"/>
    <w:rsid w:val="003158E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58E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3158EF"/>
    <w:rPr>
      <w:color w:val="808080"/>
      <w:bdr w:color="auto" w:space="0" w:sz="0" w:val="none"/>
      <w:shd w:color="auto" w:fill="auto" w:val="clear"/>
    </w:rPr>
  </w:style>
  <w:style w:customStyle="1" w:styleId="eSPISCCParagraphDefaultFont" w:type="character">
    <w:name w:val="eSPIS_CC_Paragraph Default Font"/>
    <w:basedOn w:val="Zadanifontodlomka"/>
    <w:rsid w:val="003158E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58EF"/>
    <w:rPr>
      <w:b/>
      <w:bdr w:color="auto" w:space="0" w:sz="0" w:val="none"/>
      <w:shd w:color="auto" w:fill="FFFFCC" w:val="clear"/>
      <w:lang w:val="hr-HR"/>
    </w:rPr>
  </w:style>
  <w:style w:customStyle="1" w:styleId="PozadinaSvijetloCrvena" w:type="character">
    <w:name w:val="Pozadina_SvijetloCrvena"/>
    <w:basedOn w:val="eSPISCCParagraphDefaultFont"/>
    <w:rsid w:val="003158E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58E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B704D0-6B7A-4671-B4C2-9490014D29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177</properties:Words>
  <properties:Characters>857</properties:Characters>
  <properties:Lines>40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2017-12-18T12:39:00Z</dcterms:created>
  <dc:creator>Ardena Bajlo</dc:creator>
  <cp:lastModifiedBy>Martina Kalmeta</cp:lastModifiedBy>
  <cp:lastPrinted>2017-12-18T12:39:00Z</cp:lastPrinted>
  <dcterms:modified xmlns:xsi="http://www.w3.org/2001/XMLSchema-instance" xsi:type="dcterms:W3CDTF">2017-12-18T13:42:00Z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