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9ed" w14:paraId="91319ed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  <w:r w:rsidR="002807E1">
        <w:rPr>
          <w:b/>
        </w:rPr>
        <w:t>Broj:7/St-5</w:t>
      </w:r>
      <w:r w:rsidR="00B33830">
        <w:rPr>
          <w:b/>
        </w:rPr>
        <w:t>6</w:t>
      </w:r>
      <w:r w:rsidR="002807E1">
        <w:rPr>
          <w:b/>
        </w:rPr>
        <w:t>2</w:t>
      </w:r>
      <w:r w:rsidR="00AD6C78">
        <w:rPr>
          <w:b/>
        </w:rPr>
        <w:t>/201</w:t>
      </w:r>
      <w:r w:rsidR="00B33830">
        <w:rPr>
          <w:b/>
        </w:rPr>
        <w:t>7</w:t>
      </w:r>
      <w:r w:rsidR="003D441F">
        <w:rPr>
          <w:b/>
        </w:rPr>
        <w:t>-</w:t>
      </w:r>
      <w:r w:rsidR="00F3611F">
        <w:rPr>
          <w:b/>
        </w:rPr>
        <w:t>19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</w:t>
      </w:r>
      <w:r w:rsidR="00B33830" w:rsidRPr="00B33830">
        <w:t xml:space="preserve">AGROSLAVONIJA POLJOPRIVREDNA ZADRUGA u stečaju, sa sjedištem u </w:t>
      </w:r>
      <w:proofErr w:type="spellStart"/>
      <w:r w:rsidR="00B33830" w:rsidRPr="00B33830">
        <w:rPr>
          <w:lang w:val="en-US"/>
        </w:rPr>
        <w:t>Vinkovcima</w:t>
      </w:r>
      <w:proofErr w:type="spellEnd"/>
      <w:r w:rsidR="00B33830" w:rsidRPr="00B33830">
        <w:rPr>
          <w:lang w:val="en-US"/>
        </w:rPr>
        <w:t xml:space="preserve">, </w:t>
      </w:r>
      <w:proofErr w:type="spellStart"/>
      <w:r w:rsidR="00B33830" w:rsidRPr="00B33830">
        <w:rPr>
          <w:lang w:val="en-US"/>
        </w:rPr>
        <w:t>Sv.Antuna</w:t>
      </w:r>
      <w:proofErr w:type="spellEnd"/>
      <w:r w:rsidR="00B33830" w:rsidRPr="00B33830">
        <w:rPr>
          <w:lang w:val="en-US"/>
        </w:rPr>
        <w:t xml:space="preserve"> </w:t>
      </w:r>
      <w:proofErr w:type="spellStart"/>
      <w:r w:rsidR="00B33830" w:rsidRPr="00B33830">
        <w:rPr>
          <w:lang w:val="en-US"/>
        </w:rPr>
        <w:t>Padovanskog</w:t>
      </w:r>
      <w:proofErr w:type="spellEnd"/>
      <w:r w:rsidR="00B33830" w:rsidRPr="00B33830">
        <w:rPr>
          <w:lang w:val="en-US"/>
        </w:rPr>
        <w:t xml:space="preserve"> 5a, OIB </w:t>
      </w:r>
      <w:r w:rsidR="00B33830">
        <w:rPr>
          <w:lang w:val="en-US"/>
        </w:rPr>
        <w:t>49561950717</w:t>
      </w:r>
      <w:r w:rsidR="00FA3B1D">
        <w:t xml:space="preserve"> dana </w:t>
      </w:r>
      <w:r w:rsidR="001E50D7">
        <w:t>1</w:t>
      </w:r>
      <w:r w:rsidR="00B33830">
        <w:t>9</w:t>
      </w:r>
      <w:r w:rsidR="00F0264A">
        <w:t xml:space="preserve">. </w:t>
      </w:r>
      <w:r w:rsidR="003D441F">
        <w:t>prosinca</w:t>
      </w:r>
      <w:r w:rsidR="004F0140">
        <w:t xml:space="preserve"> 201</w:t>
      </w:r>
      <w:r w:rsidR="00AD6C78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</w:t>
      </w:r>
      <w:r w:rsidR="00B33830">
        <w:t>j</w:t>
      </w:r>
      <w:r w:rsidR="00702BF7">
        <w:t xml:space="preserve"> upravitelj</w:t>
      </w:r>
      <w:r w:rsidR="00B33830">
        <w:t>ici</w:t>
      </w:r>
      <w:r w:rsidR="001A0559">
        <w:t xml:space="preserve"> </w:t>
      </w:r>
      <w:r w:rsidR="00BC1101">
        <w:t>S</w:t>
      </w:r>
      <w:r w:rsidR="001A0559">
        <w:t>tečajne mase</w:t>
      </w:r>
      <w:r w:rsidR="00702BF7">
        <w:t xml:space="preserve"> </w:t>
      </w:r>
      <w:r w:rsidR="00B33830">
        <w:t xml:space="preserve">Vinki Ivanković iz Vinkovaca, </w:t>
      </w:r>
      <w:proofErr w:type="spellStart"/>
      <w:r w:rsidR="00B33830">
        <w:t>Sv.Antuna</w:t>
      </w:r>
      <w:proofErr w:type="spellEnd"/>
      <w:r w:rsidR="00B33830">
        <w:t xml:space="preserve"> padovanskog 5a,</w:t>
      </w:r>
      <w:r w:rsidR="002807E1" w:rsidRPr="002807E1">
        <w:t xml:space="preserve"> </w:t>
      </w:r>
      <w:r w:rsidR="00031A53">
        <w:t>OIB</w:t>
      </w:r>
      <w:r w:rsidR="00B33830">
        <w:t>75124619693</w:t>
      </w:r>
      <w:r w:rsidR="00031A53">
        <w:t xml:space="preserve"> </w:t>
      </w:r>
      <w:r w:rsidR="00B33830">
        <w:t xml:space="preserve"> </w:t>
      </w:r>
      <w:r w:rsidR="003D441F" w:rsidRPr="003D441F">
        <w:t>u roku od osam dana od isteka osmog dana od dana objave ovoga zaključka na e-Oglasnoj ploči suda</w:t>
      </w:r>
      <w:r w:rsidR="00702BF7">
        <w:t xml:space="preserve">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</w:t>
      </w:r>
      <w:r w:rsidR="00B33830">
        <w:t>a</w:t>
      </w:r>
      <w:r w:rsidR="006E6865" w:rsidRPr="00B078D1">
        <w:t xml:space="preserve"> upravitelj</w:t>
      </w:r>
      <w:r w:rsidR="00B33830">
        <w:t>ica</w:t>
      </w:r>
      <w:r w:rsidR="006E6865" w:rsidRPr="00B078D1">
        <w:t xml:space="preserve">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</w:t>
      </w:r>
      <w:r w:rsidR="00B33830">
        <w:t xml:space="preserve"> i 104/17</w:t>
      </w:r>
      <w:r w:rsidR="00B078D1">
        <w:t xml:space="preserve"> ) 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1E50D7">
        <w:t>1</w:t>
      </w:r>
      <w:r w:rsidR="00B33830">
        <w:t>9</w:t>
      </w:r>
      <w:r w:rsidR="00F0264A">
        <w:t>.</w:t>
      </w:r>
      <w:r w:rsidR="00AD6C78">
        <w:t xml:space="preserve"> </w:t>
      </w:r>
      <w:r w:rsidR="003D441F">
        <w:t>prosinca</w:t>
      </w:r>
      <w:r w:rsidR="00843FAD">
        <w:t xml:space="preserve"> 201</w:t>
      </w:r>
      <w:r w:rsidR="00AD6C78">
        <w:t>7.</w:t>
      </w:r>
      <w:r w:rsidR="00A457F5" w:rsidRPr="00A457F5">
        <w:t xml:space="preserve">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1E50D7">
        <w:t xml:space="preserve">    </w:t>
      </w:r>
      <w:r w:rsidR="00FE29D7">
        <w:t xml:space="preserve">  </w:t>
      </w:r>
      <w:r w:rsidR="004F0140">
        <w:t xml:space="preserve"> </w:t>
      </w:r>
      <w:r w:rsidR="00F0264A">
        <w:t xml:space="preserve"> </w:t>
      </w:r>
      <w:r w:rsidRPr="00A457F5">
        <w:t>Mirna Vujčić</w:t>
      </w:r>
    </w:p>
    <w:p w:rsidRDefault="00EC2401" w:rsidP="001E50D7" w:rsidR="00EC240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F76186">
        <w:rPr>
          <w:sz w:val="20"/>
          <w:szCs w:val="20"/>
        </w:rPr>
        <w:t>učka nije dopušten pravni lijek.</w:t>
      </w:r>
    </w:p>
    <w:p w:rsidRDefault="00EC2401" w:rsidP="00A457F5" w:rsidR="00EC2401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33830">
        <w:t>j</w:t>
      </w:r>
      <w:r w:rsidR="00A457F5" w:rsidRPr="00A457F5">
        <w:t xml:space="preserve"> upravitelj</w:t>
      </w:r>
      <w:r w:rsidR="00B33830">
        <w:t>ici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685" w:rsidR="00400685">
      <w:r>
        <w:separator/>
      </w:r>
    </w:p>
  </w:endnote>
  <w:endnote w:id="0" w:type="continuationSeparator">
    <w:p w:rsidRDefault="00400685" w:rsidR="00400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685" w:rsidR="00400685">
      <w:r>
        <w:separator/>
      </w:r>
    </w:p>
  </w:footnote>
  <w:footnote w:id="0" w:type="continuationSeparator">
    <w:p w:rsidRDefault="00400685" w:rsidR="00400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83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5353C"/>
    <w:rsid w:val="00096416"/>
    <w:rsid w:val="000C66C2"/>
    <w:rsid w:val="000D154C"/>
    <w:rsid w:val="000D50F9"/>
    <w:rsid w:val="000F3157"/>
    <w:rsid w:val="0010129E"/>
    <w:rsid w:val="00121764"/>
    <w:rsid w:val="0012631B"/>
    <w:rsid w:val="001442C1"/>
    <w:rsid w:val="001A0559"/>
    <w:rsid w:val="001A72C0"/>
    <w:rsid w:val="001E50D7"/>
    <w:rsid w:val="001E7A59"/>
    <w:rsid w:val="0026700F"/>
    <w:rsid w:val="002758DC"/>
    <w:rsid w:val="002807E1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0685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37923"/>
    <w:rsid w:val="00842AB1"/>
    <w:rsid w:val="00843692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9E503E"/>
    <w:rsid w:val="00A15F91"/>
    <w:rsid w:val="00A457F5"/>
    <w:rsid w:val="00A57028"/>
    <w:rsid w:val="00A8047B"/>
    <w:rsid w:val="00AA0A8E"/>
    <w:rsid w:val="00AB4CF5"/>
    <w:rsid w:val="00AC3ECE"/>
    <w:rsid w:val="00AC7D96"/>
    <w:rsid w:val="00AD62CE"/>
    <w:rsid w:val="00AD6C78"/>
    <w:rsid w:val="00AE0EC8"/>
    <w:rsid w:val="00B017DE"/>
    <w:rsid w:val="00B035B5"/>
    <w:rsid w:val="00B078D1"/>
    <w:rsid w:val="00B33830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433B"/>
    <w:rsid w:val="00EC2401"/>
    <w:rsid w:val="00ED3224"/>
    <w:rsid w:val="00EE7FA4"/>
    <w:rsid w:val="00F0264A"/>
    <w:rsid w:val="00F33009"/>
    <w:rsid w:val="00F3611F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5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5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5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5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DE08C-E295-4FA6-8914-7AB4C184C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202</properties:Words>
  <properties:Characters>1066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2017-12-19T10:21:00Z</dcterms:created>
  <dc:creator>zbiondic</dc:creator>
  <cp:lastModifiedBy>wsadmin</cp:lastModifiedBy>
  <cp:lastPrinted>2017-12-15T11:51:00Z</cp:lastPrinted>
  <dcterms:modified xmlns:xsi="http://www.w3.org/2001/XMLSchema-instance" xsi:type="dcterms:W3CDTF">2017-12-19T12:57:00Z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