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140b3" w14:paraId="95140b3" w:rsidRDefault="00254B8E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1331595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54B8E" w:rsidP="00254B8E" w:rsidR="00254B8E">
      <w:pPr>
        <w:pStyle w:val="Bezproreda"/>
      </w:pPr>
      <w:r>
        <w:t xml:space="preserve">     </w:t>
      </w:r>
    </w:p>
    <w:p w:rsidRDefault="00254B8E" w:rsidP="00254B8E" w:rsidR="00254B8E">
      <w:pPr>
        <w:pStyle w:val="Bezproreda"/>
      </w:pPr>
    </w:p>
    <w:p w:rsidRDefault="00254B8E" w:rsidP="00254B8E" w:rsidR="00AE649C">
      <w:pPr>
        <w:pStyle w:val="Bezproreda"/>
      </w:pPr>
      <w:r>
        <w:t xml:space="preserve">     Republika Hrvatska</w:t>
      </w:r>
    </w:p>
    <w:p w:rsidRDefault="00254B8E" w:rsidP="00254B8E" w:rsidR="00254B8E">
      <w:pPr>
        <w:pStyle w:val="Bezproreda"/>
      </w:pPr>
      <w:r>
        <w:t>Trgovački sud u Bjelovaru</w:t>
      </w:r>
    </w:p>
    <w:p w:rsidRDefault="00254B8E" w:rsidP="00254B8E" w:rsidR="00254B8E">
      <w:pPr>
        <w:pStyle w:val="Bezproreda"/>
      </w:pPr>
      <w:r>
        <w:t>Bjelovar, Dr. I. Lebovića 42.</w:t>
      </w:r>
    </w:p>
    <w:p w:rsidRDefault="00254B8E" w:rsidP="00254B8E" w:rsidR="00254B8E" w:rsidRPr="00B76F3C">
      <w:pPr>
        <w:pStyle w:val="Bezproreda"/>
      </w:pPr>
    </w:p>
    <w:p w:rsidRDefault="00254B8E" w:rsidP="00254B8E" w:rsidR="00254B8E">
      <w:pPr>
        <w:overflowPunct w:val="false"/>
        <w:autoSpaceDE w:val="false"/>
        <w:autoSpaceDN w:val="false"/>
        <w:adjustRightInd w:val="false"/>
        <w:spacing w:after="0"/>
        <w:ind w:firstLine="708" w:left="4956"/>
        <w:jc w:val="center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>Poslovni broj: 1 St-458/2017-7</w:t>
      </w:r>
    </w:p>
    <w:p w:rsidRDefault="00254B8E" w:rsidP="00254B8E" w:rsidR="00254B8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254B8E" w:rsidP="00254B8E" w:rsidR="00254B8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254B8E" w:rsidP="00254B8E" w:rsidR="00254B8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>R E P U B L I K A  H R V A T S K A</w:t>
      </w:r>
    </w:p>
    <w:p w:rsidRDefault="00254B8E" w:rsidP="00254B8E" w:rsidR="00254B8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254B8E" w:rsidP="00254B8E" w:rsidR="00254B8E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>R J E Š E N J E</w:t>
      </w:r>
    </w:p>
    <w:p w:rsidRDefault="00254B8E" w:rsidP="00254B8E" w:rsidR="00254B8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lang w:eastAsia="hr-HR"/>
        </w:rPr>
      </w:pPr>
    </w:p>
    <w:p w:rsidRDefault="00254B8E" w:rsidP="00254B8E" w:rsidR="00254B8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lang w:eastAsia="hr-HR"/>
        </w:rPr>
      </w:pPr>
    </w:p>
    <w:p w:rsidRDefault="00254B8E" w:rsidP="00254B8E" w:rsidR="00254B8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noProof/>
          <w:lang w:eastAsia="hr-HR"/>
        </w:rPr>
        <w:tab/>
      </w:r>
      <w:r>
        <w:rPr>
          <w:rFonts w:cs="Times New Roman" w:eastAsia="Times New Roman"/>
          <w:lang w:eastAsia="hr-HR"/>
        </w:rPr>
        <w:t>Trgovački sud u Bjelovaru, po sucu Branki Pleskalt, povodom prijedloga FINA Regionalni centar Zagreb, Podružnica Zagreb, za otvaranje stečajnog postupka nad dužnikom GENTILITAS d.o.o. za promet, ugostiteljstvo i usluge Kloštar Ivanić, Vukovarska 93, OIB: 80340223188, 21. studenog 2017.</w:t>
      </w:r>
    </w:p>
    <w:p w:rsidRDefault="00254B8E" w:rsidP="00254B8E" w:rsidR="00254B8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54B8E" w:rsidP="00254B8E" w:rsidR="00254B8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i j e š i o    j e</w:t>
      </w:r>
    </w:p>
    <w:p w:rsidRDefault="00254B8E" w:rsidP="00254B8E" w:rsidR="00254B8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254B8E" w:rsidP="00254B8E" w:rsidR="00254B8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254B8E" w:rsidP="00254B8E" w:rsidR="00254B8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1. Nalaže se Anti Mitrović iz Kloštra Ivanića, Vukovarska 93, OIB: 80340223188, kao osobi ovlaštenoj za zastupanje dužnika po zakonu, da u roku od 8 dana plati predujam za namirenje troškova stečajnog postupka i to iznos od 1.000,00 kn u Fond za namirenje troškova postupka koji se vodi kod ovog suda, </w:t>
      </w:r>
      <w:r>
        <w:rPr>
          <w:rFonts w:cs="Times New Roman" w:eastAsia="Times New Roman"/>
          <w:lang w:eastAsia="hr-HR"/>
        </w:rPr>
        <w:t xml:space="preserve">IBAN: </w:t>
      </w:r>
      <w:r>
        <w:rPr>
          <w:rFonts w:cs="Times New Roman" w:eastAsia="Times New Roman"/>
          <w:szCs w:val="20"/>
          <w:lang w:eastAsia="hr-HR"/>
        </w:rPr>
        <w:t>HR6123900011300000630</w:t>
      </w:r>
      <w:r>
        <w:rPr>
          <w:rFonts w:cs="Times New Roman" w:eastAsia="Times New Roman"/>
          <w:noProof/>
          <w:lang w:eastAsia="hr-HR"/>
        </w:rPr>
        <w:t xml:space="preserve"> model HR00 50-458-17 </w:t>
      </w:r>
      <w:r>
        <w:rPr>
          <w:rFonts w:cs="Times New Roman" w:eastAsia="Times New Roman"/>
          <w:lang w:eastAsia="hr-HR"/>
        </w:rPr>
        <w:t xml:space="preserve">i dodatni iznos predujma od 5.000,00 kn na račun ovoga suda </w:t>
      </w:r>
      <w:r>
        <w:rPr>
          <w:rFonts w:cs="Times New Roman" w:eastAsia="Times New Roman"/>
          <w:szCs w:val="20"/>
          <w:lang w:eastAsia="hr-HR"/>
        </w:rPr>
        <w:t>IBAN: HR6123900011300000630</w:t>
      </w:r>
      <w:r>
        <w:rPr>
          <w:rFonts w:cs="Times New Roman" w:eastAsia="Times New Roman"/>
          <w:noProof/>
          <w:lang w:eastAsia="hr-HR"/>
        </w:rPr>
        <w:t xml:space="preserve"> model HR05 540-458-17. </w:t>
      </w:r>
      <w:r>
        <w:rPr>
          <w:rFonts w:cs="Times New Roman" w:eastAsia="Times New Roman"/>
          <w:szCs w:val="20"/>
          <w:lang w:eastAsia="hr-HR"/>
        </w:rPr>
        <w:t>Rok od 8 dana počinje teći istekom osmog dana od objave ovog rješenja na e-oglasnoj ploči ovog suda.</w:t>
      </w:r>
    </w:p>
    <w:p w:rsidRDefault="00254B8E" w:rsidP="00254B8E" w:rsidR="00254B8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54B8E" w:rsidP="00254B8E" w:rsidR="00254B8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2. Ukoliko osoba ovlaštena za zastupanje dužnika po zakonu Ante Mitrović iz Kloštra Ivanić,  ne uplati predujam u roku određenom u toč. 1. izreke ovog rješenja za daljnje postupanje u provedbi naplate bit će nadležna Financijska agencija.</w:t>
      </w:r>
    </w:p>
    <w:p w:rsidRDefault="00254B8E" w:rsidP="00254B8E" w:rsidR="00254B8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54B8E" w:rsidP="00254B8E" w:rsidR="00254B8E">
      <w:pPr>
        <w:autoSpaceDN w:val="false"/>
        <w:spacing w:after="0"/>
        <w:ind w:firstLine="851"/>
        <w:jc w:val="both"/>
        <w:rPr>
          <w:rFonts w:cs="Times New Roman" w:eastAsia="Calibri"/>
        </w:rPr>
      </w:pPr>
      <w:r>
        <w:rPr>
          <w:rFonts w:cs="Times New Roman" w:eastAsia="Times New Roman"/>
          <w:szCs w:val="20"/>
          <w:lang w:eastAsia="hr-HR"/>
        </w:rPr>
        <w:t>3. Nalaže se Financijskoj agenciji da radi naplate iznosa predujma troškova iz toč. 1. ovoga rješenja izvrši zapljenu novčanih sredstava osobe ovlaštene za zastupanje dužnika Gentilitas d.o.o. za promet, ugostiteljstvo i usluge Kloštar Ivanić, Vukovarska 93, OIB: 80340223188, sa svih njenih računa i oročenih novčanih sredstava u svim bankama, prema osobnom identifikacijskom broju stranke, bez njezine suglasnosti (prema odredbama zakona koji uređuju provedbu ovrhe na novčanim sredstvima),</w:t>
      </w:r>
      <w:r>
        <w:rPr>
          <w:rFonts w:cs="Times New Roman" w:eastAsia="Calibri"/>
        </w:rPr>
        <w:t xml:space="preserve"> te novčana sredstva u iznosu od 1.000,00 kn prenese na račun Trgovačkog suda u Bjelovaru </w:t>
      </w:r>
      <w:r>
        <w:rPr>
          <w:rFonts w:cs="Times New Roman" w:eastAsia="Times New Roman"/>
          <w:lang w:eastAsia="hr-HR"/>
        </w:rPr>
        <w:t xml:space="preserve">IBAN: </w:t>
      </w:r>
      <w:r>
        <w:rPr>
          <w:rFonts w:cs="Times New Roman" w:eastAsia="Times New Roman"/>
          <w:szCs w:val="20"/>
          <w:lang w:eastAsia="hr-HR"/>
        </w:rPr>
        <w:t>HR6123900011300000630</w:t>
      </w:r>
      <w:r>
        <w:rPr>
          <w:rFonts w:cs="Times New Roman" w:eastAsia="Times New Roman"/>
          <w:noProof/>
          <w:lang w:eastAsia="hr-HR"/>
        </w:rPr>
        <w:t xml:space="preserve"> model HR00 50-458-17, a novčana sredstva u iznosu od </w:t>
      </w:r>
      <w:r>
        <w:rPr>
          <w:rFonts w:cs="Times New Roman" w:eastAsia="Times New Roman"/>
          <w:lang w:eastAsia="hr-HR"/>
        </w:rPr>
        <w:t xml:space="preserve">10.000,00 kn prenese na račun ovoga suda </w:t>
      </w:r>
      <w:r>
        <w:rPr>
          <w:rFonts w:cs="Times New Roman" w:eastAsia="Times New Roman"/>
          <w:szCs w:val="20"/>
          <w:lang w:eastAsia="hr-HR"/>
        </w:rPr>
        <w:t>IBAN: HR6123900011300000630</w:t>
      </w:r>
      <w:r>
        <w:rPr>
          <w:rFonts w:cs="Times New Roman" w:eastAsia="Times New Roman"/>
          <w:noProof/>
          <w:lang w:eastAsia="hr-HR"/>
        </w:rPr>
        <w:t xml:space="preserve"> model HR05 540-458-17.</w:t>
      </w:r>
    </w:p>
    <w:p w:rsidRDefault="00254B8E" w:rsidP="00254B8E" w:rsidR="00254B8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54B8E" w:rsidP="00254B8E" w:rsidR="00254B8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4. Ako Financijska agencija u roku od godine dana od dana primitka ovog rješenja ne provede ovrhu na novčanim sredstvima u skladu s odredbama zakona koji uređuje provedbu ovrhe na novčanim sredstvima u cjelokupnom iznosu iz toč. 2. ovog rješenja, dostavit će </w:t>
      </w:r>
      <w:r>
        <w:rPr>
          <w:rFonts w:cs="Times New Roman" w:eastAsia="Times New Roman"/>
          <w:szCs w:val="20"/>
          <w:lang w:eastAsia="hr-HR"/>
        </w:rPr>
        <w:lastRenderedPageBreak/>
        <w:t xml:space="preserve">rješenje nadležnoj ispostavi Područnog ureda Porezne uprave prema prebivalištu osobe ovlaštene za zastupanje dužnika po zakonu, radi prisilne naplate izrečene novčane kazne prema propisima o prisilnoj naplati poreza. </w:t>
      </w:r>
    </w:p>
    <w:p w:rsidRDefault="00254B8E" w:rsidP="00254B8E" w:rsidR="00254B8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54B8E" w:rsidP="00254B8E" w:rsidR="00254B8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54B8E" w:rsidP="00254B8E" w:rsidR="00254B8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Obrazloženje</w:t>
      </w:r>
    </w:p>
    <w:p w:rsidRDefault="00254B8E" w:rsidP="00254B8E" w:rsidR="00254B8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254B8E" w:rsidP="00254B8E" w:rsidR="00254B8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Predlagateljica FINA Regionalni centar Zagreb, Podružnica Zagreb podnijela je ovom sudu prijedlog za otvaranje stečajnog postupka nad dužnikom GENTILITAS d.o.o. za promet, ugostiteljstvo i usluge Kloštar Ivanić, Vukovarska 93, OIB: 80340223188. U prijedlogu navodi da na dan 1. rujna  2016. godine dužnik u očevidniku redoslijeda osnova za plaćanje ima evidentirane neizvršene osnove za plaćanje u neprekidnom razdoblju od 2877 dana u ukupnom iznosu od 369.095,06 kuna.</w:t>
      </w:r>
    </w:p>
    <w:p w:rsidRDefault="00254B8E" w:rsidP="00254B8E" w:rsidR="00254B8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54B8E" w:rsidP="00254B8E" w:rsidR="00254B8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254B8E" w:rsidP="00254B8E" w:rsidR="00254B8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254B8E" w:rsidP="00254B8E" w:rsidR="00254B8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odboora dioničkog društva; likvidator; član nadzornog odboora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             </w:t>
      </w:r>
    </w:p>
    <w:p w:rsidRDefault="00254B8E" w:rsidP="00254B8E" w:rsidR="00254B8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 xml:space="preserve">      </w:t>
      </w:r>
    </w:p>
    <w:p w:rsidRDefault="00254B8E" w:rsidP="00254B8E" w:rsidR="00254B8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noProof/>
          <w:lang w:eastAsia="hr-HR"/>
        </w:rPr>
        <w:t xml:space="preserve">Iz sudskog registra proizlazi da je </w:t>
      </w:r>
      <w:r>
        <w:rPr>
          <w:rFonts w:cs="Times New Roman" w:eastAsia="Times New Roman"/>
          <w:lang w:eastAsia="hr-HR"/>
        </w:rPr>
        <w:t>osoba ovlaštena za zastupanje dužnika po zakonu Ante Mitrović iz Kloštra Ivanić, Vukovarska 93/A.</w:t>
      </w:r>
    </w:p>
    <w:p w:rsidRDefault="00254B8E" w:rsidP="00254B8E" w:rsidR="00254B8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54B8E" w:rsidP="00254B8E" w:rsidR="00254B8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Ante Mitrovića postojala istekom razdoblja od 60 dana i on je najkasnije u daljnjem roku od 21 dan bio dužan podnijeti prijedlog za pokretanje stečajnog postupka, što nije učinio.</w:t>
      </w:r>
    </w:p>
    <w:p w:rsidRDefault="00254B8E" w:rsidP="00254B8E" w:rsidR="00254B8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54B8E" w:rsidP="00254B8E" w:rsidR="00254B8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Stoga mu je sud, primjenom citiranog čl.113. st.1. SZ-a naložio plaćanje predujma troškova u visini propisanoj čl.114. st.1. istog Zakona.</w:t>
      </w:r>
    </w:p>
    <w:p w:rsidRDefault="00254B8E" w:rsidP="00254B8E" w:rsidR="00254B8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54B8E" w:rsidP="00254B8E" w:rsidR="00254B8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 xml:space="preserve">Sukladno čl.113. st.3. SZ-a sud je odredio da će se, ukoliko osoba ovlaštena za zastupanje dužnika po zakonu ne plati predujam u propisanom roku, navedeni iznos prisilno naplati primjenom pravila o prisilnoj naplati novčane kazne u parničnom postupku. Prisilna naplata novčane kazne u parničnom postupku propisan je čl.10. Zakona o parničnom postupku </w:t>
      </w:r>
      <w:r>
        <w:rPr>
          <w:rFonts w:cs="Times New Roman" w:eastAsia="Times New Roman"/>
          <w:noProof/>
          <w:szCs w:val="20"/>
          <w:lang w:eastAsia="hr-HR"/>
        </w:rPr>
        <w:t>(Narodne novine br. 53/91, 91/92, 112/99, 117/03, 84/08, 123/08, 57/11 i 25/13)</w:t>
      </w:r>
      <w:r>
        <w:rPr>
          <w:rFonts w:cs="Times New Roman" w:eastAsia="Times New Roman"/>
          <w:lang w:eastAsia="hr-HR"/>
        </w:rPr>
        <w:t xml:space="preserve"> te je riješeno kao u toč. 2.–4. izreke.</w:t>
      </w:r>
    </w:p>
    <w:p w:rsidRDefault="00254B8E" w:rsidP="00254B8E" w:rsidR="00254B8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54B8E" w:rsidP="00254B8E" w:rsidR="00254B8E">
      <w:pPr>
        <w:overflowPunct w:val="false"/>
        <w:autoSpaceDE w:val="false"/>
        <w:autoSpaceDN w:val="false"/>
        <w:adjustRightInd w:val="false"/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 Bjelovaru 21. studenog 2017.</w:t>
      </w:r>
    </w:p>
    <w:p w:rsidRDefault="00254B8E" w:rsidP="00254B8E" w:rsidR="00254B8E">
      <w:pPr>
        <w:overflowPunct w:val="false"/>
        <w:autoSpaceDE w:val="false"/>
        <w:autoSpaceDN w:val="false"/>
        <w:adjustRightInd w:val="false"/>
        <w:spacing w:after="0"/>
        <w:ind w:firstLine="4395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S u d a c</w:t>
      </w:r>
    </w:p>
    <w:p w:rsidRDefault="00254B8E" w:rsidP="00254B8E" w:rsidR="00254B8E">
      <w:pPr>
        <w:overflowPunct w:val="false"/>
        <w:autoSpaceDE w:val="false"/>
        <w:autoSpaceDN w:val="false"/>
        <w:adjustRightInd w:val="false"/>
        <w:spacing w:after="0"/>
        <w:ind w:firstLine="4395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Branka Pleskalt  v.r.</w:t>
      </w:r>
    </w:p>
    <w:p w:rsidRDefault="00254B8E" w:rsidP="00254B8E" w:rsidR="00254B8E">
      <w:pPr>
        <w:overflowPunct w:val="false"/>
        <w:autoSpaceDE w:val="false"/>
        <w:autoSpaceDN w:val="false"/>
        <w:adjustRightInd w:val="false"/>
        <w:spacing w:after="0"/>
        <w:ind w:firstLine="4395"/>
        <w:rPr>
          <w:rFonts w:cs="Times New Roman" w:eastAsia="Times New Roman"/>
          <w:lang w:eastAsia="hr-HR"/>
        </w:rPr>
      </w:pPr>
    </w:p>
    <w:p w:rsidRDefault="00254B8E" w:rsidP="00254B8E" w:rsidR="00254B8E">
      <w:pPr>
        <w:overflowPunct w:val="false"/>
        <w:autoSpaceDE w:val="false"/>
        <w:autoSpaceDN w:val="false"/>
        <w:adjustRightInd w:val="false"/>
        <w:spacing w:after="0"/>
        <w:ind w:firstLine="4395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Za točnost otpravka-ovlašteni službenik</w:t>
      </w:r>
    </w:p>
    <w:p w:rsidRDefault="00254B8E" w:rsidP="00254B8E" w:rsidR="00254B8E">
      <w:pPr>
        <w:overflowPunct w:val="false"/>
        <w:autoSpaceDE w:val="false"/>
        <w:autoSpaceDN w:val="false"/>
        <w:adjustRightInd w:val="false"/>
        <w:spacing w:after="0"/>
        <w:ind w:firstLine="4395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     Vesna Dragišić</w:t>
      </w:r>
    </w:p>
    <w:p w:rsidRDefault="00254B8E" w:rsidP="00254B8E" w:rsidR="00254B8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254B8E" w:rsidP="00254B8E" w:rsidR="00254B8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254B8E" w:rsidP="00254B8E" w:rsidR="00254B8E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254B8E" w:rsidP="00254B8E" w:rsidR="00254B8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Žalba ne odgađa provedbu rješenja (čl.19. st.3. SZ-a).</w:t>
      </w:r>
    </w:p>
    <w:p w:rsidRDefault="00AE649C" w:rsidP="004F27AE" w:rsidR="00AE649C" w:rsidRPr="00B76F3C">
      <w:pPr>
        <w:pStyle w:val="NormaleSPIS"/>
      </w:pPr>
    </w:p>
    <w:sectPr w:rsidSect="00254B8E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2282245"/>
      <w:docPartObj>
        <w:docPartGallery w:val="Page Numbers (Top of Page)"/>
        <w:docPartUnique/>
      </w:docPartObj>
    </w:sdtPr>
    <w:sdtEndPr/>
    <w:sdtContent>
      <w:p w:rsidRDefault="00254B8E" w:rsidR="00254B8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6C5C">
          <w:t>3</w:t>
        </w:r>
        <w:r>
          <w:fldChar w:fldCharType="end"/>
        </w:r>
      </w:p>
    </w:sdtContent>
  </w:sdt>
  <w:p w:rsidRDefault="00254B8E" w:rsidR="008333A9">
    <w:pPr>
      <w:pStyle w:val="Zaglavlje"/>
    </w:pPr>
    <w:r>
      <w:t>Poslovni broj: 1 St-458/2017-7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4B8E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C5C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4673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St-458/2017-7</izvorni_sadrzaj>
    <derivirana_varijabla naziv="DomainObject.Oznaka_1">St-458/2017-7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458</izvorni_sadrzaj>
    <derivirana_varijabla naziv="DomainObject.Predmet.Broj_1">458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St-458/2017</izvorni_sadrzaj>
    <derivirana_varijabla naziv="DomainObject.Predmet.OznakaBroj_1">St-458/2017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GENTILITAS d.o.o.</izvorni_sadrzaj>
    <derivirana_varijabla naziv="DomainObject.Predmet.ProtustrankaFormated_1">  GENTILITAS d.o.o.</derivirana_varijabla>
  </DomainObject.Predmet.ProtustrankaFormated>
  <DomainObject.Predmet.ProtustrankaFormatedOIB>
    <izvorni_sadrzaj>  GENTILITAS d.o.o., OIB 80340223188</izvorni_sadrzaj>
    <derivirana_varijabla naziv="DomainObject.Predmet.ProtustrankaFormatedOIB_1">  GENTILITAS d.o.o., OIB 80340223188</derivirana_varijabla>
  </DomainObject.Predmet.ProtustrankaFormatedOIB>
  <DomainObject.Predmet.ProtustrankaFormatedWithAdress>
    <izvorni_sadrzaj> GENTILITAS d.o.o., Vukovarska 93, 10310 Kloštar Ivanić</izvorni_sadrzaj>
    <derivirana_varijabla naziv="DomainObject.Predmet.ProtustrankaFormatedWithAdress_1"> GENTILITAS d.o.o., Vukovarska 93, 10310 Kloštar Ivanić</derivirana_varijabla>
  </DomainObject.Predmet.ProtustrankaFormatedWithAdress>
  <DomainObject.Predmet.ProtustrankaFormatedWithAdressOIB>
    <izvorni_sadrzaj> GENTILITAS d.o.o., OIB 80340223188, Vukovarska 93, 10310 Kloštar Ivanić</izvorni_sadrzaj>
    <derivirana_varijabla naziv="DomainObject.Predmet.ProtustrankaFormatedWithAdressOIB_1"> GENTILITAS d.o.o., OIB 80340223188, Vukovarska 93, 10310 Kloštar Ivanić</derivirana_varijabla>
  </DomainObject.Predmet.ProtustrankaFormatedWithAdressOIB>
  <DomainObject.Predmet.ProtustrankaWithAdress>
    <izvorni_sadrzaj>GENTILITAS d.o.o. Vukovarska 93, 10310 Kloštar Ivanić</izvorni_sadrzaj>
    <derivirana_varijabla naziv="DomainObject.Predmet.ProtustrankaWithAdress_1">GENTILITAS d.o.o. Vukovarska 93, 10310 Kloštar Ivanić</derivirana_varijabla>
  </DomainObject.Predmet.ProtustrankaWithAdress>
  <DomainObject.Predmet.ProtustrankaWithAdressOIB>
    <izvorni_sadrzaj>GENTILITAS d.o.o., OIB 80340223188, Vukovarska 93, 10310 Kloštar Ivanić</izvorni_sadrzaj>
    <derivirana_varijabla naziv="DomainObject.Predmet.ProtustrankaWithAdressOIB_1">GENTILITAS d.o.o., OIB 80340223188, Vukovarska 93, 10310 Kloštar Ivanić</derivirana_varijabla>
  </DomainObject.Predmet.ProtustrankaWithAdressOIB>
  <DomainObject.Predmet.ProtustrankaNazivFormated>
    <izvorni_sadrzaj>GENTILITAS d.o.o.</izvorni_sadrzaj>
    <derivirana_varijabla naziv="DomainObject.Predmet.ProtustrankaNazivFormated_1">GENTILITAS d.o.o.</derivirana_varijabla>
  </DomainObject.Predmet.ProtustrankaNazivFormated>
  <DomainObject.Predmet.ProtustrankaNazivFormatedOIB>
    <izvorni_sadrzaj>GENTILITAS d.o.o., OIB 80340223188</izvorni_sadrzaj>
    <derivirana_varijabla naziv="DomainObject.Predmet.ProtustrankaNazivFormatedOIB_1">GENTILITAS d.o.o., OIB 80340223188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GENTILITAS d.o.o.</item>
    </izvorni_sadrzaj>
    <derivirana_varijabla naziv="DomainObject.Predmet.ProtuStrankaListFormated_1">
      <item>GENTILITAS d.o.o.</item>
    </derivirana_varijabla>
  </DomainObject.Predmet.ProtuStrankaListFormated>
  <DomainObject.Predmet.ProtuStrankaListFormatedOIB>
    <izvorni_sadrzaj>
      <item>GENTILITAS d.o.o., OIB 80340223188</item>
    </izvorni_sadrzaj>
    <derivirana_varijabla naziv="DomainObject.Predmet.ProtuStrankaListFormatedOIB_1">
      <item>GENTILITAS d.o.o., OIB 80340223188</item>
    </derivirana_varijabla>
  </DomainObject.Predmet.ProtuStrankaListFormatedOIB>
  <DomainObject.Predmet.ProtuStrankaListFormatedWithAdress>
    <izvorni_sadrzaj>
      <item>GENTILITAS d.o.o., Vukovarska 93, 10310 Kloštar Ivanić</item>
    </izvorni_sadrzaj>
    <derivirana_varijabla naziv="DomainObject.Predmet.ProtuStrankaListFormatedWithAdress_1">
      <item>GENTILITAS d.o.o., Vukovarska 93, 10310 Kloštar Ivanić</item>
    </derivirana_varijabla>
  </DomainObject.Predmet.ProtuStrankaListFormatedWithAdress>
  <DomainObject.Predmet.ProtuStrankaListFormatedWithAdressOIB>
    <izvorni_sadrzaj>
      <item>GENTILITAS d.o.o., OIB 80340223188, Vukovarska 93, 10310 Kloštar Ivanić</item>
    </izvorni_sadrzaj>
    <derivirana_varijabla naziv="DomainObject.Predmet.ProtuStrankaListFormatedWithAdressOIB_1">
      <item>GENTILITAS d.o.o., OIB 80340223188, Vukovarska 93, 10310 Kloštar Ivanić</item>
    </derivirana_varijabla>
  </DomainObject.Predmet.ProtuStrankaListFormatedWithAdressOIB>
  <DomainObject.Predmet.ProtuStrankaListNazivFormated>
    <izvorni_sadrzaj>
      <item>GENTILITAS d.o.o.</item>
    </izvorni_sadrzaj>
    <derivirana_varijabla naziv="DomainObject.Predmet.ProtuStrankaListNazivFormated_1">
      <item>GENTILITAS d.o.o.</item>
    </derivirana_varijabla>
  </DomainObject.Predmet.ProtuStrankaListNazivFormated>
  <DomainObject.Predmet.ProtuStrankaListNazivFormatedOIB>
    <izvorni_sadrzaj>
      <item>GENTILITAS d.o.o., OIB 80340223188</item>
    </izvorni_sadrzaj>
    <derivirana_varijabla naziv="DomainObject.Predmet.ProtuStrankaListNazivFormatedOIB_1">
      <item>GENTILITAS d.o.o., OIB 80340223188</item>
    </derivirana_varijabla>
  </DomainObject.Predmet.ProtuStrankaListNazivFormatedOIB>
  <DomainObject.Predmet.OstaliListFormated>
    <izvorni_sadrzaj>
      <item>Ante Mitrović</item>
    </izvorni_sadrzaj>
    <derivirana_varijabla naziv="DomainObject.Predmet.OstaliListFormated_1">
      <item>Ante Mitrović</item>
    </derivirana_varijabla>
  </DomainObject.Predmet.OstaliListFormated>
  <DomainObject.Predmet.OstaliListFormatedOIB>
    <izvorni_sadrzaj>
      <item>Ante Mitrović, OIB 81420823595</item>
    </izvorni_sadrzaj>
    <derivirana_varijabla naziv="DomainObject.Predmet.OstaliListFormatedOIB_1">
      <item>Ante Mitrović, OIB 81420823595</item>
    </derivirana_varijabla>
  </DomainObject.Predmet.OstaliListFormatedOIB>
  <DomainObject.Predmet.OstaliListFormatedWithAdress>
    <izvorni_sadrzaj>
      <item>Ante Mitrović, Vukovarska 93/A., 10310 Kloštar Ivanić</item>
    </izvorni_sadrzaj>
    <derivirana_varijabla naziv="DomainObject.Predmet.OstaliListFormatedWithAdress_1">
      <item>Ante Mitrović, Vukovarska 93/A., 10310 Kloštar Ivanić</item>
    </derivirana_varijabla>
  </DomainObject.Predmet.OstaliListFormatedWithAdress>
  <DomainObject.Predmet.OstaliListFormatedWithAdressOIB>
    <izvorni_sadrzaj>
      <item>Ante Mitrović, OIB 81420823595, Vukovarska 93/A., 10310 Kloštar Ivanić</item>
    </izvorni_sadrzaj>
    <derivirana_varijabla naziv="DomainObject.Predmet.OstaliListFormatedWithAdressOIB_1">
      <item>Ante Mitrović, OIB 81420823595, Vukovarska 93/A., 10310 Kloštar Ivanić</item>
    </derivirana_varijabla>
  </DomainObject.Predmet.OstaliListFormatedWithAdressOIB>
  <DomainObject.Predmet.OstaliListNazivFormated>
    <izvorni_sadrzaj>
      <item>Ante Mitrović</item>
    </izvorni_sadrzaj>
    <derivirana_varijabla naziv="DomainObject.Predmet.OstaliListNazivFormated_1">
      <item>Ante Mitrović</item>
    </derivirana_varijabla>
  </DomainObject.Predmet.OstaliListNazivFormated>
  <DomainObject.Predmet.OstaliListNazivFormatedOIB>
    <izvorni_sadrzaj>
      <item>Ante Mitrović, OIB 81420823595</item>
    </izvorni_sadrzaj>
    <derivirana_varijabla naziv="DomainObject.Predmet.OstaliListNazivFormatedOIB_1">
      <item>Ante Mitrović, OIB 81420823595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>St-458/2017-7</izvorni_sadrzaj>
    <derivirana_varijabla naziv="DomainObject.PoslovniBrojDokumenta_1">St-458/2017-7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GENTILITAS d.o.o.</izvorni_sadrzaj>
    <derivirana_varijabla naziv="DomainObject.Predmet.ProtustrankaIDrugi_1">GENTILITAS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GENTILITAS d.o.o., OIB 80340223188, Vukovarska 93, 10310 Kloštar Ivanić</izvorni_sadrzaj>
    <derivirana_varijabla naziv="DomainObject.Predmet.ProtustrankaIDrugiAdressOIB_1">GENTILITAS d.o.o., OIB 80340223188, Vukovarska 93, 10310 Kloštar Ivanić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GENTILITAS d.o.o.</item>
      <item>FINA Regionalni centar Zagreb</item>
      <item>Ante Mitrović</item>
    </izvorni_sadrzaj>
    <derivirana_varijabla naziv="DomainObject.Predmet.SudioniciListNaziv_1">
      <item>GENTILITAS d.o.o.</item>
      <item>FINA Regionalni centar Zagreb</item>
      <item>Ante Mitrović</item>
    </derivirana_varijabla>
  </DomainObject.Predmet.SudioniciListNaziv>
  <DomainObject.Predmet.SudioniciListAdressOIB>
    <izvorni_sadrzaj>
      <item>GENTILITAS d.o.o., OIB 80340223188, Vukovarska 93,10310 Kloštar Ivanić</item>
      <item>FINA Regionalni centar Zagreb, OIB 85821130368, Trg svibanjskih žrtava 1995. br. 1,10000 Zagreb</item>
      <item>Ante Mitrović, OIB 81420823595, Vukovarska 93/A.,10310 Kloštar Ivanić</item>
    </izvorni_sadrzaj>
    <derivirana_varijabla naziv="DomainObject.Predmet.SudioniciListAdressOIB_1">
      <item>GENTILITAS d.o.o., OIB 80340223188, Vukovarska 93,10310 Kloštar Ivanić</item>
      <item>FINA Regionalni centar Zagreb, OIB 85821130368, Trg svibanjskih žrtava 1995. br. 1,10000 Zagreb</item>
      <item>Ante Mitrović, OIB 81420823595, Vukovarska 93/A.,10310 Kloštar Ivanić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4B65E5-A2FA-4142-B69B-7017FB9096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924</properties:Words>
  <properties:Characters>5107</properties:Characters>
  <properties:Lines>114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2017-11-21T12:22:00Z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St-458/2017-7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