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df5a" w14:paraId="8a1df5a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5C1D22">
        <w:t>8</w:t>
      </w:r>
      <w:r w:rsidR="000F7C8B">
        <w:t>762</w:t>
      </w:r>
      <w:r w:rsidR="008015F3" w:rsidRPr="00FE7435">
        <w:t>/2015</w:t>
      </w:r>
      <w:r w:rsidR="000471E7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5C1D22">
        <w:t>8</w:t>
      </w:r>
      <w:r w:rsidR="000F7C8B">
        <w:t>762</w:t>
      </w:r>
      <w:r w:rsidR="005C1D22">
        <w:t>/2015</w:t>
      </w:r>
      <w:r>
        <w:t xml:space="preserve">, na temelju odredbe čl. 430. Stečajnog zakona („Narodne novine“ br. 71/15.), dana </w:t>
      </w:r>
      <w:r w:rsidR="005C1D22">
        <w:t>2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4D578A" w:rsidR="004D578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0F7C8B">
        <w:t>ALD-ZG, d.o.o., Zagreb (Grad Zagreb), Jana Sibeliusa 2, OIB: 83652640153</w:t>
      </w:r>
    </w:p>
    <w:p w:rsidRDefault="00CA2E65" w:rsidP="00CA2E65" w:rsidR="00CA2E65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40469">
        <w:t>21.079,67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5C1D22" w:rsidP="00387730" w:rsidR="00387730">
      <w:pPr>
        <w:jc w:val="center"/>
      </w:pPr>
      <w:r>
        <w:t>U Zagrebu 2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471E7"/>
    <w:rsid w:val="000F7C8B"/>
    <w:rsid w:val="00140469"/>
    <w:rsid w:val="002E24A0"/>
    <w:rsid w:val="00387730"/>
    <w:rsid w:val="004D578A"/>
    <w:rsid w:val="005C1D22"/>
    <w:rsid w:val="008015F3"/>
    <w:rsid w:val="00A1360E"/>
    <w:rsid w:val="00B267EF"/>
    <w:rsid w:val="00BD2E3D"/>
    <w:rsid w:val="00CA2E65"/>
    <w:rsid w:val="00DB39FB"/>
    <w:rsid w:val="00F7614A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8762</izvorni_sadrzaj>
    <derivirana_varijabla naziv="DomainObject.Predmet.Broj_1">8762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St-8762/2015</izvorni_sadrzaj>
    <derivirana_varijabla naziv="DomainObject.Predmet.OznakaBroj_1">St-8762/2015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ALD-ZG d.o.o.</izvorni_sadrzaj>
    <derivirana_varijabla naziv="DomainObject.Predmet.ProtustrankaFormated_1">  ALD-ZG d.o.o.</derivirana_varijabla>
  </DomainObject.Predmet.ProtustrankaFormated>
  <DomainObject.Predmet.ProtustrankaFormatedOIB>
    <izvorni_sadrzaj>  ALD-ZG d.o.o., OIB 83652640153</izvorni_sadrzaj>
    <derivirana_varijabla naziv="DomainObject.Predmet.ProtustrankaFormatedOIB_1">  ALD-ZG d.o.o., OIB 83652640153</derivirana_varijabla>
  </DomainObject.Predmet.ProtustrankaFormatedOIB>
  <DomainObject.Predmet.ProtustrankaFormatedWithAdress>
    <izvorni_sadrzaj> ALD-ZG d.o.o., Jana Sibeliusa 2, 10000 Zagreb</izvorni_sadrzaj>
    <derivirana_varijabla naziv="DomainObject.Predmet.ProtustrankaFormatedWithAdress_1"> ALD-ZG d.o.o., Jana Sibeliusa 2, 10000 Zagreb</derivirana_varijabla>
  </DomainObject.Predmet.ProtustrankaFormatedWithAdress>
  <DomainObject.Predmet.ProtustrankaFormatedWithAdressOIB>
    <izvorni_sadrzaj> ALD-ZG d.o.o., OIB 83652640153, Jana Sibeliusa 2, 10000 Zagreb</izvorni_sadrzaj>
    <derivirana_varijabla naziv="DomainObject.Predmet.ProtustrankaFormatedWithAdressOIB_1"> ALD-ZG d.o.o., OIB 83652640153, Jana Sibeliusa 2, 10000 Zagreb</derivirana_varijabla>
  </DomainObject.Predmet.ProtustrankaFormatedWithAdressOIB>
  <DomainObject.Predmet.ProtustrankaWithAdress>
    <izvorni_sadrzaj>ALD-ZG d.o.o. Jana Sibeliusa 2, 10000 Zagreb</izvorni_sadrzaj>
    <derivirana_varijabla naziv="DomainObject.Predmet.ProtustrankaWithAdress_1">ALD-ZG d.o.o. Jana Sibeliusa 2, 10000 Zagreb</derivirana_varijabla>
  </DomainObject.Predmet.ProtustrankaWithAdress>
  <DomainObject.Predmet.ProtustrankaWithAdressOIB>
    <izvorni_sadrzaj>ALD-ZG d.o.o., OIB 83652640153, Jana Sibeliusa 2, 10000 Zagreb</izvorni_sadrzaj>
    <derivirana_varijabla naziv="DomainObject.Predmet.ProtustrankaWithAdressOIB_1">ALD-ZG d.o.o., OIB 83652640153, Jana Sibeliusa 2, 10000 Zagreb</derivirana_varijabla>
  </DomainObject.Predmet.ProtustrankaWithAdressOIB>
  <DomainObject.Predmet.ProtustrankaNazivFormated>
    <izvorni_sadrzaj>ALD-ZG d.o.o.</izvorni_sadrzaj>
    <derivirana_varijabla naziv="DomainObject.Predmet.ProtustrankaNazivFormated_1">ALD-ZG d.o.o.</derivirana_varijabla>
  </DomainObject.Predmet.ProtustrankaNazivFormated>
  <DomainObject.Predmet.ProtustrankaNazivFormatedOIB>
    <izvorni_sadrzaj>ALD-ZG d.o.o., OIB 83652640153</izvorni_sadrzaj>
    <derivirana_varijabla naziv="DomainObject.Predmet.ProtustrankaNazivFormatedOIB_1">ALD-ZG d.o.o., OIB 83652640153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ALD-ZG d.o.o.</item>
    </izvorni_sadrzaj>
    <derivirana_varijabla naziv="DomainObject.Predmet.ProtuStrankaListFormated_1">
      <item>ALD-ZG d.o.o.</item>
    </derivirana_varijabla>
  </DomainObject.Predmet.ProtuStrankaListFormated>
  <DomainObject.Predmet.ProtuStrankaListFormatedOIB>
    <izvorni_sadrzaj>
      <item>ALD-ZG d.o.o., OIB 83652640153</item>
    </izvorni_sadrzaj>
    <derivirana_varijabla naziv="DomainObject.Predmet.ProtuStrankaListFormatedOIB_1">
      <item>ALD-ZG d.o.o., OIB 83652640153</item>
    </derivirana_varijabla>
  </DomainObject.Predmet.ProtuStrankaListFormatedOIB>
  <DomainObject.Predmet.ProtuStrankaListFormatedWithAdress>
    <izvorni_sadrzaj>
      <item>ALD-ZG d.o.o., Jana Sibeliusa 2, 10000 Zagreb</item>
    </izvorni_sadrzaj>
    <derivirana_varijabla naziv="DomainObject.Predmet.ProtuStrankaListFormatedWithAdress_1">
      <item>ALD-ZG d.o.o., Jana Sibeliusa 2, 10000 Zagreb</item>
    </derivirana_varijabla>
  </DomainObject.Predmet.ProtuStrankaListFormatedWithAdress>
  <DomainObject.Predmet.ProtuStrankaListFormatedWithAdressOIB>
    <izvorni_sadrzaj>
      <item>ALD-ZG d.o.o., OIB 83652640153, Jana Sibeliusa 2, 10000 Zagreb</item>
    </izvorni_sadrzaj>
    <derivirana_varijabla naziv="DomainObject.Predmet.ProtuStrankaListFormatedWithAdressOIB_1">
      <item>ALD-ZG d.o.o., OIB 83652640153, Jana Sibeliusa 2, 10000 Zagreb</item>
    </derivirana_varijabla>
  </DomainObject.Predmet.ProtuStrankaListFormatedWithAdressOIB>
  <DomainObject.Predmet.ProtuStrankaListNazivFormated>
    <izvorni_sadrzaj>
      <item>ALD-ZG d.o.o.</item>
    </izvorni_sadrzaj>
    <derivirana_varijabla naziv="DomainObject.Predmet.ProtuStrankaListNazivFormated_1">
      <item>ALD-ZG d.o.o.</item>
    </derivirana_varijabla>
  </DomainObject.Predmet.ProtuStrankaListNazivFormated>
  <DomainObject.Predmet.ProtuStrankaListNazivFormatedOIB>
    <izvorni_sadrzaj>
      <item>ALD-ZG d.o.o., OIB 83652640153</item>
    </izvorni_sadrzaj>
    <derivirana_varijabla naziv="DomainObject.Predmet.ProtuStrankaListNazivFormatedOIB_1">
      <item>ALD-ZG d.o.o., OIB 83652640153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ALD-ZG d.o.o.</izvorni_sadrzaj>
    <derivirana_varijabla naziv="DomainObject.Predmet.ProtustrankaIDrugi_1">ALD-ZG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ALD-ZG d.o.o., OIB 83652640153, Jana Sibeliusa 2, 10000 Zagreb</izvorni_sadrzaj>
    <derivirana_varijabla naziv="DomainObject.Predmet.ProtustrankaIDrugiAdressOIB_1">ALD-ZG d.o.o., OIB 83652640153, Jana Sibeliusa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ALD-ZG d.o.o.</item>
      <item>FINA Regionalni centar Zagreb</item>
      <item>HRVATSKI ZAVOD ZA MIROVINSKO OSIGURANJE</item>
      <item>Financijska agencija</item>
    </izvorni_sadrzaj>
    <derivirana_varijabla naziv="DomainObject.Predmet.SudioniciListNaziv_1">
      <item>ALD-ZG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ALD-ZG d.o.o., OIB 83652640153, Jana Sibeliusa 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ALD-ZG d.o.o., OIB 83652640153, Jana Sibeliusa 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83652640153</item>
      <item>, OIB 85821130368</item>
      <item>, OIB 84397956623</item>
      <item>, OIB 85821130368</item>
    </izvorni_sadrzaj>
    <derivirana_varijabla naziv="DomainObject.Predmet.SudioniciListNazivOIB_1">
      <item>, OIB 83652640153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1276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2016-03-02T12:39:00Z</dcterms:created>
  <dc:creator>Nikola Ribarić</dc:creator>
  <cp:lastModifiedBy>Jadranka Zelić</cp:lastModifiedBy>
  <cp:lastPrinted>2016-03-02T13:28:00Z</cp:lastPrinted>
  <dcterms:modified xmlns:xsi="http://www.w3.org/2001/XMLSchema-instance" xsi:type="dcterms:W3CDTF">2016-03-02T13:29:00Z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