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5fcf2" w14:paraId="425fcf2" w:rsidRDefault="00306282" w:rsidP="00306282" w:rsidR="00306282" w:rsidRPr="0080439B">
      <w:pPr>
        <w15:collapsed w:val="false"/>
        <w:rPr>
          <w:b/>
          <w:sz w:val="22"/>
          <w:szCs w:val="22"/>
        </w:rPr>
      </w:pPr>
      <w:bookmarkStart w:name="_GoBack" w:id="0"/>
      <w:bookmarkEnd w:id="0"/>
    </w:p>
    <w:p w:rsidRDefault="00306282" w:rsidP="00C669CE" w:rsidR="00E518F4" w:rsidRPr="0080439B">
      <w:pPr>
        <w:rPr>
          <w:sz w:val="22"/>
          <w:szCs w:val="22"/>
        </w:rPr>
      </w:pPr>
      <w:r w:rsidRPr="0080439B">
        <w:rPr>
          <w:b/>
          <w:noProof/>
          <w:sz w:val="22"/>
          <w:szCs w:val="22"/>
        </w:rPr>
        <w:drawing>
          <wp:inline distR="0" distL="0" distB="0" distT="0">
            <wp:extent cy="962025" cx="723900"/>
            <wp:effectExtent b="952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E518F4" w:rsidP="00E518F4" w:rsidR="00E518F4" w:rsidRPr="0080439B">
      <w:pPr>
        <w:rPr>
          <w:sz w:val="22"/>
          <w:szCs w:val="22"/>
        </w:rPr>
      </w:pPr>
      <w:r w:rsidRPr="0080439B">
        <w:rPr>
          <w:sz w:val="22"/>
          <w:szCs w:val="22"/>
        </w:rPr>
        <w:t>REPUBLIKA HRVATSKA</w:t>
      </w:r>
    </w:p>
    <w:p w:rsidRDefault="00E518F4" w:rsidP="00E518F4" w:rsidR="00E518F4" w:rsidRPr="0080439B">
      <w:pPr>
        <w:rPr>
          <w:b/>
          <w:sz w:val="22"/>
          <w:szCs w:val="22"/>
        </w:rPr>
      </w:pPr>
      <w:r w:rsidRPr="0080439B">
        <w:rPr>
          <w:b/>
          <w:sz w:val="22"/>
          <w:szCs w:val="22"/>
        </w:rPr>
        <w:t xml:space="preserve">TRGOVAČKI SUD U ZAGREBU             </w:t>
      </w:r>
    </w:p>
    <w:p w:rsidRDefault="00E518F4" w:rsidP="00E518F4" w:rsidR="00E518F4" w:rsidRPr="0080439B">
      <w:pPr>
        <w:rPr>
          <w:sz w:val="22"/>
          <w:szCs w:val="22"/>
        </w:rPr>
      </w:pPr>
      <w:r w:rsidRPr="0080439B">
        <w:rPr>
          <w:b/>
          <w:sz w:val="22"/>
          <w:szCs w:val="22"/>
        </w:rPr>
        <w:t xml:space="preserve">Zagreb, </w:t>
      </w:r>
      <w:proofErr w:type="spellStart"/>
      <w:r w:rsidRPr="0080439B">
        <w:rPr>
          <w:b/>
          <w:sz w:val="22"/>
          <w:szCs w:val="22"/>
        </w:rPr>
        <w:t>Amruševa</w:t>
      </w:r>
      <w:proofErr w:type="spellEnd"/>
      <w:r w:rsidRPr="0080439B">
        <w:rPr>
          <w:b/>
          <w:sz w:val="22"/>
          <w:szCs w:val="22"/>
        </w:rPr>
        <w:t xml:space="preserve"> 2/II </w:t>
      </w:r>
      <w:r w:rsidRPr="0080439B">
        <w:rPr>
          <w:b/>
          <w:sz w:val="22"/>
          <w:szCs w:val="22"/>
        </w:rPr>
        <w:tab/>
      </w:r>
      <w:r w:rsidRPr="0080439B">
        <w:rPr>
          <w:b/>
          <w:sz w:val="22"/>
          <w:szCs w:val="22"/>
        </w:rPr>
        <w:tab/>
      </w:r>
      <w:r w:rsidRPr="0080439B">
        <w:rPr>
          <w:b/>
          <w:sz w:val="22"/>
          <w:szCs w:val="22"/>
        </w:rPr>
        <w:tab/>
        <w:t xml:space="preserve">                                             12 St 1410/2011</w:t>
      </w:r>
    </w:p>
    <w:p w:rsidRDefault="00E518F4" w:rsidP="00E518F4" w:rsidR="00E518F4" w:rsidRPr="0080439B">
      <w:pPr>
        <w:rPr>
          <w:sz w:val="22"/>
          <w:szCs w:val="22"/>
        </w:rPr>
      </w:pPr>
    </w:p>
    <w:p w:rsidRDefault="00E518F4" w:rsidP="00E518F4" w:rsidR="00E518F4" w:rsidRPr="0080439B">
      <w:pPr>
        <w:jc w:val="center"/>
        <w:rPr>
          <w:b/>
          <w:sz w:val="22"/>
          <w:szCs w:val="22"/>
        </w:rPr>
      </w:pPr>
      <w:r w:rsidRPr="0080439B">
        <w:rPr>
          <w:b/>
          <w:sz w:val="22"/>
          <w:szCs w:val="22"/>
        </w:rPr>
        <w:t>R J E Š E NJ E</w:t>
      </w:r>
    </w:p>
    <w:p w:rsidRDefault="00E518F4" w:rsidP="00E518F4" w:rsidR="00E518F4" w:rsidRPr="0080439B">
      <w:pPr>
        <w:jc w:val="center"/>
        <w:rPr>
          <w:b/>
          <w:sz w:val="22"/>
          <w:szCs w:val="22"/>
        </w:rPr>
      </w:pPr>
    </w:p>
    <w:p w:rsidRDefault="00E518F4" w:rsidP="00E518F4" w:rsidR="00E518F4" w:rsidRPr="0080439B">
      <w:pPr>
        <w:jc w:val="both"/>
        <w:rPr>
          <w:sz w:val="22"/>
          <w:szCs w:val="22"/>
        </w:rPr>
      </w:pPr>
      <w:r w:rsidRPr="0080439B">
        <w:rPr>
          <w:sz w:val="22"/>
          <w:szCs w:val="22"/>
        </w:rPr>
        <w:t xml:space="preserve">Trgovački sud u Zagrebu po sucu Nini Radiću kao stečajnom sucu u stečajnom postupku nad, SVEA d.o.o. u stečaju, Zagreb, Sveti Križ </w:t>
      </w:r>
      <w:proofErr w:type="spellStart"/>
      <w:r w:rsidRPr="0080439B">
        <w:rPr>
          <w:sz w:val="22"/>
          <w:szCs w:val="22"/>
        </w:rPr>
        <w:t>Začretje</w:t>
      </w:r>
      <w:proofErr w:type="spellEnd"/>
      <w:r w:rsidRPr="0080439B">
        <w:rPr>
          <w:sz w:val="22"/>
          <w:szCs w:val="22"/>
        </w:rPr>
        <w:t>, Matije Gupca 10 MB</w:t>
      </w:r>
      <w:r w:rsidR="00212F1A">
        <w:rPr>
          <w:sz w:val="22"/>
          <w:szCs w:val="22"/>
        </w:rPr>
        <w:t>S: 080117828,OIB:73128853566, 07</w:t>
      </w:r>
      <w:r w:rsidRPr="0080439B">
        <w:rPr>
          <w:sz w:val="22"/>
          <w:szCs w:val="22"/>
        </w:rPr>
        <w:t>. lipnja 2016.,</w:t>
      </w:r>
    </w:p>
    <w:p w:rsidRDefault="00C167AD" w:rsidP="00C167AD" w:rsidR="00C167AD" w:rsidRPr="0080439B">
      <w:pPr>
        <w:jc w:val="center"/>
        <w:rPr>
          <w:b/>
          <w:sz w:val="22"/>
          <w:szCs w:val="22"/>
        </w:rPr>
      </w:pPr>
      <w:r w:rsidRPr="0080439B">
        <w:rPr>
          <w:b/>
          <w:sz w:val="22"/>
          <w:szCs w:val="22"/>
        </w:rPr>
        <w:t>r   i   j   e   š   i   o     j   e</w:t>
      </w:r>
    </w:p>
    <w:p w:rsidRDefault="0028599D" w:rsidP="00C167AD" w:rsidR="0028599D" w:rsidRPr="0080439B">
      <w:pPr>
        <w:jc w:val="center"/>
        <w:rPr>
          <w:b/>
          <w:sz w:val="22"/>
          <w:szCs w:val="22"/>
        </w:rPr>
      </w:pPr>
    </w:p>
    <w:p w:rsidRDefault="0028599D" w:rsidP="0017336C" w:rsidR="0028599D" w:rsidRPr="0080439B">
      <w:pPr>
        <w:jc w:val="both"/>
        <w:rPr>
          <w:sz w:val="22"/>
          <w:szCs w:val="22"/>
        </w:rPr>
      </w:pPr>
      <w:r w:rsidRPr="0080439B">
        <w:rPr>
          <w:sz w:val="22"/>
          <w:szCs w:val="22"/>
        </w:rPr>
        <w:t>I    Obustavlja se i zaključuje stečajni postupak nad stečajnim dužnikom,</w:t>
      </w:r>
      <w:r w:rsidR="00BC655D" w:rsidRPr="0080439B">
        <w:rPr>
          <w:sz w:val="22"/>
          <w:szCs w:val="22"/>
        </w:rPr>
        <w:t xml:space="preserve"> </w:t>
      </w:r>
      <w:r w:rsidR="00E518F4" w:rsidRPr="0080439B">
        <w:rPr>
          <w:sz w:val="22"/>
          <w:szCs w:val="22"/>
        </w:rPr>
        <w:t xml:space="preserve">SVEA d.o.o. u stečaju, Zagreb, Sveti Križ </w:t>
      </w:r>
      <w:proofErr w:type="spellStart"/>
      <w:r w:rsidR="00E518F4" w:rsidRPr="0080439B">
        <w:rPr>
          <w:sz w:val="22"/>
          <w:szCs w:val="22"/>
        </w:rPr>
        <w:t>Začretje</w:t>
      </w:r>
      <w:proofErr w:type="spellEnd"/>
      <w:r w:rsidR="00E518F4" w:rsidRPr="0080439B">
        <w:rPr>
          <w:sz w:val="22"/>
          <w:szCs w:val="22"/>
        </w:rPr>
        <w:t>, Matije Gupca 10 MBS: 080117828,OIB:73128853566</w:t>
      </w:r>
      <w:r w:rsidR="00B13F74" w:rsidRPr="0080439B">
        <w:rPr>
          <w:sz w:val="22"/>
          <w:szCs w:val="22"/>
        </w:rPr>
        <w:t>.</w:t>
      </w:r>
    </w:p>
    <w:p w:rsidRDefault="00F05AF3" w:rsidP="0017336C" w:rsidR="00F05AF3" w:rsidRPr="0080439B">
      <w:pPr>
        <w:jc w:val="both"/>
        <w:rPr>
          <w:sz w:val="22"/>
          <w:szCs w:val="22"/>
        </w:rPr>
      </w:pPr>
    </w:p>
    <w:p w:rsidRDefault="0028599D" w:rsidP="00A0746C" w:rsidR="00C77CF1" w:rsidRPr="0080439B">
      <w:pPr>
        <w:jc w:val="both"/>
        <w:rPr>
          <w:sz w:val="22"/>
          <w:szCs w:val="22"/>
        </w:rPr>
      </w:pPr>
      <w:r w:rsidRPr="0080439B">
        <w:rPr>
          <w:sz w:val="22"/>
          <w:szCs w:val="22"/>
        </w:rPr>
        <w:t xml:space="preserve">II   Ovo rješenje objavit će se  na </w:t>
      </w:r>
      <w:proofErr w:type="spellStart"/>
      <w:r w:rsidR="00F05AF3" w:rsidRPr="0080439B">
        <w:rPr>
          <w:sz w:val="22"/>
          <w:szCs w:val="22"/>
        </w:rPr>
        <w:t>eO</w:t>
      </w:r>
      <w:r w:rsidRPr="0080439B">
        <w:rPr>
          <w:sz w:val="22"/>
          <w:szCs w:val="22"/>
        </w:rPr>
        <w:t>glasnoj</w:t>
      </w:r>
      <w:proofErr w:type="spellEnd"/>
      <w:r w:rsidRPr="0080439B">
        <w:rPr>
          <w:sz w:val="22"/>
          <w:szCs w:val="22"/>
        </w:rPr>
        <w:t xml:space="preserve"> ploči Trgovačkog suda u Zagrebu, a nakon pravomoćnosti dostaviti će se sudskom registru radi brisanja dužnika iz registra  trgovačkih društava.</w:t>
      </w:r>
    </w:p>
    <w:p w:rsidRDefault="00306282" w:rsidP="00A0746C" w:rsidR="00306282" w:rsidRPr="0080439B">
      <w:pPr>
        <w:jc w:val="both"/>
        <w:rPr>
          <w:sz w:val="22"/>
          <w:szCs w:val="22"/>
        </w:rPr>
      </w:pPr>
    </w:p>
    <w:p w:rsidRDefault="0028599D" w:rsidP="0028599D" w:rsidR="0028599D" w:rsidRPr="0080439B">
      <w:pPr>
        <w:jc w:val="center"/>
        <w:rPr>
          <w:sz w:val="22"/>
          <w:szCs w:val="22"/>
        </w:rPr>
      </w:pPr>
      <w:r w:rsidRPr="0080439B">
        <w:rPr>
          <w:sz w:val="22"/>
          <w:szCs w:val="22"/>
        </w:rPr>
        <w:t>O    b    r    a    z    l    o    ž    e    nj    e</w:t>
      </w:r>
    </w:p>
    <w:p w:rsidRDefault="00C77CF1" w:rsidP="0028599D" w:rsidR="00C77CF1" w:rsidRPr="0080439B">
      <w:pPr>
        <w:jc w:val="both"/>
        <w:rPr>
          <w:sz w:val="22"/>
          <w:szCs w:val="22"/>
        </w:rPr>
      </w:pPr>
    </w:p>
    <w:p w:rsidRDefault="00B13F74" w:rsidP="0028599D" w:rsidR="00BC655D" w:rsidRPr="0080439B">
      <w:pPr>
        <w:jc w:val="both"/>
        <w:rPr>
          <w:sz w:val="22"/>
          <w:szCs w:val="22"/>
        </w:rPr>
      </w:pPr>
      <w:r w:rsidRPr="0080439B">
        <w:rPr>
          <w:sz w:val="22"/>
          <w:szCs w:val="22"/>
        </w:rPr>
        <w:t xml:space="preserve">U ovom predmetu sud je </w:t>
      </w:r>
      <w:r w:rsidR="00E518F4" w:rsidRPr="0080439B">
        <w:rPr>
          <w:sz w:val="22"/>
          <w:szCs w:val="22"/>
        </w:rPr>
        <w:t>26</w:t>
      </w:r>
      <w:r w:rsidRPr="0080439B">
        <w:rPr>
          <w:sz w:val="22"/>
          <w:szCs w:val="22"/>
        </w:rPr>
        <w:t xml:space="preserve">. </w:t>
      </w:r>
      <w:r w:rsidR="00E518F4" w:rsidRPr="0080439B">
        <w:rPr>
          <w:sz w:val="22"/>
          <w:szCs w:val="22"/>
        </w:rPr>
        <w:t>01</w:t>
      </w:r>
      <w:r w:rsidR="0028599D" w:rsidRPr="0080439B">
        <w:rPr>
          <w:sz w:val="22"/>
          <w:szCs w:val="22"/>
        </w:rPr>
        <w:t>. 201</w:t>
      </w:r>
      <w:r w:rsidR="00C669CE" w:rsidRPr="0080439B">
        <w:rPr>
          <w:sz w:val="22"/>
          <w:szCs w:val="22"/>
        </w:rPr>
        <w:t>2</w:t>
      </w:r>
      <w:r w:rsidR="0028599D" w:rsidRPr="0080439B">
        <w:rPr>
          <w:sz w:val="22"/>
          <w:szCs w:val="22"/>
        </w:rPr>
        <w:t xml:space="preserve">. godine </w:t>
      </w:r>
      <w:r w:rsidR="00F05AF3" w:rsidRPr="0080439B">
        <w:rPr>
          <w:sz w:val="22"/>
          <w:szCs w:val="22"/>
        </w:rPr>
        <w:t>otvorio stečajni</w:t>
      </w:r>
      <w:r w:rsidR="0028599D" w:rsidRPr="0080439B">
        <w:rPr>
          <w:sz w:val="22"/>
          <w:szCs w:val="22"/>
        </w:rPr>
        <w:t xml:space="preserve"> postupak nad predloženim dužnikom, </w:t>
      </w:r>
      <w:r w:rsidR="00E518F4" w:rsidRPr="0080439B">
        <w:rPr>
          <w:sz w:val="22"/>
          <w:szCs w:val="22"/>
        </w:rPr>
        <w:t xml:space="preserve">SVEA d.o.o. u stečaju, Zagreb, Sveti Križ </w:t>
      </w:r>
      <w:proofErr w:type="spellStart"/>
      <w:r w:rsidR="00E518F4" w:rsidRPr="0080439B">
        <w:rPr>
          <w:sz w:val="22"/>
          <w:szCs w:val="22"/>
        </w:rPr>
        <w:t>Začretje</w:t>
      </w:r>
      <w:proofErr w:type="spellEnd"/>
      <w:r w:rsidR="00E518F4" w:rsidRPr="0080439B">
        <w:rPr>
          <w:sz w:val="22"/>
          <w:szCs w:val="22"/>
        </w:rPr>
        <w:t>, Matije Gupca 10 MBS: 080117828,OIB:73128853566</w:t>
      </w:r>
      <w:r w:rsidR="00837790" w:rsidRPr="0080439B">
        <w:rPr>
          <w:sz w:val="22"/>
          <w:szCs w:val="22"/>
        </w:rPr>
        <w:t>.</w:t>
      </w:r>
      <w:r w:rsidR="006126F8" w:rsidRPr="0080439B">
        <w:rPr>
          <w:sz w:val="22"/>
          <w:szCs w:val="22"/>
        </w:rPr>
        <w:t xml:space="preserve"> </w:t>
      </w:r>
      <w:r w:rsidR="0028599D" w:rsidRPr="0080439B">
        <w:rPr>
          <w:sz w:val="22"/>
          <w:szCs w:val="22"/>
        </w:rPr>
        <w:t xml:space="preserve">Opće ispitno i izvještajno ročište održano je </w:t>
      </w:r>
      <w:r w:rsidR="00E518F4" w:rsidRPr="0080439B">
        <w:rPr>
          <w:sz w:val="22"/>
          <w:szCs w:val="22"/>
        </w:rPr>
        <w:t>21</w:t>
      </w:r>
      <w:r w:rsidR="0028599D" w:rsidRPr="0080439B">
        <w:rPr>
          <w:sz w:val="22"/>
          <w:szCs w:val="22"/>
        </w:rPr>
        <w:t>.</w:t>
      </w:r>
      <w:r w:rsidR="00F05AF3" w:rsidRPr="0080439B">
        <w:rPr>
          <w:sz w:val="22"/>
          <w:szCs w:val="22"/>
        </w:rPr>
        <w:t>0</w:t>
      </w:r>
      <w:r w:rsidR="00E518F4" w:rsidRPr="0080439B">
        <w:rPr>
          <w:sz w:val="22"/>
          <w:szCs w:val="22"/>
        </w:rPr>
        <w:t>3</w:t>
      </w:r>
      <w:r w:rsidR="0028599D" w:rsidRPr="0080439B">
        <w:rPr>
          <w:sz w:val="22"/>
          <w:szCs w:val="22"/>
        </w:rPr>
        <w:t>. 201</w:t>
      </w:r>
      <w:r w:rsidR="00E518F4" w:rsidRPr="0080439B">
        <w:rPr>
          <w:sz w:val="22"/>
          <w:szCs w:val="22"/>
        </w:rPr>
        <w:t>2</w:t>
      </w:r>
      <w:r w:rsidR="0028599D" w:rsidRPr="0080439B">
        <w:rPr>
          <w:sz w:val="22"/>
          <w:szCs w:val="22"/>
        </w:rPr>
        <w:t xml:space="preserve">. godine. </w:t>
      </w:r>
      <w:r w:rsidR="00C669CE" w:rsidRPr="0080439B">
        <w:rPr>
          <w:sz w:val="22"/>
          <w:szCs w:val="22"/>
        </w:rPr>
        <w:t xml:space="preserve">Stečajni upravitelj je ostvario prihod od prodaje </w:t>
      </w:r>
      <w:r w:rsidR="00E518F4" w:rsidRPr="0080439B">
        <w:rPr>
          <w:sz w:val="22"/>
          <w:szCs w:val="22"/>
        </w:rPr>
        <w:t xml:space="preserve">nekretnine u visini 780.000,00 kuna i ostale imovine u visini 18.000,00 kuna. Nekretnina je bila opterećena </w:t>
      </w:r>
      <w:proofErr w:type="spellStart"/>
      <w:r w:rsidR="00E518F4" w:rsidRPr="0080439B">
        <w:rPr>
          <w:sz w:val="22"/>
          <w:szCs w:val="22"/>
        </w:rPr>
        <w:t>razlučnim</w:t>
      </w:r>
      <w:proofErr w:type="spellEnd"/>
      <w:r w:rsidR="00E518F4" w:rsidRPr="0080439B">
        <w:rPr>
          <w:sz w:val="22"/>
          <w:szCs w:val="22"/>
        </w:rPr>
        <w:t xml:space="preserve"> pravom Privredne banke Zagreb d.d. Zagreb, koja je djelomično namirena poslije podmirenja porezne obveze te troškova i obveza stečajne mase. Tražbina banke iznosila je više od 3.600.000,00 kuna </w:t>
      </w:r>
      <w:r w:rsidR="00A05EA3" w:rsidRPr="0080439B">
        <w:rPr>
          <w:sz w:val="22"/>
          <w:szCs w:val="22"/>
        </w:rPr>
        <w:t xml:space="preserve"> </w:t>
      </w:r>
    </w:p>
    <w:p w:rsidRDefault="00611A2F" w:rsidP="0028599D" w:rsidR="00E518F4" w:rsidRPr="0080439B">
      <w:pPr>
        <w:jc w:val="both"/>
        <w:rPr>
          <w:sz w:val="22"/>
          <w:szCs w:val="22"/>
        </w:rPr>
      </w:pPr>
      <w:r w:rsidRPr="0080439B">
        <w:rPr>
          <w:sz w:val="22"/>
          <w:szCs w:val="22"/>
        </w:rPr>
        <w:t>T</w:t>
      </w:r>
      <w:r w:rsidR="00BE1FD8" w:rsidRPr="0080439B">
        <w:rPr>
          <w:sz w:val="22"/>
          <w:szCs w:val="22"/>
        </w:rPr>
        <w:t xml:space="preserve">emeljem </w:t>
      </w:r>
      <w:r w:rsidR="008C331A" w:rsidRPr="0080439B">
        <w:rPr>
          <w:sz w:val="22"/>
          <w:szCs w:val="22"/>
        </w:rPr>
        <w:t>s</w:t>
      </w:r>
      <w:r w:rsidR="00BE1FD8" w:rsidRPr="0080439B">
        <w:rPr>
          <w:sz w:val="22"/>
          <w:szCs w:val="22"/>
        </w:rPr>
        <w:t>ta</w:t>
      </w:r>
      <w:r w:rsidRPr="0080439B">
        <w:rPr>
          <w:sz w:val="22"/>
          <w:szCs w:val="22"/>
        </w:rPr>
        <w:t xml:space="preserve">nja stečajne mase, upravitelji </w:t>
      </w:r>
      <w:r w:rsidR="008C331A" w:rsidRPr="0080439B">
        <w:rPr>
          <w:sz w:val="22"/>
          <w:szCs w:val="22"/>
        </w:rPr>
        <w:t>je predložio</w:t>
      </w:r>
      <w:r w:rsidR="00BE1FD8" w:rsidRPr="0080439B">
        <w:rPr>
          <w:sz w:val="22"/>
          <w:szCs w:val="22"/>
        </w:rPr>
        <w:t xml:space="preserve"> postupanje sukladno članku 203. Stečajnog zakona. </w:t>
      </w:r>
      <w:r w:rsidR="001B7471" w:rsidRPr="0080439B">
        <w:rPr>
          <w:sz w:val="22"/>
          <w:szCs w:val="22"/>
        </w:rPr>
        <w:t>Na ročišt</w:t>
      </w:r>
      <w:r w:rsidR="00A0746C" w:rsidRPr="0080439B">
        <w:rPr>
          <w:sz w:val="22"/>
          <w:szCs w:val="22"/>
        </w:rPr>
        <w:t xml:space="preserve">u </w:t>
      </w:r>
      <w:r w:rsidR="0028599D" w:rsidRPr="0080439B">
        <w:rPr>
          <w:sz w:val="22"/>
          <w:szCs w:val="22"/>
        </w:rPr>
        <w:t xml:space="preserve">radi davanja mišljenja o prijedlogu stečajnog upravitelja </w:t>
      </w:r>
      <w:r w:rsidR="00306282" w:rsidRPr="0080439B">
        <w:rPr>
          <w:sz w:val="22"/>
          <w:szCs w:val="22"/>
        </w:rPr>
        <w:t xml:space="preserve">koje je </w:t>
      </w:r>
      <w:r w:rsidR="0028599D" w:rsidRPr="0080439B">
        <w:rPr>
          <w:sz w:val="22"/>
          <w:szCs w:val="22"/>
        </w:rPr>
        <w:t xml:space="preserve">održano </w:t>
      </w:r>
      <w:r w:rsidR="00A05EA3" w:rsidRPr="0080439B">
        <w:rPr>
          <w:sz w:val="22"/>
          <w:szCs w:val="22"/>
        </w:rPr>
        <w:t>31</w:t>
      </w:r>
      <w:r w:rsidR="006126F8" w:rsidRPr="0080439B">
        <w:rPr>
          <w:sz w:val="22"/>
          <w:szCs w:val="22"/>
        </w:rPr>
        <w:t>.</w:t>
      </w:r>
      <w:r w:rsidR="0028599D" w:rsidRPr="0080439B">
        <w:rPr>
          <w:sz w:val="22"/>
          <w:szCs w:val="22"/>
        </w:rPr>
        <w:t xml:space="preserve"> </w:t>
      </w:r>
      <w:r w:rsidR="00A0746C" w:rsidRPr="0080439B">
        <w:rPr>
          <w:sz w:val="22"/>
          <w:szCs w:val="22"/>
        </w:rPr>
        <w:t>0</w:t>
      </w:r>
      <w:r w:rsidR="00F05AF3" w:rsidRPr="0080439B">
        <w:rPr>
          <w:sz w:val="22"/>
          <w:szCs w:val="22"/>
        </w:rPr>
        <w:t>5</w:t>
      </w:r>
      <w:r w:rsidR="005D486E" w:rsidRPr="0080439B">
        <w:rPr>
          <w:sz w:val="22"/>
          <w:szCs w:val="22"/>
        </w:rPr>
        <w:t>.</w:t>
      </w:r>
      <w:r w:rsidR="0028599D" w:rsidRPr="0080439B">
        <w:rPr>
          <w:sz w:val="22"/>
          <w:szCs w:val="22"/>
        </w:rPr>
        <w:t xml:space="preserve"> 201</w:t>
      </w:r>
      <w:r w:rsidR="00306282" w:rsidRPr="0080439B">
        <w:rPr>
          <w:sz w:val="22"/>
          <w:szCs w:val="22"/>
        </w:rPr>
        <w:t>6</w:t>
      </w:r>
      <w:r w:rsidR="0028599D" w:rsidRPr="0080439B">
        <w:rPr>
          <w:sz w:val="22"/>
          <w:szCs w:val="22"/>
        </w:rPr>
        <w:t xml:space="preserve">. </w:t>
      </w:r>
      <w:r w:rsidR="00112A70" w:rsidRPr="0080439B">
        <w:rPr>
          <w:sz w:val="22"/>
          <w:szCs w:val="22"/>
        </w:rPr>
        <w:t>g</w:t>
      </w:r>
      <w:r w:rsidR="0028599D" w:rsidRPr="0080439B">
        <w:rPr>
          <w:sz w:val="22"/>
          <w:szCs w:val="22"/>
        </w:rPr>
        <w:t>odine</w:t>
      </w:r>
      <w:r w:rsidR="00112A70" w:rsidRPr="0080439B">
        <w:rPr>
          <w:sz w:val="22"/>
          <w:szCs w:val="22"/>
        </w:rPr>
        <w:t xml:space="preserve">, od strane vjerovnika </w:t>
      </w:r>
      <w:r w:rsidR="00A0746C" w:rsidRPr="0080439B">
        <w:rPr>
          <w:sz w:val="22"/>
          <w:szCs w:val="22"/>
        </w:rPr>
        <w:t xml:space="preserve">nije </w:t>
      </w:r>
      <w:r w:rsidR="00112A70" w:rsidRPr="0080439B">
        <w:rPr>
          <w:sz w:val="22"/>
          <w:szCs w:val="22"/>
        </w:rPr>
        <w:t>istaknut prijedlog kojim bi se tražilo nastavljanje postupka u formi redovitog stečaja.</w:t>
      </w:r>
      <w:r w:rsidR="0028599D" w:rsidRPr="0080439B">
        <w:rPr>
          <w:sz w:val="22"/>
          <w:szCs w:val="22"/>
        </w:rPr>
        <w:t xml:space="preserve"> Temeljem članka 25 Stečajnog zakona stečajni upravitelj je dužan zastupati stečajnu masu u skladu sa zakonom i nakon zaključenja stečajnog postupka</w:t>
      </w:r>
      <w:r w:rsidR="005D486E" w:rsidRPr="0080439B">
        <w:rPr>
          <w:sz w:val="22"/>
          <w:szCs w:val="22"/>
        </w:rPr>
        <w:t>.</w:t>
      </w:r>
      <w:r w:rsidR="0028599D" w:rsidRPr="0080439B">
        <w:rPr>
          <w:sz w:val="22"/>
          <w:szCs w:val="22"/>
        </w:rPr>
        <w:t xml:space="preserve"> Sa svim radnjama stečajnog upravitelja obaviješteni su vjerovnici u ovom postupku. Poziv za skupštinu vjerovnika javno je objavljen</w:t>
      </w:r>
      <w:r w:rsidR="00A83182" w:rsidRPr="0080439B">
        <w:rPr>
          <w:sz w:val="22"/>
          <w:szCs w:val="22"/>
        </w:rPr>
        <w:t xml:space="preserve">. </w:t>
      </w:r>
      <w:r w:rsidR="00E518F4" w:rsidRPr="0080439B">
        <w:rPr>
          <w:sz w:val="22"/>
          <w:szCs w:val="22"/>
        </w:rPr>
        <w:t xml:space="preserve">Na sudski spis je dostavljen  podnesak vjerovnika Gradski centar d.o.o. sada Manta d.o.o. Zagreb OIB:44426143196 kojim potvrđuju da se ne protive zaključenju stečajnog postupka u ovom predmetu u skladu s člankom 203. Stečajnog zakona. Stečajni upravitelj je upoznao vjerovnike sa </w:t>
      </w:r>
      <w:proofErr w:type="spellStart"/>
      <w:r w:rsidR="00E518F4" w:rsidRPr="0080439B">
        <w:rPr>
          <w:sz w:val="22"/>
          <w:szCs w:val="22"/>
        </w:rPr>
        <w:t>neunovčivim</w:t>
      </w:r>
      <w:proofErr w:type="spellEnd"/>
      <w:r w:rsidR="00E518F4" w:rsidRPr="0080439B">
        <w:rPr>
          <w:sz w:val="22"/>
          <w:szCs w:val="22"/>
        </w:rPr>
        <w:t xml:space="preserve"> dijelom imovine ( u naravi </w:t>
      </w:r>
      <w:r w:rsidR="00D652FF" w:rsidRPr="0080439B">
        <w:rPr>
          <w:sz w:val="22"/>
          <w:szCs w:val="22"/>
        </w:rPr>
        <w:t xml:space="preserve">inventar tekstilne prodavaonice i nerazvrstani tekstil ). Ova imovina se nije mogla prodati, i predstavlja opterećenje stečajnoj masi. Skupština vjerovnika je ovlastila stečajnog upravitelja ovu imovinu predati na </w:t>
      </w:r>
      <w:proofErr w:type="spellStart"/>
      <w:r w:rsidR="00D652FF" w:rsidRPr="0080439B">
        <w:rPr>
          <w:sz w:val="22"/>
          <w:szCs w:val="22"/>
        </w:rPr>
        <w:t>reciklažno</w:t>
      </w:r>
      <w:proofErr w:type="spellEnd"/>
      <w:r w:rsidR="00D652FF" w:rsidRPr="0080439B">
        <w:rPr>
          <w:sz w:val="22"/>
          <w:szCs w:val="22"/>
        </w:rPr>
        <w:t xml:space="preserve"> dvorište ili odlagalište otpada, jer mora isprazniti skladište u kojem se nalazi roba. </w:t>
      </w:r>
    </w:p>
    <w:p w:rsidRDefault="00A83182" w:rsidP="0028599D" w:rsidR="0028599D" w:rsidRPr="0080439B">
      <w:pPr>
        <w:jc w:val="both"/>
        <w:rPr>
          <w:sz w:val="22"/>
          <w:szCs w:val="22"/>
        </w:rPr>
      </w:pPr>
      <w:r w:rsidRPr="0080439B">
        <w:rPr>
          <w:sz w:val="22"/>
          <w:szCs w:val="22"/>
        </w:rPr>
        <w:t>U slučaju pronalaska imovine koja bi činila stečajnu masu stečajni upravitelj je dužan predložiti nastavak postupka i na taj način brinuti o pravima svih vjerovnika.</w:t>
      </w:r>
      <w:r w:rsidR="0028599D" w:rsidRPr="0080439B">
        <w:rPr>
          <w:sz w:val="22"/>
          <w:szCs w:val="22"/>
        </w:rPr>
        <w:t xml:space="preserve"> Budući je stanje spisa razvidno i obrazloženo od strane stečajnog upravitelja, sud je po provedeno</w:t>
      </w:r>
      <w:r w:rsidR="0042441F" w:rsidRPr="0080439B">
        <w:rPr>
          <w:sz w:val="22"/>
          <w:szCs w:val="22"/>
        </w:rPr>
        <w:t>m postupku  prihvatio prijedlog</w:t>
      </w:r>
      <w:r w:rsidR="0028599D" w:rsidRPr="0080439B">
        <w:rPr>
          <w:sz w:val="22"/>
          <w:szCs w:val="22"/>
        </w:rPr>
        <w:t xml:space="preserve">, jer se pokazalo da stečajna </w:t>
      </w:r>
      <w:r w:rsidR="00A0746C" w:rsidRPr="0080439B">
        <w:rPr>
          <w:sz w:val="22"/>
          <w:szCs w:val="22"/>
        </w:rPr>
        <w:t>masa nije dostatna za namirenje vjerovnika i riješio kao u izreci.</w:t>
      </w:r>
    </w:p>
    <w:p w:rsidRDefault="00306282" w:rsidP="0028599D" w:rsidR="00306282" w:rsidRPr="0080439B">
      <w:pPr>
        <w:jc w:val="both"/>
        <w:rPr>
          <w:sz w:val="22"/>
          <w:szCs w:val="22"/>
        </w:rPr>
      </w:pPr>
      <w:r w:rsidRPr="0080439B">
        <w:rPr>
          <w:sz w:val="22"/>
          <w:szCs w:val="22"/>
        </w:rPr>
        <w:t xml:space="preserve">U ovom predmetu primjenjuju se odredbe Stečajnog zakona NN 44/96 do 133/12. </w:t>
      </w:r>
    </w:p>
    <w:p w:rsidRDefault="008E5F78" w:rsidP="0028599D" w:rsidR="008E5F78" w:rsidRPr="0080439B">
      <w:pPr>
        <w:jc w:val="center"/>
        <w:rPr>
          <w:sz w:val="22"/>
          <w:szCs w:val="22"/>
        </w:rPr>
      </w:pPr>
    </w:p>
    <w:p w:rsidRDefault="00B9773D" w:rsidP="0028599D" w:rsidR="0028599D" w:rsidRPr="0080439B">
      <w:pPr>
        <w:jc w:val="center"/>
        <w:rPr>
          <w:sz w:val="22"/>
          <w:szCs w:val="22"/>
        </w:rPr>
      </w:pPr>
      <w:r w:rsidRPr="0080439B">
        <w:rPr>
          <w:sz w:val="22"/>
          <w:szCs w:val="22"/>
        </w:rPr>
        <w:t xml:space="preserve"> U </w:t>
      </w:r>
      <w:r w:rsidR="00A83182" w:rsidRPr="0080439B">
        <w:rPr>
          <w:sz w:val="22"/>
          <w:szCs w:val="22"/>
        </w:rPr>
        <w:t>Zagreb</w:t>
      </w:r>
      <w:r w:rsidRPr="0080439B">
        <w:rPr>
          <w:sz w:val="22"/>
          <w:szCs w:val="22"/>
        </w:rPr>
        <w:t>u</w:t>
      </w:r>
      <w:r w:rsidR="00A83182" w:rsidRPr="0080439B">
        <w:rPr>
          <w:sz w:val="22"/>
          <w:szCs w:val="22"/>
        </w:rPr>
        <w:t xml:space="preserve">, </w:t>
      </w:r>
      <w:r w:rsidR="00212F1A">
        <w:rPr>
          <w:sz w:val="22"/>
          <w:szCs w:val="22"/>
        </w:rPr>
        <w:t>07</w:t>
      </w:r>
      <w:r w:rsidR="0028599D" w:rsidRPr="0080439B">
        <w:rPr>
          <w:sz w:val="22"/>
          <w:szCs w:val="22"/>
        </w:rPr>
        <w:t xml:space="preserve">. </w:t>
      </w:r>
      <w:r w:rsidR="00D652FF" w:rsidRPr="0080439B">
        <w:rPr>
          <w:sz w:val="22"/>
          <w:szCs w:val="22"/>
        </w:rPr>
        <w:t>lipnja</w:t>
      </w:r>
      <w:r w:rsidR="0028599D" w:rsidRPr="0080439B">
        <w:rPr>
          <w:sz w:val="22"/>
          <w:szCs w:val="22"/>
        </w:rPr>
        <w:t xml:space="preserve"> 201</w:t>
      </w:r>
      <w:r w:rsidR="00306282" w:rsidRPr="0080439B">
        <w:rPr>
          <w:sz w:val="22"/>
          <w:szCs w:val="22"/>
        </w:rPr>
        <w:t>6</w:t>
      </w:r>
      <w:r w:rsidR="0028599D" w:rsidRPr="0080439B">
        <w:rPr>
          <w:sz w:val="22"/>
          <w:szCs w:val="22"/>
        </w:rPr>
        <w:t>. godine</w:t>
      </w:r>
    </w:p>
    <w:p w:rsidRDefault="0028599D" w:rsidP="003F6921" w:rsidR="0028599D" w:rsidRPr="0080439B">
      <w:pPr>
        <w:rPr>
          <w:sz w:val="22"/>
          <w:szCs w:val="22"/>
        </w:rPr>
      </w:pPr>
      <w:r w:rsidRPr="0080439B">
        <w:rPr>
          <w:sz w:val="22"/>
          <w:szCs w:val="22"/>
        </w:rPr>
        <w:t xml:space="preserve">                                                                                      </w:t>
      </w:r>
      <w:r w:rsidR="005C4D61" w:rsidRPr="0080439B">
        <w:rPr>
          <w:sz w:val="22"/>
          <w:szCs w:val="22"/>
        </w:rPr>
        <w:t xml:space="preserve">  </w:t>
      </w:r>
      <w:r w:rsidR="003F6921" w:rsidRPr="0080439B">
        <w:rPr>
          <w:sz w:val="22"/>
          <w:szCs w:val="22"/>
        </w:rPr>
        <w:t xml:space="preserve">                 </w:t>
      </w:r>
      <w:r w:rsidRPr="0080439B">
        <w:rPr>
          <w:sz w:val="22"/>
          <w:szCs w:val="22"/>
        </w:rPr>
        <w:t xml:space="preserve">   Stečajni sudac:</w:t>
      </w:r>
    </w:p>
    <w:p w:rsidRDefault="0028599D" w:rsidP="0028599D" w:rsidR="0028599D" w:rsidRPr="0080439B">
      <w:pPr>
        <w:rPr>
          <w:sz w:val="22"/>
          <w:szCs w:val="22"/>
        </w:rPr>
      </w:pPr>
      <w:r w:rsidRPr="0080439B">
        <w:rPr>
          <w:sz w:val="22"/>
          <w:szCs w:val="22"/>
        </w:rPr>
        <w:t xml:space="preserve">                                                                                    </w:t>
      </w:r>
      <w:r w:rsidR="00345855" w:rsidRPr="0080439B">
        <w:rPr>
          <w:sz w:val="22"/>
          <w:szCs w:val="22"/>
        </w:rPr>
        <w:t xml:space="preserve">               </w:t>
      </w:r>
      <w:r w:rsidRPr="0080439B">
        <w:rPr>
          <w:sz w:val="22"/>
          <w:szCs w:val="22"/>
        </w:rPr>
        <w:t xml:space="preserve">  </w:t>
      </w:r>
      <w:r w:rsidR="005C4D61" w:rsidRPr="0080439B">
        <w:rPr>
          <w:sz w:val="22"/>
          <w:szCs w:val="22"/>
        </w:rPr>
        <w:t xml:space="preserve">    </w:t>
      </w:r>
      <w:r w:rsidRPr="0080439B">
        <w:rPr>
          <w:sz w:val="22"/>
          <w:szCs w:val="22"/>
        </w:rPr>
        <w:t xml:space="preserve">   Nino Radić</w:t>
      </w:r>
      <w:r w:rsidR="00303FAF" w:rsidRPr="0080439B">
        <w:rPr>
          <w:sz w:val="22"/>
          <w:szCs w:val="22"/>
        </w:rPr>
        <w:t xml:space="preserve"> </w:t>
      </w:r>
      <w:r w:rsidR="00F728E4" w:rsidRPr="0080439B">
        <w:rPr>
          <w:sz w:val="22"/>
          <w:szCs w:val="22"/>
        </w:rPr>
        <w:t xml:space="preserve">   v.r.</w:t>
      </w:r>
    </w:p>
    <w:p w:rsidRDefault="00B9773D" w:rsidR="00B9773D" w:rsidRPr="0080439B">
      <w:pPr>
        <w:rPr>
          <w:sz w:val="22"/>
          <w:szCs w:val="22"/>
        </w:rPr>
      </w:pPr>
      <w:r w:rsidRPr="0080439B">
        <w:rPr>
          <w:sz w:val="22"/>
          <w:szCs w:val="22"/>
        </w:rPr>
        <w:lastRenderedPageBreak/>
        <w:t xml:space="preserve">POUKA O PRAVNOM LIJEKU: </w:t>
      </w:r>
    </w:p>
    <w:p w:rsidRDefault="00B9773D" w:rsidP="00345855" w:rsidR="00760C5E">
      <w:pPr>
        <w:jc w:val="both"/>
        <w:rPr>
          <w:sz w:val="22"/>
          <w:szCs w:val="22"/>
        </w:rPr>
      </w:pPr>
      <w:r w:rsidRPr="0080439B">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E75E56" w:rsidP="00345855" w:rsidR="00E75E56">
      <w:pPr>
        <w:jc w:val="both"/>
        <w:rPr>
          <w:sz w:val="22"/>
          <w:szCs w:val="22"/>
        </w:rPr>
      </w:pPr>
    </w:p>
    <w:p w:rsidRDefault="00E75E56" w:rsidR="00E75E56">
      <w:r>
        <w:t xml:space="preserve">   </w:t>
      </w:r>
      <w:r>
        <w:tab/>
      </w:r>
      <w:r>
        <w:tab/>
      </w:r>
      <w:r>
        <w:tab/>
      </w:r>
      <w:r>
        <w:tab/>
      </w:r>
      <w:r>
        <w:tab/>
      </w:r>
      <w:r>
        <w:tab/>
      </w:r>
      <w:r>
        <w:tab/>
        <w:t xml:space="preserve">            Za točnost </w:t>
      </w:r>
      <w:proofErr w:type="spellStart"/>
      <w:r>
        <w:t>otpravka</w:t>
      </w:r>
      <w:proofErr w:type="spellEnd"/>
      <w:r>
        <w:t xml:space="preserve">: </w:t>
      </w:r>
    </w:p>
    <w:p w:rsidRDefault="00E75E56" w:rsidR="00E75E56">
      <w:r>
        <w:tab/>
      </w:r>
      <w:r>
        <w:tab/>
      </w:r>
      <w:r>
        <w:tab/>
      </w:r>
      <w:r>
        <w:tab/>
      </w:r>
      <w:r>
        <w:tab/>
      </w:r>
      <w:r>
        <w:tab/>
        <w:t xml:space="preserve">                           Tatjana Slaviček </w:t>
      </w:r>
    </w:p>
    <w:p w:rsidRDefault="00E75E56" w:rsidP="00345855" w:rsidR="00E75E56" w:rsidRPr="0080439B">
      <w:pPr>
        <w:jc w:val="both"/>
        <w:rPr>
          <w:sz w:val="22"/>
          <w:szCs w:val="22"/>
        </w:rPr>
      </w:pPr>
    </w:p>
    <w:p w:rsidRDefault="00760C5E" w:rsidP="00760C5E" w:rsidR="00760C5E" w:rsidRPr="0080439B">
      <w:pPr>
        <w:rPr>
          <w:sz w:val="22"/>
          <w:szCs w:val="22"/>
        </w:rPr>
      </w:pPr>
      <w:r w:rsidRPr="0080439B">
        <w:rPr>
          <w:sz w:val="22"/>
          <w:szCs w:val="22"/>
        </w:rPr>
        <w:t xml:space="preserve">     </w:t>
      </w:r>
      <w:r w:rsidRPr="0080439B">
        <w:rPr>
          <w:sz w:val="22"/>
          <w:szCs w:val="22"/>
        </w:rPr>
        <w:tab/>
      </w:r>
      <w:r w:rsidRPr="0080439B">
        <w:rPr>
          <w:sz w:val="22"/>
          <w:szCs w:val="22"/>
        </w:rPr>
        <w:tab/>
      </w:r>
      <w:r w:rsidRPr="0080439B">
        <w:rPr>
          <w:sz w:val="22"/>
          <w:szCs w:val="22"/>
        </w:rPr>
        <w:tab/>
      </w:r>
      <w:r w:rsidRPr="0080439B">
        <w:rPr>
          <w:sz w:val="22"/>
          <w:szCs w:val="22"/>
        </w:rPr>
        <w:tab/>
      </w:r>
      <w:r w:rsidRPr="0080439B">
        <w:rPr>
          <w:sz w:val="22"/>
          <w:szCs w:val="22"/>
        </w:rPr>
        <w:tab/>
      </w:r>
    </w:p>
    <w:p w:rsidRDefault="003F6921" w:rsidP="00BF3F5D" w:rsidR="00BF3F5D">
      <w:r>
        <w:t xml:space="preserve">              </w:t>
      </w:r>
      <w:r w:rsidR="00BF3F5D">
        <w:t xml:space="preserve">   </w:t>
      </w:r>
      <w:r w:rsidR="00BF3F5D">
        <w:tab/>
      </w:r>
      <w:r w:rsidR="00BF3F5D">
        <w:tab/>
      </w:r>
      <w:r w:rsidR="00BF3F5D">
        <w:tab/>
      </w:r>
      <w:r w:rsidR="00BF3F5D">
        <w:tab/>
        <w:t xml:space="preserve">     </w:t>
      </w:r>
    </w:p>
    <w:p w:rsidRDefault="00345855" w:rsidP="0028599D" w:rsidR="00345855"/>
    <w:p w:rsidRDefault="00F728E4" w:rsidP="0028599D" w:rsidR="008E5F78">
      <w:r>
        <w:t xml:space="preserve">  </w:t>
      </w:r>
    </w:p>
    <w:sectPr w:rsidR="008E5F7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C67438"/>
    <w:multiLevelType w:val="hybridMultilevel"/>
    <w:tmpl w:val="6442B33E"/>
    <w:lvl w:tplc="7198725A"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CFD525A"/>
    <w:multiLevelType w:val="hybridMultilevel"/>
    <w:tmpl w:val="AF724350"/>
    <w:lvl w:tplc="EB50F33A" w:ilvl="0">
      <w:start w:val="12"/>
      <w:numFmt w:val="bullet"/>
      <w:lvlText w:val="-"/>
      <w:lvlJc w:val="left"/>
      <w:pPr>
        <w:tabs>
          <w:tab w:pos="960" w:val="num"/>
        </w:tabs>
        <w:ind w:hanging="360" w:left="960"/>
      </w:pPr>
      <w:rPr>
        <w:rFonts w:cs="Times New Roman" w:eastAsia="Times New Roman" w:hAnsi="Times New Roman" w:ascii="Times New Roman" w:hint="default"/>
      </w:rPr>
    </w:lvl>
    <w:lvl w:tentative="true" w:tplc="041A0003" w:ilvl="1">
      <w:start w:val="1"/>
      <w:numFmt w:val="bullet"/>
      <w:lvlText w:val="o"/>
      <w:lvlJc w:val="left"/>
      <w:pPr>
        <w:tabs>
          <w:tab w:pos="1680" w:val="num"/>
        </w:tabs>
        <w:ind w:hanging="360" w:left="1680"/>
      </w:pPr>
      <w:rPr>
        <w:rFonts w:cs="Courier New" w:hAnsi="Courier New" w:ascii="Courier New" w:hint="default"/>
      </w:rPr>
    </w:lvl>
    <w:lvl w:tentative="true" w:tplc="041A0005" w:ilvl="2">
      <w:start w:val="1"/>
      <w:numFmt w:val="bullet"/>
      <w:lvlText w:val=""/>
      <w:lvlJc w:val="left"/>
      <w:pPr>
        <w:tabs>
          <w:tab w:pos="2400" w:val="num"/>
        </w:tabs>
        <w:ind w:hanging="360" w:left="2400"/>
      </w:pPr>
      <w:rPr>
        <w:rFonts w:hAnsi="Wingdings" w:ascii="Wingdings" w:hint="default"/>
      </w:rPr>
    </w:lvl>
    <w:lvl w:tentative="true" w:tplc="041A0001" w:ilvl="3">
      <w:start w:val="1"/>
      <w:numFmt w:val="bullet"/>
      <w:lvlText w:val=""/>
      <w:lvlJc w:val="left"/>
      <w:pPr>
        <w:tabs>
          <w:tab w:pos="3120" w:val="num"/>
        </w:tabs>
        <w:ind w:hanging="360" w:left="3120"/>
      </w:pPr>
      <w:rPr>
        <w:rFonts w:hAnsi="Symbol" w:ascii="Symbol" w:hint="default"/>
      </w:rPr>
    </w:lvl>
    <w:lvl w:tentative="true" w:tplc="041A0003" w:ilvl="4">
      <w:start w:val="1"/>
      <w:numFmt w:val="bullet"/>
      <w:lvlText w:val="o"/>
      <w:lvlJc w:val="left"/>
      <w:pPr>
        <w:tabs>
          <w:tab w:pos="3840" w:val="num"/>
        </w:tabs>
        <w:ind w:hanging="360" w:left="3840"/>
      </w:pPr>
      <w:rPr>
        <w:rFonts w:cs="Courier New" w:hAnsi="Courier New" w:ascii="Courier New" w:hint="default"/>
      </w:rPr>
    </w:lvl>
    <w:lvl w:tentative="true" w:tplc="041A0005" w:ilvl="5">
      <w:start w:val="1"/>
      <w:numFmt w:val="bullet"/>
      <w:lvlText w:val=""/>
      <w:lvlJc w:val="left"/>
      <w:pPr>
        <w:tabs>
          <w:tab w:pos="4560" w:val="num"/>
        </w:tabs>
        <w:ind w:hanging="360" w:left="4560"/>
      </w:pPr>
      <w:rPr>
        <w:rFonts w:hAnsi="Wingdings" w:ascii="Wingdings" w:hint="default"/>
      </w:rPr>
    </w:lvl>
    <w:lvl w:tentative="true" w:tplc="041A0001" w:ilvl="6">
      <w:start w:val="1"/>
      <w:numFmt w:val="bullet"/>
      <w:lvlText w:val=""/>
      <w:lvlJc w:val="left"/>
      <w:pPr>
        <w:tabs>
          <w:tab w:pos="5280" w:val="num"/>
        </w:tabs>
        <w:ind w:hanging="360" w:left="5280"/>
      </w:pPr>
      <w:rPr>
        <w:rFonts w:hAnsi="Symbol" w:ascii="Symbol" w:hint="default"/>
      </w:rPr>
    </w:lvl>
    <w:lvl w:tentative="true" w:tplc="041A0003" w:ilvl="7">
      <w:start w:val="1"/>
      <w:numFmt w:val="bullet"/>
      <w:lvlText w:val="o"/>
      <w:lvlJc w:val="left"/>
      <w:pPr>
        <w:tabs>
          <w:tab w:pos="6000" w:val="num"/>
        </w:tabs>
        <w:ind w:hanging="360" w:left="6000"/>
      </w:pPr>
      <w:rPr>
        <w:rFonts w:cs="Courier New" w:hAnsi="Courier New" w:ascii="Courier New" w:hint="default"/>
      </w:rPr>
    </w:lvl>
    <w:lvl w:tentative="true" w:tplc="041A0005" w:ilvl="8">
      <w:start w:val="1"/>
      <w:numFmt w:val="bullet"/>
      <w:lvlText w:val=""/>
      <w:lvlJc w:val="left"/>
      <w:pPr>
        <w:tabs>
          <w:tab w:pos="6720" w:val="num"/>
        </w:tabs>
        <w:ind w:hanging="360" w:left="6720"/>
      </w:pPr>
      <w:rPr>
        <w:rFonts w:hAnsi="Wingdings" w:ascii="Wingdings" w:hint="default"/>
      </w:rPr>
    </w:lvl>
  </w:abstractNum>
  <w:abstractNum w:abstractNumId="2">
    <w:nsid w:val="653437F6"/>
    <w:multiLevelType w:val="hybridMultilevel"/>
    <w:tmpl w:val="F8E2A466"/>
    <w:lvl w:tplc="34BA1C32" w:ilvl="0">
      <w:start w:val="12"/>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3">
    <w:nsid w:val="66481D46"/>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abstractNum w:abstractNumId="4">
    <w:nsid w:val="677950EF"/>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abstractNum w:abstractNumId="5">
    <w:nsid w:val="79E1036B"/>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5CF6"/>
    <w:rsid w:val="00005FB7"/>
    <w:rsid w:val="00006277"/>
    <w:rsid w:val="0000638D"/>
    <w:rsid w:val="00006D3A"/>
    <w:rsid w:val="000078E3"/>
    <w:rsid w:val="00011D40"/>
    <w:rsid w:val="0001411D"/>
    <w:rsid w:val="000143AA"/>
    <w:rsid w:val="0002276D"/>
    <w:rsid w:val="000277AC"/>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2BEB"/>
    <w:rsid w:val="00065DDC"/>
    <w:rsid w:val="000667E0"/>
    <w:rsid w:val="00071632"/>
    <w:rsid w:val="00071DF9"/>
    <w:rsid w:val="00073145"/>
    <w:rsid w:val="0007498A"/>
    <w:rsid w:val="00075278"/>
    <w:rsid w:val="000773A4"/>
    <w:rsid w:val="000817C6"/>
    <w:rsid w:val="00082576"/>
    <w:rsid w:val="000840E8"/>
    <w:rsid w:val="00084637"/>
    <w:rsid w:val="0008530F"/>
    <w:rsid w:val="00086FCE"/>
    <w:rsid w:val="000908F5"/>
    <w:rsid w:val="000945FB"/>
    <w:rsid w:val="000951B6"/>
    <w:rsid w:val="00095200"/>
    <w:rsid w:val="00096B26"/>
    <w:rsid w:val="00096BAC"/>
    <w:rsid w:val="000A60ED"/>
    <w:rsid w:val="000A7314"/>
    <w:rsid w:val="000A7A33"/>
    <w:rsid w:val="000B26A6"/>
    <w:rsid w:val="000B4B9B"/>
    <w:rsid w:val="000B54A7"/>
    <w:rsid w:val="000C35D2"/>
    <w:rsid w:val="000C4996"/>
    <w:rsid w:val="000C5332"/>
    <w:rsid w:val="000C79A1"/>
    <w:rsid w:val="000D01CC"/>
    <w:rsid w:val="000D125A"/>
    <w:rsid w:val="000D39D9"/>
    <w:rsid w:val="000D67FF"/>
    <w:rsid w:val="000D72C3"/>
    <w:rsid w:val="000E06CE"/>
    <w:rsid w:val="000E0A6C"/>
    <w:rsid w:val="000E1568"/>
    <w:rsid w:val="000E2BAF"/>
    <w:rsid w:val="000E304D"/>
    <w:rsid w:val="000E357C"/>
    <w:rsid w:val="000E35D3"/>
    <w:rsid w:val="000E4AFB"/>
    <w:rsid w:val="000E57EE"/>
    <w:rsid w:val="000E694D"/>
    <w:rsid w:val="000F2C14"/>
    <w:rsid w:val="000F4E1B"/>
    <w:rsid w:val="000F5051"/>
    <w:rsid w:val="00100819"/>
    <w:rsid w:val="00104028"/>
    <w:rsid w:val="00110CF3"/>
    <w:rsid w:val="00111F49"/>
    <w:rsid w:val="00112300"/>
    <w:rsid w:val="00112A70"/>
    <w:rsid w:val="00113BB5"/>
    <w:rsid w:val="001170FC"/>
    <w:rsid w:val="00117A3B"/>
    <w:rsid w:val="00121F5E"/>
    <w:rsid w:val="00123271"/>
    <w:rsid w:val="00126F70"/>
    <w:rsid w:val="001270D8"/>
    <w:rsid w:val="0013051E"/>
    <w:rsid w:val="00130EE2"/>
    <w:rsid w:val="00134BA4"/>
    <w:rsid w:val="00134F88"/>
    <w:rsid w:val="00136C5D"/>
    <w:rsid w:val="00137001"/>
    <w:rsid w:val="00137DD7"/>
    <w:rsid w:val="00140173"/>
    <w:rsid w:val="001452E2"/>
    <w:rsid w:val="00145BA7"/>
    <w:rsid w:val="00147006"/>
    <w:rsid w:val="001508FC"/>
    <w:rsid w:val="00150C92"/>
    <w:rsid w:val="00155C83"/>
    <w:rsid w:val="001622D8"/>
    <w:rsid w:val="00163273"/>
    <w:rsid w:val="00164FF9"/>
    <w:rsid w:val="00165D88"/>
    <w:rsid w:val="0016613D"/>
    <w:rsid w:val="00167E56"/>
    <w:rsid w:val="00171901"/>
    <w:rsid w:val="0017336C"/>
    <w:rsid w:val="001761B8"/>
    <w:rsid w:val="0017626A"/>
    <w:rsid w:val="00176A48"/>
    <w:rsid w:val="001806F5"/>
    <w:rsid w:val="00181C81"/>
    <w:rsid w:val="00181CE5"/>
    <w:rsid w:val="00181E31"/>
    <w:rsid w:val="00182BC1"/>
    <w:rsid w:val="0018402A"/>
    <w:rsid w:val="0018489B"/>
    <w:rsid w:val="00184CAC"/>
    <w:rsid w:val="00184D50"/>
    <w:rsid w:val="001901AA"/>
    <w:rsid w:val="001908A2"/>
    <w:rsid w:val="00193A49"/>
    <w:rsid w:val="0019487A"/>
    <w:rsid w:val="00197F30"/>
    <w:rsid w:val="001A2A93"/>
    <w:rsid w:val="001A5BFB"/>
    <w:rsid w:val="001B19B3"/>
    <w:rsid w:val="001B3417"/>
    <w:rsid w:val="001B39F1"/>
    <w:rsid w:val="001B3A7D"/>
    <w:rsid w:val="001B559B"/>
    <w:rsid w:val="001B62CE"/>
    <w:rsid w:val="001B6FF9"/>
    <w:rsid w:val="001B7471"/>
    <w:rsid w:val="001C18AE"/>
    <w:rsid w:val="001C36E6"/>
    <w:rsid w:val="001C3DB9"/>
    <w:rsid w:val="001C41EC"/>
    <w:rsid w:val="001C4EAB"/>
    <w:rsid w:val="001C55CD"/>
    <w:rsid w:val="001C5609"/>
    <w:rsid w:val="001C6BDB"/>
    <w:rsid w:val="001D1C60"/>
    <w:rsid w:val="001D4448"/>
    <w:rsid w:val="001D766C"/>
    <w:rsid w:val="001D7DEE"/>
    <w:rsid w:val="001E1649"/>
    <w:rsid w:val="001E5509"/>
    <w:rsid w:val="001E5DFA"/>
    <w:rsid w:val="001E68EC"/>
    <w:rsid w:val="001F37FC"/>
    <w:rsid w:val="001F5C82"/>
    <w:rsid w:val="001F655B"/>
    <w:rsid w:val="001F676B"/>
    <w:rsid w:val="00202214"/>
    <w:rsid w:val="00202CAB"/>
    <w:rsid w:val="002037FB"/>
    <w:rsid w:val="00203F72"/>
    <w:rsid w:val="002047E5"/>
    <w:rsid w:val="00205DCF"/>
    <w:rsid w:val="00206183"/>
    <w:rsid w:val="00207B71"/>
    <w:rsid w:val="00210EA1"/>
    <w:rsid w:val="002119E6"/>
    <w:rsid w:val="00212F1A"/>
    <w:rsid w:val="00220DF6"/>
    <w:rsid w:val="00220F12"/>
    <w:rsid w:val="0022146A"/>
    <w:rsid w:val="00230166"/>
    <w:rsid w:val="00231EEA"/>
    <w:rsid w:val="00233F3B"/>
    <w:rsid w:val="00233F55"/>
    <w:rsid w:val="00237017"/>
    <w:rsid w:val="002400CC"/>
    <w:rsid w:val="002413EA"/>
    <w:rsid w:val="0024580E"/>
    <w:rsid w:val="00245C82"/>
    <w:rsid w:val="00247400"/>
    <w:rsid w:val="00254298"/>
    <w:rsid w:val="00255156"/>
    <w:rsid w:val="002557A4"/>
    <w:rsid w:val="002568D9"/>
    <w:rsid w:val="00257188"/>
    <w:rsid w:val="00257403"/>
    <w:rsid w:val="00257CB6"/>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599D"/>
    <w:rsid w:val="00287BFE"/>
    <w:rsid w:val="00293154"/>
    <w:rsid w:val="0029580B"/>
    <w:rsid w:val="002975B9"/>
    <w:rsid w:val="002A0DEA"/>
    <w:rsid w:val="002A1D32"/>
    <w:rsid w:val="002A2D9D"/>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4657"/>
    <w:rsid w:val="002C6E3C"/>
    <w:rsid w:val="002C7567"/>
    <w:rsid w:val="002D06C2"/>
    <w:rsid w:val="002D13FF"/>
    <w:rsid w:val="002D5BCA"/>
    <w:rsid w:val="002E29D0"/>
    <w:rsid w:val="002E302A"/>
    <w:rsid w:val="002E4C38"/>
    <w:rsid w:val="002F0759"/>
    <w:rsid w:val="002F1DFB"/>
    <w:rsid w:val="002F3881"/>
    <w:rsid w:val="002F4A46"/>
    <w:rsid w:val="002F51E0"/>
    <w:rsid w:val="002F5212"/>
    <w:rsid w:val="00300C7D"/>
    <w:rsid w:val="0030114A"/>
    <w:rsid w:val="003018B7"/>
    <w:rsid w:val="00302981"/>
    <w:rsid w:val="00302D8A"/>
    <w:rsid w:val="00303FAF"/>
    <w:rsid w:val="0030430A"/>
    <w:rsid w:val="00304DA3"/>
    <w:rsid w:val="00305494"/>
    <w:rsid w:val="00306282"/>
    <w:rsid w:val="0031124B"/>
    <w:rsid w:val="0031423A"/>
    <w:rsid w:val="00314320"/>
    <w:rsid w:val="0032428E"/>
    <w:rsid w:val="003252EA"/>
    <w:rsid w:val="003261B2"/>
    <w:rsid w:val="0033196C"/>
    <w:rsid w:val="003322BE"/>
    <w:rsid w:val="003331FB"/>
    <w:rsid w:val="003340CB"/>
    <w:rsid w:val="003361D7"/>
    <w:rsid w:val="003403D3"/>
    <w:rsid w:val="00340CD0"/>
    <w:rsid w:val="00345855"/>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5C6E"/>
    <w:rsid w:val="003B63A6"/>
    <w:rsid w:val="003C2828"/>
    <w:rsid w:val="003C4ABD"/>
    <w:rsid w:val="003C6090"/>
    <w:rsid w:val="003C7664"/>
    <w:rsid w:val="003D01E0"/>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3F6921"/>
    <w:rsid w:val="004021E5"/>
    <w:rsid w:val="004027F3"/>
    <w:rsid w:val="004035AB"/>
    <w:rsid w:val="00405C03"/>
    <w:rsid w:val="004068F2"/>
    <w:rsid w:val="00410255"/>
    <w:rsid w:val="00410B3A"/>
    <w:rsid w:val="00412417"/>
    <w:rsid w:val="00414178"/>
    <w:rsid w:val="00415217"/>
    <w:rsid w:val="00417A86"/>
    <w:rsid w:val="00417B65"/>
    <w:rsid w:val="004207CD"/>
    <w:rsid w:val="00420EB8"/>
    <w:rsid w:val="00421160"/>
    <w:rsid w:val="004225AE"/>
    <w:rsid w:val="004242BA"/>
    <w:rsid w:val="0042441F"/>
    <w:rsid w:val="00424630"/>
    <w:rsid w:val="004254F1"/>
    <w:rsid w:val="0042726E"/>
    <w:rsid w:val="00427EAD"/>
    <w:rsid w:val="0043068A"/>
    <w:rsid w:val="00431A7C"/>
    <w:rsid w:val="004331DE"/>
    <w:rsid w:val="00435E5D"/>
    <w:rsid w:val="00446CC0"/>
    <w:rsid w:val="00447166"/>
    <w:rsid w:val="00447595"/>
    <w:rsid w:val="0045019F"/>
    <w:rsid w:val="00450A26"/>
    <w:rsid w:val="0045278D"/>
    <w:rsid w:val="00452FC7"/>
    <w:rsid w:val="004536F2"/>
    <w:rsid w:val="0045382F"/>
    <w:rsid w:val="00457E1D"/>
    <w:rsid w:val="00460578"/>
    <w:rsid w:val="00460A25"/>
    <w:rsid w:val="00463DCE"/>
    <w:rsid w:val="0046542B"/>
    <w:rsid w:val="00466005"/>
    <w:rsid w:val="00470021"/>
    <w:rsid w:val="004708DD"/>
    <w:rsid w:val="00470C90"/>
    <w:rsid w:val="00470F5E"/>
    <w:rsid w:val="00472A07"/>
    <w:rsid w:val="00475C3A"/>
    <w:rsid w:val="0047669C"/>
    <w:rsid w:val="00480A62"/>
    <w:rsid w:val="0048164C"/>
    <w:rsid w:val="00482BB6"/>
    <w:rsid w:val="004867B9"/>
    <w:rsid w:val="00490FD4"/>
    <w:rsid w:val="004918F5"/>
    <w:rsid w:val="004925F3"/>
    <w:rsid w:val="00493DB7"/>
    <w:rsid w:val="004954E3"/>
    <w:rsid w:val="00495A65"/>
    <w:rsid w:val="0049758D"/>
    <w:rsid w:val="00497635"/>
    <w:rsid w:val="00497809"/>
    <w:rsid w:val="004A01F1"/>
    <w:rsid w:val="004A1AF9"/>
    <w:rsid w:val="004A30CA"/>
    <w:rsid w:val="004A6775"/>
    <w:rsid w:val="004A7368"/>
    <w:rsid w:val="004A7619"/>
    <w:rsid w:val="004B1965"/>
    <w:rsid w:val="004B314D"/>
    <w:rsid w:val="004B590C"/>
    <w:rsid w:val="004B5BAE"/>
    <w:rsid w:val="004B6AB2"/>
    <w:rsid w:val="004C16F6"/>
    <w:rsid w:val="004C2A0D"/>
    <w:rsid w:val="004C3999"/>
    <w:rsid w:val="004C4547"/>
    <w:rsid w:val="004C45A8"/>
    <w:rsid w:val="004C46BF"/>
    <w:rsid w:val="004C5E73"/>
    <w:rsid w:val="004C6227"/>
    <w:rsid w:val="004C6460"/>
    <w:rsid w:val="004C6498"/>
    <w:rsid w:val="004C6868"/>
    <w:rsid w:val="004C6921"/>
    <w:rsid w:val="004D3ED0"/>
    <w:rsid w:val="004D5026"/>
    <w:rsid w:val="004D5A85"/>
    <w:rsid w:val="004D62A9"/>
    <w:rsid w:val="004E17ED"/>
    <w:rsid w:val="004E5DAA"/>
    <w:rsid w:val="004E625B"/>
    <w:rsid w:val="004F22F2"/>
    <w:rsid w:val="004F5773"/>
    <w:rsid w:val="0050061A"/>
    <w:rsid w:val="00502364"/>
    <w:rsid w:val="005044D2"/>
    <w:rsid w:val="00505982"/>
    <w:rsid w:val="0051074A"/>
    <w:rsid w:val="0051128A"/>
    <w:rsid w:val="00513E97"/>
    <w:rsid w:val="005176A5"/>
    <w:rsid w:val="005255C4"/>
    <w:rsid w:val="00525BF3"/>
    <w:rsid w:val="00525F7D"/>
    <w:rsid w:val="00527C07"/>
    <w:rsid w:val="00530EFA"/>
    <w:rsid w:val="00532D99"/>
    <w:rsid w:val="0053374B"/>
    <w:rsid w:val="0053414A"/>
    <w:rsid w:val="00534CFB"/>
    <w:rsid w:val="0053673A"/>
    <w:rsid w:val="0053793E"/>
    <w:rsid w:val="00537A9D"/>
    <w:rsid w:val="00537F7C"/>
    <w:rsid w:val="00540251"/>
    <w:rsid w:val="0054184F"/>
    <w:rsid w:val="00543008"/>
    <w:rsid w:val="00547D42"/>
    <w:rsid w:val="00550438"/>
    <w:rsid w:val="00552D3A"/>
    <w:rsid w:val="00561B90"/>
    <w:rsid w:val="005642E1"/>
    <w:rsid w:val="00565A63"/>
    <w:rsid w:val="0056604C"/>
    <w:rsid w:val="00567099"/>
    <w:rsid w:val="0057138F"/>
    <w:rsid w:val="0057147A"/>
    <w:rsid w:val="00574651"/>
    <w:rsid w:val="0057772F"/>
    <w:rsid w:val="00585728"/>
    <w:rsid w:val="00585C0C"/>
    <w:rsid w:val="00586ED6"/>
    <w:rsid w:val="00594568"/>
    <w:rsid w:val="00595A31"/>
    <w:rsid w:val="005964C6"/>
    <w:rsid w:val="005A58A0"/>
    <w:rsid w:val="005B038C"/>
    <w:rsid w:val="005B1184"/>
    <w:rsid w:val="005B1FAB"/>
    <w:rsid w:val="005B35D8"/>
    <w:rsid w:val="005B3B38"/>
    <w:rsid w:val="005B5E33"/>
    <w:rsid w:val="005B6344"/>
    <w:rsid w:val="005B6709"/>
    <w:rsid w:val="005C087C"/>
    <w:rsid w:val="005C4D61"/>
    <w:rsid w:val="005C4E23"/>
    <w:rsid w:val="005C781A"/>
    <w:rsid w:val="005D0D90"/>
    <w:rsid w:val="005D486E"/>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A2F"/>
    <w:rsid w:val="00611E26"/>
    <w:rsid w:val="006126F8"/>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415AE"/>
    <w:rsid w:val="00641E1C"/>
    <w:rsid w:val="00642BAF"/>
    <w:rsid w:val="0064374F"/>
    <w:rsid w:val="00645715"/>
    <w:rsid w:val="00646EBB"/>
    <w:rsid w:val="00650A3E"/>
    <w:rsid w:val="00652C57"/>
    <w:rsid w:val="00653AE1"/>
    <w:rsid w:val="0065764C"/>
    <w:rsid w:val="00657BAB"/>
    <w:rsid w:val="00660CCA"/>
    <w:rsid w:val="0066143E"/>
    <w:rsid w:val="00665021"/>
    <w:rsid w:val="00665F7B"/>
    <w:rsid w:val="00666C9F"/>
    <w:rsid w:val="006679AA"/>
    <w:rsid w:val="00667B72"/>
    <w:rsid w:val="00670055"/>
    <w:rsid w:val="00670090"/>
    <w:rsid w:val="0067097E"/>
    <w:rsid w:val="006709E7"/>
    <w:rsid w:val="00671AAD"/>
    <w:rsid w:val="00672773"/>
    <w:rsid w:val="00673A55"/>
    <w:rsid w:val="0067650D"/>
    <w:rsid w:val="00677378"/>
    <w:rsid w:val="00677445"/>
    <w:rsid w:val="00677C48"/>
    <w:rsid w:val="00683FFF"/>
    <w:rsid w:val="0068586E"/>
    <w:rsid w:val="006873D0"/>
    <w:rsid w:val="00687B3A"/>
    <w:rsid w:val="00691B0A"/>
    <w:rsid w:val="00692DF0"/>
    <w:rsid w:val="006966F0"/>
    <w:rsid w:val="00697712"/>
    <w:rsid w:val="006A07B6"/>
    <w:rsid w:val="006A0A89"/>
    <w:rsid w:val="006A1DA5"/>
    <w:rsid w:val="006A2601"/>
    <w:rsid w:val="006A2C30"/>
    <w:rsid w:val="006A3609"/>
    <w:rsid w:val="006A3966"/>
    <w:rsid w:val="006A45C0"/>
    <w:rsid w:val="006A61B2"/>
    <w:rsid w:val="006A76C2"/>
    <w:rsid w:val="006B0455"/>
    <w:rsid w:val="006B51DC"/>
    <w:rsid w:val="006C12D7"/>
    <w:rsid w:val="006C2D2A"/>
    <w:rsid w:val="006C2F5A"/>
    <w:rsid w:val="006C56AB"/>
    <w:rsid w:val="006C75E6"/>
    <w:rsid w:val="006D25D9"/>
    <w:rsid w:val="006D328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321F"/>
    <w:rsid w:val="006F7E84"/>
    <w:rsid w:val="007003C8"/>
    <w:rsid w:val="007008B6"/>
    <w:rsid w:val="00700969"/>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1066"/>
    <w:rsid w:val="00733A25"/>
    <w:rsid w:val="007345E0"/>
    <w:rsid w:val="00734F0E"/>
    <w:rsid w:val="007370A8"/>
    <w:rsid w:val="00740CBE"/>
    <w:rsid w:val="00740E72"/>
    <w:rsid w:val="00742022"/>
    <w:rsid w:val="00742AB0"/>
    <w:rsid w:val="00745A8E"/>
    <w:rsid w:val="00745CA6"/>
    <w:rsid w:val="00746ADC"/>
    <w:rsid w:val="00747746"/>
    <w:rsid w:val="00753077"/>
    <w:rsid w:val="00760534"/>
    <w:rsid w:val="00760C5E"/>
    <w:rsid w:val="0076438B"/>
    <w:rsid w:val="00764485"/>
    <w:rsid w:val="007649B5"/>
    <w:rsid w:val="00764D6B"/>
    <w:rsid w:val="007674D6"/>
    <w:rsid w:val="00770157"/>
    <w:rsid w:val="0077182A"/>
    <w:rsid w:val="00771C19"/>
    <w:rsid w:val="00775630"/>
    <w:rsid w:val="00777934"/>
    <w:rsid w:val="007817C0"/>
    <w:rsid w:val="00781AB5"/>
    <w:rsid w:val="00781C32"/>
    <w:rsid w:val="00782FFB"/>
    <w:rsid w:val="007849C1"/>
    <w:rsid w:val="00785E0A"/>
    <w:rsid w:val="00787716"/>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2177"/>
    <w:rsid w:val="007C77F3"/>
    <w:rsid w:val="007D3594"/>
    <w:rsid w:val="007D3F7C"/>
    <w:rsid w:val="007D4A6B"/>
    <w:rsid w:val="007D5FD8"/>
    <w:rsid w:val="007D61EB"/>
    <w:rsid w:val="007E0B16"/>
    <w:rsid w:val="007E24FD"/>
    <w:rsid w:val="007E3B94"/>
    <w:rsid w:val="007E3E54"/>
    <w:rsid w:val="007E4AE6"/>
    <w:rsid w:val="007E6407"/>
    <w:rsid w:val="007F06B1"/>
    <w:rsid w:val="007F10EC"/>
    <w:rsid w:val="007F4A55"/>
    <w:rsid w:val="007F4B62"/>
    <w:rsid w:val="007F5758"/>
    <w:rsid w:val="007F6D60"/>
    <w:rsid w:val="007F712F"/>
    <w:rsid w:val="008013CE"/>
    <w:rsid w:val="00801DD3"/>
    <w:rsid w:val="0080439B"/>
    <w:rsid w:val="00804FDF"/>
    <w:rsid w:val="008065B5"/>
    <w:rsid w:val="0081008F"/>
    <w:rsid w:val="00814D10"/>
    <w:rsid w:val="00815596"/>
    <w:rsid w:val="00815B34"/>
    <w:rsid w:val="008161DA"/>
    <w:rsid w:val="00830817"/>
    <w:rsid w:val="00835868"/>
    <w:rsid w:val="00836D82"/>
    <w:rsid w:val="00837790"/>
    <w:rsid w:val="0084224E"/>
    <w:rsid w:val="00842276"/>
    <w:rsid w:val="00843DF8"/>
    <w:rsid w:val="008448B4"/>
    <w:rsid w:val="00845044"/>
    <w:rsid w:val="00845FA7"/>
    <w:rsid w:val="008518F0"/>
    <w:rsid w:val="008532CF"/>
    <w:rsid w:val="00854EDD"/>
    <w:rsid w:val="00856DDD"/>
    <w:rsid w:val="00856F98"/>
    <w:rsid w:val="00857E57"/>
    <w:rsid w:val="00861979"/>
    <w:rsid w:val="00861DD3"/>
    <w:rsid w:val="0086534E"/>
    <w:rsid w:val="008654B5"/>
    <w:rsid w:val="00866DAB"/>
    <w:rsid w:val="0087199F"/>
    <w:rsid w:val="00873925"/>
    <w:rsid w:val="008802C7"/>
    <w:rsid w:val="00880BA3"/>
    <w:rsid w:val="00882D0B"/>
    <w:rsid w:val="0088592C"/>
    <w:rsid w:val="00886A35"/>
    <w:rsid w:val="00887ADA"/>
    <w:rsid w:val="00887F6F"/>
    <w:rsid w:val="00890448"/>
    <w:rsid w:val="00890C49"/>
    <w:rsid w:val="00890D6F"/>
    <w:rsid w:val="008927FD"/>
    <w:rsid w:val="00895644"/>
    <w:rsid w:val="00895BC4"/>
    <w:rsid w:val="00896F1C"/>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4697"/>
    <w:rsid w:val="008B5559"/>
    <w:rsid w:val="008B6044"/>
    <w:rsid w:val="008B7CE0"/>
    <w:rsid w:val="008B7E21"/>
    <w:rsid w:val="008C0E8D"/>
    <w:rsid w:val="008C31F1"/>
    <w:rsid w:val="008C331A"/>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5F78"/>
    <w:rsid w:val="008E6F2B"/>
    <w:rsid w:val="008E79B9"/>
    <w:rsid w:val="008F13C3"/>
    <w:rsid w:val="008F1661"/>
    <w:rsid w:val="008F1A67"/>
    <w:rsid w:val="008F2693"/>
    <w:rsid w:val="008F46B3"/>
    <w:rsid w:val="008F5EFD"/>
    <w:rsid w:val="008F6F1E"/>
    <w:rsid w:val="008F73DB"/>
    <w:rsid w:val="009004C2"/>
    <w:rsid w:val="00901211"/>
    <w:rsid w:val="00901599"/>
    <w:rsid w:val="00901650"/>
    <w:rsid w:val="00910E0A"/>
    <w:rsid w:val="009115B8"/>
    <w:rsid w:val="00914EAA"/>
    <w:rsid w:val="00916C4F"/>
    <w:rsid w:val="009218DD"/>
    <w:rsid w:val="00921D5C"/>
    <w:rsid w:val="009222FB"/>
    <w:rsid w:val="00924E4A"/>
    <w:rsid w:val="009267E0"/>
    <w:rsid w:val="00927A86"/>
    <w:rsid w:val="009306EA"/>
    <w:rsid w:val="009333FE"/>
    <w:rsid w:val="00933500"/>
    <w:rsid w:val="009348B4"/>
    <w:rsid w:val="009473E6"/>
    <w:rsid w:val="0095623C"/>
    <w:rsid w:val="0095748A"/>
    <w:rsid w:val="00957759"/>
    <w:rsid w:val="00957CA8"/>
    <w:rsid w:val="00957FF8"/>
    <w:rsid w:val="0096147D"/>
    <w:rsid w:val="009622E6"/>
    <w:rsid w:val="00965977"/>
    <w:rsid w:val="00966311"/>
    <w:rsid w:val="00966DDA"/>
    <w:rsid w:val="009715B0"/>
    <w:rsid w:val="00973B6C"/>
    <w:rsid w:val="00973FB6"/>
    <w:rsid w:val="00974F1B"/>
    <w:rsid w:val="00974FE5"/>
    <w:rsid w:val="009752F6"/>
    <w:rsid w:val="009753AB"/>
    <w:rsid w:val="00976AB7"/>
    <w:rsid w:val="0097773C"/>
    <w:rsid w:val="00980BF5"/>
    <w:rsid w:val="009812BE"/>
    <w:rsid w:val="00981E6F"/>
    <w:rsid w:val="00987094"/>
    <w:rsid w:val="00990245"/>
    <w:rsid w:val="00991E17"/>
    <w:rsid w:val="009A258F"/>
    <w:rsid w:val="009A26D9"/>
    <w:rsid w:val="009A2DEB"/>
    <w:rsid w:val="009B2A60"/>
    <w:rsid w:val="009B3777"/>
    <w:rsid w:val="009B6E59"/>
    <w:rsid w:val="009B6EFB"/>
    <w:rsid w:val="009B75EA"/>
    <w:rsid w:val="009C0D7A"/>
    <w:rsid w:val="009C1FB6"/>
    <w:rsid w:val="009C63B3"/>
    <w:rsid w:val="009C770A"/>
    <w:rsid w:val="009D0430"/>
    <w:rsid w:val="009D16EC"/>
    <w:rsid w:val="009D2B72"/>
    <w:rsid w:val="009D2DC3"/>
    <w:rsid w:val="009D3EA6"/>
    <w:rsid w:val="009D4DE4"/>
    <w:rsid w:val="009D6566"/>
    <w:rsid w:val="009D6668"/>
    <w:rsid w:val="009D7A0A"/>
    <w:rsid w:val="009E0A4E"/>
    <w:rsid w:val="009E0CE3"/>
    <w:rsid w:val="009E103B"/>
    <w:rsid w:val="009E7215"/>
    <w:rsid w:val="009F00A1"/>
    <w:rsid w:val="009F10AF"/>
    <w:rsid w:val="009F149D"/>
    <w:rsid w:val="009F3AEB"/>
    <w:rsid w:val="009F3DFF"/>
    <w:rsid w:val="009F59B0"/>
    <w:rsid w:val="009F6031"/>
    <w:rsid w:val="009F63BD"/>
    <w:rsid w:val="009F7697"/>
    <w:rsid w:val="009F7728"/>
    <w:rsid w:val="00A01612"/>
    <w:rsid w:val="00A01B08"/>
    <w:rsid w:val="00A03FAB"/>
    <w:rsid w:val="00A04753"/>
    <w:rsid w:val="00A05DFC"/>
    <w:rsid w:val="00A05EA3"/>
    <w:rsid w:val="00A06512"/>
    <w:rsid w:val="00A066A2"/>
    <w:rsid w:val="00A0746C"/>
    <w:rsid w:val="00A07601"/>
    <w:rsid w:val="00A10284"/>
    <w:rsid w:val="00A13035"/>
    <w:rsid w:val="00A147CC"/>
    <w:rsid w:val="00A15C49"/>
    <w:rsid w:val="00A20050"/>
    <w:rsid w:val="00A2164E"/>
    <w:rsid w:val="00A22047"/>
    <w:rsid w:val="00A25686"/>
    <w:rsid w:val="00A33209"/>
    <w:rsid w:val="00A37058"/>
    <w:rsid w:val="00A40952"/>
    <w:rsid w:val="00A4192A"/>
    <w:rsid w:val="00A42FEE"/>
    <w:rsid w:val="00A43DBC"/>
    <w:rsid w:val="00A43EB9"/>
    <w:rsid w:val="00A447E4"/>
    <w:rsid w:val="00A459A0"/>
    <w:rsid w:val="00A477A7"/>
    <w:rsid w:val="00A51AE1"/>
    <w:rsid w:val="00A536C9"/>
    <w:rsid w:val="00A56D55"/>
    <w:rsid w:val="00A56F5C"/>
    <w:rsid w:val="00A57A0E"/>
    <w:rsid w:val="00A61CFA"/>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3182"/>
    <w:rsid w:val="00A84A93"/>
    <w:rsid w:val="00A85711"/>
    <w:rsid w:val="00A861AB"/>
    <w:rsid w:val="00A864E1"/>
    <w:rsid w:val="00A87061"/>
    <w:rsid w:val="00A87123"/>
    <w:rsid w:val="00A9284A"/>
    <w:rsid w:val="00A94650"/>
    <w:rsid w:val="00AA0BF4"/>
    <w:rsid w:val="00AA243B"/>
    <w:rsid w:val="00AA29CA"/>
    <w:rsid w:val="00AA6507"/>
    <w:rsid w:val="00AA6A4F"/>
    <w:rsid w:val="00AB0E74"/>
    <w:rsid w:val="00AB0FC3"/>
    <w:rsid w:val="00AB2F47"/>
    <w:rsid w:val="00AB62D8"/>
    <w:rsid w:val="00AC3399"/>
    <w:rsid w:val="00AC5A21"/>
    <w:rsid w:val="00AC6137"/>
    <w:rsid w:val="00AC715B"/>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1715"/>
    <w:rsid w:val="00B11ED3"/>
    <w:rsid w:val="00B12B73"/>
    <w:rsid w:val="00B13F74"/>
    <w:rsid w:val="00B148EB"/>
    <w:rsid w:val="00B14A1C"/>
    <w:rsid w:val="00B1737B"/>
    <w:rsid w:val="00B1796C"/>
    <w:rsid w:val="00B17D78"/>
    <w:rsid w:val="00B22F5E"/>
    <w:rsid w:val="00B2300B"/>
    <w:rsid w:val="00B23EAE"/>
    <w:rsid w:val="00B24F47"/>
    <w:rsid w:val="00B2742D"/>
    <w:rsid w:val="00B27DB2"/>
    <w:rsid w:val="00B33D40"/>
    <w:rsid w:val="00B36840"/>
    <w:rsid w:val="00B40F15"/>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75B1"/>
    <w:rsid w:val="00B70297"/>
    <w:rsid w:val="00B7056E"/>
    <w:rsid w:val="00B706F4"/>
    <w:rsid w:val="00B707B8"/>
    <w:rsid w:val="00B70EF9"/>
    <w:rsid w:val="00B72BBF"/>
    <w:rsid w:val="00B73F59"/>
    <w:rsid w:val="00B75BB1"/>
    <w:rsid w:val="00B771FB"/>
    <w:rsid w:val="00B84E35"/>
    <w:rsid w:val="00B86A08"/>
    <w:rsid w:val="00B91AB7"/>
    <w:rsid w:val="00B92618"/>
    <w:rsid w:val="00B9773D"/>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C655D"/>
    <w:rsid w:val="00BD1071"/>
    <w:rsid w:val="00BD32AF"/>
    <w:rsid w:val="00BD5DD8"/>
    <w:rsid w:val="00BD66F4"/>
    <w:rsid w:val="00BD6C04"/>
    <w:rsid w:val="00BE01D5"/>
    <w:rsid w:val="00BE1FD8"/>
    <w:rsid w:val="00BE2A7E"/>
    <w:rsid w:val="00BE3662"/>
    <w:rsid w:val="00BE40CB"/>
    <w:rsid w:val="00BE40CC"/>
    <w:rsid w:val="00BE5979"/>
    <w:rsid w:val="00BE60F6"/>
    <w:rsid w:val="00BE6328"/>
    <w:rsid w:val="00BF064D"/>
    <w:rsid w:val="00BF0F3B"/>
    <w:rsid w:val="00BF3F5D"/>
    <w:rsid w:val="00BF42B7"/>
    <w:rsid w:val="00BF7190"/>
    <w:rsid w:val="00C008DE"/>
    <w:rsid w:val="00C01C35"/>
    <w:rsid w:val="00C02CB1"/>
    <w:rsid w:val="00C06F1A"/>
    <w:rsid w:val="00C07964"/>
    <w:rsid w:val="00C101EA"/>
    <w:rsid w:val="00C11572"/>
    <w:rsid w:val="00C131D1"/>
    <w:rsid w:val="00C1383D"/>
    <w:rsid w:val="00C16118"/>
    <w:rsid w:val="00C167AD"/>
    <w:rsid w:val="00C173C2"/>
    <w:rsid w:val="00C17628"/>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6020"/>
    <w:rsid w:val="00C66646"/>
    <w:rsid w:val="00C669CE"/>
    <w:rsid w:val="00C66C72"/>
    <w:rsid w:val="00C67304"/>
    <w:rsid w:val="00C673F5"/>
    <w:rsid w:val="00C721FA"/>
    <w:rsid w:val="00C72D54"/>
    <w:rsid w:val="00C75AF3"/>
    <w:rsid w:val="00C75B57"/>
    <w:rsid w:val="00C77451"/>
    <w:rsid w:val="00C77CF1"/>
    <w:rsid w:val="00C806CD"/>
    <w:rsid w:val="00C80A19"/>
    <w:rsid w:val="00C81363"/>
    <w:rsid w:val="00C8348B"/>
    <w:rsid w:val="00C87A63"/>
    <w:rsid w:val="00C90114"/>
    <w:rsid w:val="00C90D58"/>
    <w:rsid w:val="00C9116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842"/>
    <w:rsid w:val="00CD1E3A"/>
    <w:rsid w:val="00CE6D18"/>
    <w:rsid w:val="00CF269C"/>
    <w:rsid w:val="00CF3909"/>
    <w:rsid w:val="00CF47A5"/>
    <w:rsid w:val="00CF47FA"/>
    <w:rsid w:val="00CF5D90"/>
    <w:rsid w:val="00CF645A"/>
    <w:rsid w:val="00CF6AC4"/>
    <w:rsid w:val="00CF7E2F"/>
    <w:rsid w:val="00D04075"/>
    <w:rsid w:val="00D04B37"/>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1D1"/>
    <w:rsid w:val="00D33AC7"/>
    <w:rsid w:val="00D33AE1"/>
    <w:rsid w:val="00D35CD9"/>
    <w:rsid w:val="00D363D6"/>
    <w:rsid w:val="00D418DF"/>
    <w:rsid w:val="00D41C55"/>
    <w:rsid w:val="00D43A6A"/>
    <w:rsid w:val="00D443FA"/>
    <w:rsid w:val="00D53877"/>
    <w:rsid w:val="00D53D8F"/>
    <w:rsid w:val="00D56D65"/>
    <w:rsid w:val="00D603C3"/>
    <w:rsid w:val="00D6170B"/>
    <w:rsid w:val="00D652FF"/>
    <w:rsid w:val="00D65498"/>
    <w:rsid w:val="00D67197"/>
    <w:rsid w:val="00D7029F"/>
    <w:rsid w:val="00D73F28"/>
    <w:rsid w:val="00D74A50"/>
    <w:rsid w:val="00D76A71"/>
    <w:rsid w:val="00D7757C"/>
    <w:rsid w:val="00D8019A"/>
    <w:rsid w:val="00D8046F"/>
    <w:rsid w:val="00D808C3"/>
    <w:rsid w:val="00D81AA6"/>
    <w:rsid w:val="00D83668"/>
    <w:rsid w:val="00D83B12"/>
    <w:rsid w:val="00D8506C"/>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15BD"/>
    <w:rsid w:val="00DB188E"/>
    <w:rsid w:val="00DB3F4E"/>
    <w:rsid w:val="00DB5633"/>
    <w:rsid w:val="00DB64C0"/>
    <w:rsid w:val="00DB69E8"/>
    <w:rsid w:val="00DC146D"/>
    <w:rsid w:val="00DC4A2B"/>
    <w:rsid w:val="00DC690A"/>
    <w:rsid w:val="00DD02BB"/>
    <w:rsid w:val="00DD06E2"/>
    <w:rsid w:val="00DD0F9B"/>
    <w:rsid w:val="00DD13B6"/>
    <w:rsid w:val="00DD2EEB"/>
    <w:rsid w:val="00DD50FB"/>
    <w:rsid w:val="00DD7602"/>
    <w:rsid w:val="00DE1B87"/>
    <w:rsid w:val="00DE3AD4"/>
    <w:rsid w:val="00DE45B0"/>
    <w:rsid w:val="00DE6491"/>
    <w:rsid w:val="00DF09A4"/>
    <w:rsid w:val="00DF131A"/>
    <w:rsid w:val="00DF3297"/>
    <w:rsid w:val="00DF4585"/>
    <w:rsid w:val="00DF4D9B"/>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6D00"/>
    <w:rsid w:val="00E471A6"/>
    <w:rsid w:val="00E509F1"/>
    <w:rsid w:val="00E518F4"/>
    <w:rsid w:val="00E5273B"/>
    <w:rsid w:val="00E56661"/>
    <w:rsid w:val="00E57038"/>
    <w:rsid w:val="00E571FD"/>
    <w:rsid w:val="00E57E8B"/>
    <w:rsid w:val="00E646AD"/>
    <w:rsid w:val="00E70AE7"/>
    <w:rsid w:val="00E7187B"/>
    <w:rsid w:val="00E7595F"/>
    <w:rsid w:val="00E75E56"/>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7F1B"/>
    <w:rsid w:val="00EA0283"/>
    <w:rsid w:val="00EA0A01"/>
    <w:rsid w:val="00EA29C5"/>
    <w:rsid w:val="00EA3017"/>
    <w:rsid w:val="00EA3AA4"/>
    <w:rsid w:val="00EA6F31"/>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37C0"/>
    <w:rsid w:val="00ED55D2"/>
    <w:rsid w:val="00ED58B8"/>
    <w:rsid w:val="00ED593B"/>
    <w:rsid w:val="00ED7429"/>
    <w:rsid w:val="00EE1761"/>
    <w:rsid w:val="00EE18C8"/>
    <w:rsid w:val="00EE2112"/>
    <w:rsid w:val="00EE42B7"/>
    <w:rsid w:val="00EE45EF"/>
    <w:rsid w:val="00EE5559"/>
    <w:rsid w:val="00EE5672"/>
    <w:rsid w:val="00EE6969"/>
    <w:rsid w:val="00EE7C2E"/>
    <w:rsid w:val="00EF0D0D"/>
    <w:rsid w:val="00EF1056"/>
    <w:rsid w:val="00EF174E"/>
    <w:rsid w:val="00EF321C"/>
    <w:rsid w:val="00EF3946"/>
    <w:rsid w:val="00EF7E39"/>
    <w:rsid w:val="00F017FC"/>
    <w:rsid w:val="00F05AF3"/>
    <w:rsid w:val="00F100A7"/>
    <w:rsid w:val="00F15D7D"/>
    <w:rsid w:val="00F20144"/>
    <w:rsid w:val="00F21ED8"/>
    <w:rsid w:val="00F21F3C"/>
    <w:rsid w:val="00F230B2"/>
    <w:rsid w:val="00F32413"/>
    <w:rsid w:val="00F32D4B"/>
    <w:rsid w:val="00F34361"/>
    <w:rsid w:val="00F3436A"/>
    <w:rsid w:val="00F347F4"/>
    <w:rsid w:val="00F3489B"/>
    <w:rsid w:val="00F362A1"/>
    <w:rsid w:val="00F372F8"/>
    <w:rsid w:val="00F41F62"/>
    <w:rsid w:val="00F43EA7"/>
    <w:rsid w:val="00F4421D"/>
    <w:rsid w:val="00F45006"/>
    <w:rsid w:val="00F46039"/>
    <w:rsid w:val="00F47F53"/>
    <w:rsid w:val="00F51B87"/>
    <w:rsid w:val="00F529C9"/>
    <w:rsid w:val="00F55DE3"/>
    <w:rsid w:val="00F57E6A"/>
    <w:rsid w:val="00F6159F"/>
    <w:rsid w:val="00F62042"/>
    <w:rsid w:val="00F62133"/>
    <w:rsid w:val="00F623EE"/>
    <w:rsid w:val="00F63803"/>
    <w:rsid w:val="00F64B25"/>
    <w:rsid w:val="00F66028"/>
    <w:rsid w:val="00F66658"/>
    <w:rsid w:val="00F70302"/>
    <w:rsid w:val="00F717C0"/>
    <w:rsid w:val="00F71A42"/>
    <w:rsid w:val="00F728E4"/>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7790"/>
    <w:rsid w:val="00FA1E74"/>
    <w:rsid w:val="00FA42BA"/>
    <w:rsid w:val="00FA49D9"/>
    <w:rsid w:val="00FA4B69"/>
    <w:rsid w:val="00FA5A47"/>
    <w:rsid w:val="00FA69B9"/>
    <w:rsid w:val="00FB4027"/>
    <w:rsid w:val="00FB5A64"/>
    <w:rsid w:val="00FC0060"/>
    <w:rsid w:val="00FC024C"/>
    <w:rsid w:val="00FC3132"/>
    <w:rsid w:val="00FC3360"/>
    <w:rsid w:val="00FC4BAE"/>
    <w:rsid w:val="00FC513E"/>
    <w:rsid w:val="00FC55C2"/>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06282"/>
    <w:rPr>
      <w:rFonts w:cs="Tahoma" w:hAnsi="Tahoma" w:ascii="Tahoma"/>
      <w:sz w:val="16"/>
      <w:szCs w:val="16"/>
    </w:rPr>
  </w:style>
  <w:style w:customStyle="true" w:styleId="TekstbaloniaChar" w:type="character">
    <w:name w:val="Tekst balončića Char"/>
    <w:basedOn w:val="Zadanifontodlomka"/>
    <w:link w:val="Tekstbalonia"/>
    <w:rsid w:val="00306282"/>
    <w:rPr>
      <w:rFonts w:cs="Tahoma" w:hAnsi="Tahoma" w:ascii="Tahoma"/>
      <w:sz w:val="16"/>
      <w:szCs w:val="16"/>
    </w:rPr>
  </w:style>
  <w:style w:styleId="Tekstrezerviranogmjesta" w:type="character">
    <w:name w:val="Placeholder Text"/>
    <w:basedOn w:val="Zadanifontodlomka"/>
    <w:uiPriority w:val="99"/>
    <w:semiHidden/>
    <w:rsid w:val="00212F1A"/>
    <w:rPr>
      <w:color w:val="808080"/>
      <w:bdr w:space="0" w:sz="0" w:color="auto" w:val="none"/>
      <w:shd w:fill="auto" w:color="auto" w:val="clear"/>
    </w:rPr>
  </w:style>
  <w:style w:customStyle="true" w:styleId="eSPISCCParagraphDefaultFont" w:type="character">
    <w:name w:val="eSPIS_CC_Paragraph Default Font"/>
    <w:basedOn w:val="Zadanifontodlomka"/>
    <w:rsid w:val="00212F1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12F1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12F1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12F1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06282"/>
    <w:rPr>
      <w:rFonts w:ascii="Tahoma" w:cs="Tahoma" w:hAnsi="Tahoma"/>
      <w:sz w:val="16"/>
      <w:szCs w:val="16"/>
    </w:rPr>
  </w:style>
  <w:style w:customStyle="1" w:styleId="TekstbaloniaChar" w:type="character">
    <w:name w:val="Tekst balončića Char"/>
    <w:basedOn w:val="Zadanifontodlomka"/>
    <w:link w:val="Tekstbalonia"/>
    <w:rsid w:val="00306282"/>
    <w:rPr>
      <w:rFonts w:ascii="Tahoma" w:cs="Tahoma" w:hAnsi="Tahoma"/>
      <w:sz w:val="16"/>
      <w:szCs w:val="16"/>
    </w:rPr>
  </w:style>
  <w:style w:styleId="Tekstrezerviranogmjesta" w:type="character">
    <w:name w:val="Placeholder Text"/>
    <w:basedOn w:val="Zadanifontodlomka"/>
    <w:uiPriority w:val="99"/>
    <w:semiHidden/>
    <w:rsid w:val="00212F1A"/>
    <w:rPr>
      <w:color w:val="808080"/>
      <w:bdr w:color="auto" w:space="0" w:sz="0" w:val="none"/>
      <w:shd w:color="auto" w:fill="auto" w:val="clear"/>
    </w:rPr>
  </w:style>
  <w:style w:customStyle="1" w:styleId="eSPISCCParagraphDefaultFont" w:type="character">
    <w:name w:val="eSPIS_CC_Paragraph Default Font"/>
    <w:basedOn w:val="Zadanifontodlomka"/>
    <w:rsid w:val="00212F1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12F1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12F1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12F1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89052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St-1410/2011-99</izvorni_sadrzaj>
    <derivirana_varijabla naziv="DomainObject.Oznaka_1">St-1410/2011-99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1410</izvorni_sadrzaj>
    <derivirana_varijabla naziv="DomainObject.Predmet.Broj_1">1410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2011.</izvorni_sadrzaj>
    <derivirana_varijabla naziv="DomainObject.Predmet.DatumOsnivanja_1">27.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lipnja 2016.</izvorni_sadrzaj>
    <derivirana_varijabla naziv="DomainObject.Predmet.DatumRjesavanja_1">7. lipnja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St-1410/2011</izvorni_sadrzaj>
    <derivirana_varijabla naziv="DomainObject.Predmet.OznakaBroj_1">St-1410/2011</derivirana_varijabla>
  </DomainObject.Predmet.OznakaBroj>
  <DomainObject.Predmet.OznakaBrojOptuznogAkta>
    <izvorni_sadrzaj/>
    <derivirana_varijabla naziv="DomainObject.Predmet.OznakaBrojOptuznogAkta_1"/>
  </DomainObject.Predmet.OznakaBrojOptuznogAkta>
  <DomainObject.Predmet.PredmetRijesio.Ime>
    <izvorni_sadrzaj>Nino</izvorni_sadrzaj>
    <derivirana_varijabla naziv="DomainObject.Predmet.PredmetRijesio.Ime_1">Nino</derivirana_varijabla>
  </DomainObject.Predmet.PredmetRijesio.Ime>
  <DomainObject.Predmet.PredmetRijesio.Oib>
    <izvorni_sadrzaj>35142434119</izvorni_sadrzaj>
    <derivirana_varijabla naziv="DomainObject.Predmet.PredmetRijesio.Oib_1">35142434119</derivirana_varijabla>
  </DomainObject.Predmet.PredmetRijesio.Oib>
  <DomainObject.Predmet.PredmetRijesio.Prezime>
    <izvorni_sadrzaj>Radić</izvorni_sadrzaj>
    <derivirana_varijabla naziv="DomainObject.Predmet.PredmetRijesio.Prezime_1">Radić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SVEA d.o.o.</izvorni_sadrzaj>
    <derivirana_varijabla naziv="DomainObject.Predmet.ProtustrankaFormated_1">  SVEA d.o.o.</derivirana_varijabla>
  </DomainObject.Predmet.ProtustrankaFormated>
  <DomainObject.Predmet.ProtustrankaFormatedOIB>
    <izvorni_sadrzaj>  SVEA d.o.o., OIB 73128853566</izvorni_sadrzaj>
    <derivirana_varijabla naziv="DomainObject.Predmet.ProtustrankaFormatedOIB_1">  SVEA d.o.o., OIB 73128853566</derivirana_varijabla>
  </DomainObject.Predmet.ProtustrankaFormatedOIB>
  <DomainObject.Predmet.ProtustrankaFormatedWithAdress>
    <izvorni_sadrzaj> SVEA d.o.o., MATIJE GUPCA 10, SVETI KIŽ ZAČRETJE</izvorni_sadrzaj>
    <derivirana_varijabla naziv="DomainObject.Predmet.ProtustrankaFormatedWithAdress_1"> SVEA d.o.o., MATIJE GUPCA 10, SVETI KIŽ ZAČRETJE</derivirana_varijabla>
  </DomainObject.Predmet.ProtustrankaFormatedWithAdress>
  <DomainObject.Predmet.ProtustrankaFormatedWithAdressOIB>
    <izvorni_sadrzaj> SVEA d.o.o., OIB 73128853566, MATIJE GUPCA 10, SVETI KIŽ ZAČRETJE</izvorni_sadrzaj>
    <derivirana_varijabla naziv="DomainObject.Predmet.ProtustrankaFormatedWithAdressOIB_1"> SVEA d.o.o., OIB 73128853566, MATIJE GUPCA 10, SVETI KIŽ ZAČRETJE</derivirana_varijabla>
  </DomainObject.Predmet.ProtustrankaFormatedWithAdressOIB>
  <DomainObject.Predmet.ProtustrankaWithAdress>
    <izvorni_sadrzaj>SVEA d.o.o. MATIJE GUPCA 10, SVETI KIŽ ZAČRETJE</izvorni_sadrzaj>
    <derivirana_varijabla naziv="DomainObject.Predmet.ProtustrankaWithAdress_1">SVEA d.o.o. MATIJE GUPCA 10, SVETI KIŽ ZAČRETJE</derivirana_varijabla>
  </DomainObject.Predmet.ProtustrankaWithAdress>
  <DomainObject.Predmet.ProtustrankaWithAdressOIB>
    <izvorni_sadrzaj>SVEA d.o.o., OIB 73128853566, MATIJE GUPCA 10, SVETI KIŽ ZAČRETJE</izvorni_sadrzaj>
    <derivirana_varijabla naziv="DomainObject.Predmet.ProtustrankaWithAdressOIB_1">SVEA d.o.o., OIB 73128853566, MATIJE GUPCA 10, SVETI KIŽ ZAČRETJE</derivirana_varijabla>
  </DomainObject.Predmet.ProtustrankaWithAdressOIB>
  <DomainObject.Predmet.ProtustrankaNazivFormated>
    <izvorni_sadrzaj>SVEA d.o.o.</izvorni_sadrzaj>
    <derivirana_varijabla naziv="DomainObject.Predmet.ProtustrankaNazivFormated_1">SVEA d.o.o.</derivirana_varijabla>
  </DomainObject.Predmet.ProtustrankaNazivFormated>
  <DomainObject.Predmet.ProtustrankaNazivFormatedOIB>
    <izvorni_sadrzaj>SVEA d.o.o., OIB 73128853566</izvorni_sadrzaj>
    <derivirana_varijabla naziv="DomainObject.Predmet.ProtustrankaNazivFormatedOIB_1">SVEA d.o.o., OIB 73128853566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KRISTINA BOROVEC zastupanog po punomoćniku ELVIS SEVER-KOREN; GORDANA ŽERDIN zastupanog po punomoćniku ELVIS SEVER-KOREN; JASMINKA GRUJIĆ zastupanog po punomoćniku ELVIS SEVER-KOREN; ROMINA PTIČEK zastupanog po punomoćniku ELVIS SEVER-KOREN; ANKICA TRBOJEVIĆ zastupanog po punomoćniku ELVIS SEVER-KOREN; KRISTINA VUKIĆ zastupanog po punomoćniku ELVIS SEVER-KOREN; SNJEŽANA JURINČIĆ zastupanog po punomoćniku ELVIS SEVER-KOREN; VJEROVNICI; MAJA MESAROŠ; ZLATKO MARČIĆ; RT 2, trgovina na malo, d. o. o.</izvorni_sadrzaj>
    <derivirana_varijabla naziv="DomainObject.Predmet.StrankaFormated_1">  KRISTINA BOROVEC zastupanog po punomoćniku ELVIS SEVER-KOREN; GORDANA ŽERDIN zastupanog po punomoćniku ELVIS SEVER-KOREN; JASMINKA GRUJIĆ zastupanog po punomoćniku ELVIS SEVER-KOREN; ROMINA PTIČEK zastupanog po punomoćniku ELVIS SEVER-KOREN; ANKICA TRBOJEVIĆ zastupanog po punomoćniku ELVIS SEVER-KOREN; KRISTINA VUKIĆ zastupanog po punomoćniku ELVIS SEVER-KOREN; SNJEŽANA JURINČIĆ zastupanog po punomoćniku ELVIS SEVER-KOREN; VJEROVNICI; MAJA MESAROŠ; ZLATKO MARČIĆ; RT 2, trgovina na malo, d. o. o.</derivirana_varijabla>
  </DomainObject.Predmet.StrankaFormated>
  <DomainObject.Predmet.StrankaFormatedOIB>
    <izvorni_sadrzaj>  KRISTINA BOROVEC, OIB 79333502943 zastupanog po punomoćniku ELVIS SEVER-KOREN; GORDANA ŽERDIN, OIB 57161521071 zastupanog po punomoćniku ELVIS SEVER-KOREN; JASMINKA GRUJIĆ, OIB 08642227423 zastupanog po punomoćniku ELVIS SEVER-KOREN; ROMINA PTIČEK, OIB 12628198888 zastupanog po punomoćniku ELVIS SEVER-KOREN; ANKICA TRBOJEVIĆ, OIB 01831582250 zastupanog po punomoćniku ELVIS SEVER-KOREN; KRISTINA VUKIĆ, OIB 66254074703 zastupanog po punomoćniku ELVIS SEVER-KOREN; SNJEŽANA JURINČIĆ, OIB 79321517246 zastupanog po punomoćniku ELVIS SEVER-KOREN; VJEROVNICI; MAJA MESAROŠ, OIB 74903913722; ZLATKO MARČIĆ, OIB 18184244401; RT 2, trgovina na malo, d. o. o., OIB 48112503689</izvorni_sadrzaj>
    <derivirana_varijabla naziv="DomainObject.Predmet.StrankaFormatedOIB_1">  KRISTINA BOROVEC, OIB 79333502943 zastupanog po punomoćniku ELVIS SEVER-KOREN; GORDANA ŽERDIN, OIB 57161521071 zastupanog po punomoćniku ELVIS SEVER-KOREN; JASMINKA GRUJIĆ, OIB 08642227423 zastupanog po punomoćniku ELVIS SEVER-KOREN; ROMINA PTIČEK, OIB 12628198888 zastupanog po punomoćniku ELVIS SEVER-KOREN; ANKICA TRBOJEVIĆ, OIB 01831582250 zastupanog po punomoćniku ELVIS SEVER-KOREN; KRISTINA VUKIĆ, OIB 66254074703 zastupanog po punomoćniku ELVIS SEVER-KOREN; SNJEŽANA JURINČIĆ, OIB 79321517246 zastupanog po punomoćniku ELVIS SEVER-KOREN; VJEROVNICI; MAJA MESAROŠ, OIB 74903913722; ZLATKO MARČIĆ, OIB 18184244401; RT 2, trgovina na malo, d. o. o., OIB 48112503689</derivirana_varijabla>
  </DomainObject.Predmet.StrankaFormatedOIB>
  <DomainObject.Predmet.StrankaFormatedWithAdress>
    <izvorni_sadrzaj> KRISTINA BOROVEC, PAVLA LONČAR 6, 10290 Zaprešić zastupanog po punomoćniku ELVIS SEVER-KOREN; GORDANA ŽERDIN, DONJI PUSTODOL 14, 10000 Zagreb zastupanog po punomoćniku ELVIS SEVER-KOREN; JASMINKA GRUJIĆ, BRUNE BUŠIĆA 34, 10000 Zagreb zastupanog po punomoćniku ELVIS SEVER-KOREN; ROMINA PTIČEK, PTIČEKOVA 66, 49243 Oroslavje zastupanog po punomoćniku ELVIS SEVER-KOREN; ANKICA TRBOJEVIĆ, TINA UJEVIĆA 3, 10290 Zaprešić zastupanog po punomoćniku ELVIS SEVER-KOREN; KRISTINA VUKIĆ, CIGLENICA ZAGORSKA 98 D, 49223 SV. KRIŽ ZAČRETJE zastupanog po punomoćniku ELVIS SEVER-KOREN; SNJEŽANA JURINČIĆ, SLAVKA KOLARA 35, DUGO SELO, BRCKOVLJANA zastupanog po punomoćniku ELVIS SEVER-KOREN; VJEROVNICI, 10000 Zagreb; MAJA MESAROŠ; ZLATKO MARČIĆ; RT 2, trgovina na malo, d. o. o., Mladenići, Brtuni 35, 51216 Viškovo</izvorni_sadrzaj>
    <derivirana_varijabla naziv="DomainObject.Predmet.StrankaFormatedWithAdress_1"> KRISTINA BOROVEC, PAVLA LONČAR 6, 10290 Zaprešić zastupanog po punomoćniku ELVIS SEVER-KOREN; GORDANA ŽERDIN, DONJI PUSTODOL 14, 10000 Zagreb zastupanog po punomoćniku ELVIS SEVER-KOREN; JASMINKA GRUJIĆ, BRUNE BUŠIĆA 34, 10000 Zagreb zastupanog po punomoćniku ELVIS SEVER-KOREN; ROMINA PTIČEK, PTIČEKOVA 66, 49243 Oroslavje zastupanog po punomoćniku ELVIS SEVER-KOREN; ANKICA TRBOJEVIĆ, TINA UJEVIĆA 3, 10290 Zaprešić zastupanog po punomoćniku ELVIS SEVER-KOREN; KRISTINA VUKIĆ, CIGLENICA ZAGORSKA 98 D, 49223 SV. KRIŽ ZAČRETJE zastupanog po punomoćniku ELVIS SEVER-KOREN; SNJEŽANA JURINČIĆ, SLAVKA KOLARA 35, DUGO SELO, BRCKOVLJANA zastupanog po punomoćniku ELVIS SEVER-KOREN; VJEROVNICI, 10000 Zagreb; MAJA MESAROŠ; ZLATKO MARČIĆ; RT 2, trgovina na malo, d. o. o., Mladenići, Brtuni 35, 51216 Viškovo</derivirana_varijabla>
  </DomainObject.Predmet.StrankaFormatedWithAdress>
  <DomainObject.Predmet.StrankaFormatedWithAdressOIB>
    <izvorni_sadrzaj> KRISTINA BOROVEC, OIB 79333502943, PAVLA LONČAR 6, 10290 Zaprešić zastupanog po punomoćniku ELVIS SEVER-KOREN; GORDANA ŽERDIN, OIB 57161521071, DONJI PUSTODOL 14, 10000 Zagreb zastupanog po punomoćniku ELVIS SEVER-KOREN; JASMINKA GRUJIĆ, OIB 08642227423, BRUNE BUŠIĆA 34, 10000 Zagreb zastupanog po punomoćniku ELVIS SEVER-KOREN; ROMINA PTIČEK, OIB 12628198888, PTIČEKOVA 66, 49243 Oroslavje zastupanog po punomoćniku ELVIS SEVER-KOREN; ANKICA TRBOJEVIĆ, OIB 01831582250, TINA UJEVIĆA 3, 10290 Zaprešić zastupanog po punomoćniku ELVIS SEVER-KOREN; KRISTINA VUKIĆ, OIB 66254074703, CIGLENICA ZAGORSKA 98 D, 49223 SV. KRIŽ ZAČRETJE zastupanog po punomoćniku ELVIS SEVER-KOREN; SNJEŽANA JURINČIĆ, OIB 79321517246, SLAVKA KOLARA 35, DUGO SELO, BRCKOVLJANA zastupanog po punomoćniku ELVIS SEVER-KOREN; VJEROVNICI, 10000 Zagreb; MAJA MESAROŠ, OIB 74903913722; ZLATKO MARČIĆ, OIB 18184244401; RT 2, trgovina na malo, d. o. o., OIB 48112503689, Mladenići, Brtuni 35, 51216 Viškovo</izvorni_sadrzaj>
    <derivirana_varijabla naziv="DomainObject.Predmet.StrankaFormatedWithAdressOIB_1"> KRISTINA BOROVEC, OIB 79333502943, PAVLA LONČAR 6, 10290 Zaprešić zastupanog po punomoćniku ELVIS SEVER-KOREN; GORDANA ŽERDIN, OIB 57161521071, DONJI PUSTODOL 14, 10000 Zagreb zastupanog po punomoćniku ELVIS SEVER-KOREN; JASMINKA GRUJIĆ, OIB 08642227423, BRUNE BUŠIĆA 34, 10000 Zagreb zastupanog po punomoćniku ELVIS SEVER-KOREN; ROMINA PTIČEK, OIB 12628198888, PTIČEKOVA 66, 49243 Oroslavje zastupanog po punomoćniku ELVIS SEVER-KOREN; ANKICA TRBOJEVIĆ, OIB 01831582250, TINA UJEVIĆA 3, 10290 Zaprešić zastupanog po punomoćniku ELVIS SEVER-KOREN; KRISTINA VUKIĆ, OIB 66254074703, CIGLENICA ZAGORSKA 98 D, 49223 SV. KRIŽ ZAČRETJE zastupanog po punomoćniku ELVIS SEVER-KOREN; SNJEŽANA JURINČIĆ, OIB 79321517246, SLAVKA KOLARA 35, DUGO SELO, BRCKOVLJANA zastupanog po punomoćniku ELVIS SEVER-KOREN; VJEROVNICI, 10000 Zagreb; MAJA MESAROŠ, OIB 74903913722; ZLATKO MARČIĆ, OIB 18184244401; RT 2, trgovina na malo, d. o. o., OIB 48112503689, Mladenići, Brtuni 35, 51216 Viškovo</derivirana_varijabla>
  </DomainObject.Predmet.StrankaFormatedWithAdressOIB>
  <DomainObject.Predmet.StrankaWithAdress>
    <izvorni_sadrzaj>KRISTINA BOROVEC PAVLA LONČAR 6,10290 Zaprešić,GORDANA ŽERDIN DONJI PUSTODOL 14,10000 Zagreb,JASMINKA GRUJIĆ BRUNE BUŠIĆA 34,10000 Zagreb,ROMINA PTIČEK PTIČEKOVA 66,49243 Oroslavje,ANKICA TRBOJEVIĆ TINA UJEVIĆA 3,10290 Zaprešić,KRISTINA VUKIĆ CIGLENICA ZAGORSKA 98 D,49223 SV. KRIŽ ZAČRETJE,SNJEŽANA JURINČIĆ SLAVKA KOLARA 35,DUGO SELO, BRCKOVLJANA,VJEROVNICI 10000 Zagreb,MAJA MESAROŠ ,ZLATKO MARČIĆ ,RT 2, trgovina na malo, d. o. o. Mladenići, Brtuni 35,51216 Viškovo</izvorni_sadrzaj>
    <derivirana_varijabla naziv="DomainObject.Predmet.StrankaWithAdress_1">KRISTINA BOROVEC PAVLA LONČAR 6,10290 Zaprešić,GORDANA ŽERDIN DONJI PUSTODOL 14,10000 Zagreb,JASMINKA GRUJIĆ BRUNE BUŠIĆA 34,10000 Zagreb,ROMINA PTIČEK PTIČEKOVA 66,49243 Oroslavje,ANKICA TRBOJEVIĆ TINA UJEVIĆA 3,10290 Zaprešić,KRISTINA VUKIĆ CIGLENICA ZAGORSKA 98 D,49223 SV. KRIŽ ZAČRETJE,SNJEŽANA JURINČIĆ SLAVKA KOLARA 35,DUGO SELO, BRCKOVLJANA,VJEROVNICI 10000 Zagreb,MAJA MESAROŠ ,ZLATKO MARČIĆ ,RT 2, trgovina na malo, d. o. o. Mladenići, Brtuni 35,51216 Viškovo</derivirana_varijabla>
  </DomainObject.Predmet.StrankaWithAdress>
  <DomainObject.Predmet.StrankaWithAdressOIB>
    <izvorni_sadrzaj>KRISTINA BOROVEC, OIB 79333502943, PAVLA LONČAR 6,10290 Zaprešić,GORDANA ŽERDIN, OIB 57161521071, DONJI PUSTODOL 14,10000 Zagreb,JASMINKA GRUJIĆ, OIB 08642227423, BRUNE BUŠIĆA 34,10000 Zagreb,ROMINA PTIČEK, OIB 12628198888, PTIČEKOVA 66,49243 Oroslavje,ANKICA TRBOJEVIĆ, OIB 01831582250, TINA UJEVIĆA 3,10290 Zaprešić,KRISTINA VUKIĆ, OIB 66254074703, CIGLENICA ZAGORSKA 98 D,49223 SV. KRIŽ ZAČRETJE,SNJEŽANA JURINČIĆ, OIB 79321517246, SLAVKA KOLARA 35,DUGO SELO, BRCKOVLJANA,VJEROVNICI, 10000 Zagreb,MAJA MESAROŠ, OIB 74903913722,ZLATKO MARČIĆ, OIB 18184244401,RT 2, trgovina na malo, d. o. o., OIB 48112503689, Mladenići, Brtuni 35,51216 Viškovo</izvorni_sadrzaj>
    <derivirana_varijabla naziv="DomainObject.Predmet.StrankaWithAdressOIB_1">KRISTINA BOROVEC, OIB 79333502943, PAVLA LONČAR 6,10290 Zaprešić,GORDANA ŽERDIN, OIB 57161521071, DONJI PUSTODOL 14,10000 Zagreb,JASMINKA GRUJIĆ, OIB 08642227423, BRUNE BUŠIĆA 34,10000 Zagreb,ROMINA PTIČEK, OIB 12628198888, PTIČEKOVA 66,49243 Oroslavje,ANKICA TRBOJEVIĆ, OIB 01831582250, TINA UJEVIĆA 3,10290 Zaprešić,KRISTINA VUKIĆ, OIB 66254074703, CIGLENICA ZAGORSKA 98 D,49223 SV. KRIŽ ZAČRETJE,SNJEŽANA JURINČIĆ, OIB 79321517246, SLAVKA KOLARA 35,DUGO SELO, BRCKOVLJANA,VJEROVNICI, 10000 Zagreb,MAJA MESAROŠ, OIB 74903913722,ZLATKO MARČIĆ, OIB 18184244401,RT 2, trgovina na malo, d. o. o., OIB 48112503689, Mladenići, Brtuni 35,51216 Viškovo</derivirana_varijabla>
  </DomainObject.Predmet.StrankaWithAdressOIB>
  <DomainObject.Predmet.StrankaNazivFormated>
    <izvorni_sadrzaj>KRISTINA BOROVEC,GORDANA ŽERDIN,JASMINKA GRUJIĆ,ROMINA PTIČEK,ANKICA TRBOJEVIĆ,KRISTINA VUKIĆ,SNJEŽANA JURINČIĆ,VJEROVNICI,MAJA MESAROŠ,ZLATKO MARČIĆ,RT 2, trgovina na malo, d. o. o.</izvorni_sadrzaj>
    <derivirana_varijabla naziv="DomainObject.Predmet.StrankaNazivFormated_1">KRISTINA BOROVEC,GORDANA ŽERDIN,JASMINKA GRUJIĆ,ROMINA PTIČEK,ANKICA TRBOJEVIĆ,KRISTINA VUKIĆ,SNJEŽANA JURINČIĆ,VJEROVNICI,MAJA MESAROŠ,ZLATKO MARČIĆ,RT 2, trgovina na malo, d. o. o.</derivirana_varijabla>
  </DomainObject.Predmet.StrankaNazivFormated>
  <DomainObject.Predmet.StrankaNazivFormatedOIB>
    <izvorni_sadrzaj>KRISTINA BOROVEC, OIB 79333502943,GORDANA ŽERDIN, OIB 57161521071,JASMINKA GRUJIĆ, OIB 08642227423,ROMINA PTIČEK, OIB 12628198888,ANKICA TRBOJEVIĆ, OIB 01831582250,KRISTINA VUKIĆ, OIB 66254074703,SNJEŽANA JURINČIĆ, OIB 79321517246,VJEROVNICI,MAJA MESAROŠ, OIB 74903913722,ZLATKO MARČIĆ, OIB 18184244401,RT 2, trgovina na malo, d. o. o., OIB 48112503689</izvorni_sadrzaj>
    <derivirana_varijabla naziv="DomainObject.Predmet.StrankaNazivFormatedOIB_1">KRISTINA BOROVEC, OIB 79333502943,GORDANA ŽERDIN, OIB 57161521071,JASMINKA GRUJIĆ, OIB 08642227423,ROMINA PTIČEK, OIB 12628198888,ANKICA TRBOJEVIĆ, OIB 01831582250,KRISTINA VUKIĆ, OIB 66254074703,SNJEŽANA JURINČIĆ, OIB 79321517246,VJEROVNICI,MAJA MESAROŠ, OIB 74903913722,ZLATKO MARČIĆ, OIB 18184244401,RT 2, trgovina na malo, d. o. o., OIB 48112503689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KRISTINA BOROVEC zastupanog po punomoćniku ELVIS SEVER-KOREN</item>
      <item>GORDANA ŽERDIN zastupanog po punomoćniku ELVIS SEVER-KOREN</item>
      <item>JASMINKA GRUJIĆ zastupanog po punomoćniku ELVIS SEVER-KOREN</item>
      <item>ROMINA PTIČEK zastupanog po punomoćniku ELVIS SEVER-KOREN</item>
      <item>ANKICA TRBOJEVIĆ zastupanog po punomoćniku ELVIS SEVER-KOREN</item>
      <item>KRISTINA VUKIĆ zastupanog po punomoćniku ELVIS SEVER-KOREN</item>
      <item>SNJEŽANA JURINČIĆ zastupanog po punomoćniku ELVIS SEVER-KOREN</item>
      <item>VJEROVNICI</item>
      <item>MAJA MESAROŠ</item>
      <item>ZLATKO MARČIĆ</item>
      <item>RT 2, trgovina na malo, d. o. o.</item>
    </izvorni_sadrzaj>
    <derivirana_varijabla naziv="DomainObject.Predmet.StrankaListFormated_1">
      <item>KRISTINA BOROVEC zastupanog po punomoćniku ELVIS SEVER-KOREN</item>
      <item>GORDANA ŽERDIN zastupanog po punomoćniku ELVIS SEVER-KOREN</item>
      <item>JASMINKA GRUJIĆ zastupanog po punomoćniku ELVIS SEVER-KOREN</item>
      <item>ROMINA PTIČEK zastupanog po punomoćniku ELVIS SEVER-KOREN</item>
      <item>ANKICA TRBOJEVIĆ zastupanog po punomoćniku ELVIS SEVER-KOREN</item>
      <item>KRISTINA VUKIĆ zastupanog po punomoćniku ELVIS SEVER-KOREN</item>
      <item>SNJEŽANA JURINČIĆ zastupanog po punomoćniku ELVIS SEVER-KOREN</item>
      <item>VJEROVNICI</item>
      <item>MAJA MESAROŠ</item>
      <item>ZLATKO MARČIĆ</item>
      <item>RT 2, trgovina na malo, d. o. o.</item>
    </derivirana_varijabla>
  </DomainObject.Predmet.StrankaListFormated>
  <DomainObject.Predmet.StrankaListFormatedOIB>
    <izvorni_sadrzaj>
      <item>KRISTINA BOROVEC, OIB 79333502943 zastupanog po punomoćniku ELVIS SEVER-KOREN</item>
      <item>GORDANA ŽERDIN, OIB 57161521071 zastupanog po punomoćniku ELVIS SEVER-KOREN</item>
      <item>JASMINKA GRUJIĆ, OIB 08642227423 zastupanog po punomoćniku ELVIS SEVER-KOREN</item>
      <item>ROMINA PTIČEK, OIB 12628198888 zastupanog po punomoćniku ELVIS SEVER-KOREN</item>
      <item>ANKICA TRBOJEVIĆ, OIB 01831582250 zastupanog po punomoćniku ELVIS SEVER-KOREN</item>
      <item>KRISTINA VUKIĆ, OIB 66254074703 zastupanog po punomoćniku ELVIS SEVER-KOREN</item>
      <item>SNJEŽANA JURINČIĆ, OIB 79321517246 zastupanog po punomoćniku ELVIS SEVER-KOREN</item>
      <item>VJEROVNICI</item>
      <item>MAJA MESAROŠ, OIB 74903913722</item>
      <item>ZLATKO MARČIĆ, OIB 18184244401</item>
      <item>RT 2, trgovina na malo, d. o. o., OIB 48112503689</item>
    </izvorni_sadrzaj>
    <derivirana_varijabla naziv="DomainObject.Predmet.StrankaListFormatedOIB_1">
      <item>KRISTINA BOROVEC, OIB 79333502943 zastupanog po punomoćniku ELVIS SEVER-KOREN</item>
      <item>GORDANA ŽERDIN, OIB 57161521071 zastupanog po punomoćniku ELVIS SEVER-KOREN</item>
      <item>JASMINKA GRUJIĆ, OIB 08642227423 zastupanog po punomoćniku ELVIS SEVER-KOREN</item>
      <item>ROMINA PTIČEK, OIB 12628198888 zastupanog po punomoćniku ELVIS SEVER-KOREN</item>
      <item>ANKICA TRBOJEVIĆ, OIB 01831582250 zastupanog po punomoćniku ELVIS SEVER-KOREN</item>
      <item>KRISTINA VUKIĆ, OIB 66254074703 zastupanog po punomoćniku ELVIS SEVER-KOREN</item>
      <item>SNJEŽANA JURINČIĆ, OIB 79321517246 zastupanog po punomoćniku ELVIS SEVER-KOREN</item>
      <item>VJEROVNICI</item>
      <item>MAJA MESAROŠ, OIB 74903913722</item>
      <item>ZLATKO MARČIĆ, OIB 18184244401</item>
      <item>RT 2, trgovina na malo, d. o. o., OIB 48112503689</item>
    </derivirana_varijabla>
  </DomainObject.Predmet.StrankaListFormatedOIB>
  <DomainObject.Predmet.StrankaListFormatedWithAdress>
    <izvorni_sadrzaj>
      <item>KRISTINA BOROVEC, PAVLA LONČAR 6, 10290 Zaprešić zastupanog po punomoćniku ELVIS SEVER-KOREN</item>
      <item>GORDANA ŽERDIN, DONJI PUSTODOL 14, 10000 Zagreb zastupanog po punomoćniku ELVIS SEVER-KOREN</item>
      <item>JASMINKA GRUJIĆ, BRUNE BUŠIĆA 34, 10000 Zagreb zastupanog po punomoćniku ELVIS SEVER-KOREN</item>
      <item>ROMINA PTIČEK, PTIČEKOVA 66, 49243 Oroslavje zastupanog po punomoćniku ELVIS SEVER-KOREN</item>
      <item>ANKICA TRBOJEVIĆ, TINA UJEVIĆA 3, 10290 Zaprešić zastupanog po punomoćniku ELVIS SEVER-KOREN</item>
      <item>KRISTINA VUKIĆ, CIGLENICA ZAGORSKA 98 D, 49223 SV. KRIŽ ZAČRETJE zastupanog po punomoćniku ELVIS SEVER-KOREN</item>
      <item>SNJEŽANA JURINČIĆ, SLAVKA KOLARA 35, DUGO SELO, BRCKOVLJANA zastupanog po punomoćniku ELVIS SEVER-KOREN</item>
      <item>VJEROVNICI, 10000 Zagreb</item>
      <item>MAJA MESAROŠ</item>
      <item>ZLATKO MARČIĆ</item>
      <item>RT 2, trgovina na malo, d. o. o., Mladenići, Brtuni 35, 51216 Viškovo</item>
    </izvorni_sadrzaj>
    <derivirana_varijabla naziv="DomainObject.Predmet.StrankaListFormatedWithAdress_1">
      <item>KRISTINA BOROVEC, PAVLA LONČAR 6, 10290 Zaprešić zastupanog po punomoćniku ELVIS SEVER-KOREN</item>
      <item>GORDANA ŽERDIN, DONJI PUSTODOL 14, 10000 Zagreb zastupanog po punomoćniku ELVIS SEVER-KOREN</item>
      <item>JASMINKA GRUJIĆ, BRUNE BUŠIĆA 34, 10000 Zagreb zastupanog po punomoćniku ELVIS SEVER-KOREN</item>
      <item>ROMINA PTIČEK, PTIČEKOVA 66, 49243 Oroslavje zastupanog po punomoćniku ELVIS SEVER-KOREN</item>
      <item>ANKICA TRBOJEVIĆ, TINA UJEVIĆA 3, 10290 Zaprešić zastupanog po punomoćniku ELVIS SEVER-KOREN</item>
      <item>KRISTINA VUKIĆ, CIGLENICA ZAGORSKA 98 D, 49223 SV. KRIŽ ZAČRETJE zastupanog po punomoćniku ELVIS SEVER-KOREN</item>
      <item>SNJEŽANA JURINČIĆ, SLAVKA KOLARA 35, DUGO SELO, BRCKOVLJANA zastupanog po punomoćniku ELVIS SEVER-KOREN</item>
      <item>VJEROVNICI, 10000 Zagreb</item>
      <item>MAJA MESAROŠ</item>
      <item>ZLATKO MARČIĆ</item>
      <item>RT 2, trgovina na malo, d. o. o., Mladenići, Brtuni 35, 51216 Viškovo</item>
    </derivirana_varijabla>
  </DomainObject.Predmet.StrankaListFormatedWithAdress>
  <DomainObject.Predmet.StrankaListFormatedWithAdressOIB>
    <izvorni_sadrzaj>
      <item>KRISTINA BOROVEC, OIB 79333502943, PAVLA LONČAR 6, 10290 Zaprešić zastupanog po punomoćniku ELVIS SEVER-KOREN</item>
      <item>GORDANA ŽERDIN, OIB 57161521071, DONJI PUSTODOL 14, 10000 Zagreb zastupanog po punomoćniku ELVIS SEVER-KOREN</item>
      <item>JASMINKA GRUJIĆ, OIB 08642227423, BRUNE BUŠIĆA 34, 10000 Zagreb zastupanog po punomoćniku ELVIS SEVER-KOREN</item>
      <item>ROMINA PTIČEK, OIB 12628198888, PTIČEKOVA 66, 49243 Oroslavje zastupanog po punomoćniku ELVIS SEVER-KOREN</item>
      <item>ANKICA TRBOJEVIĆ, OIB 01831582250, TINA UJEVIĆA 3, 10290 Zaprešić zastupanog po punomoćniku ELVIS SEVER-KOREN</item>
      <item>KRISTINA VUKIĆ, OIB 66254074703, CIGLENICA ZAGORSKA 98 D, 49223 SV. KRIŽ ZAČRETJE zastupanog po punomoćniku ELVIS SEVER-KOREN</item>
      <item>SNJEŽANA JURINČIĆ, OIB 79321517246, SLAVKA KOLARA 35, DUGO SELO, BRCKOVLJANA zastupanog po punomoćniku ELVIS SEVER-KOREN</item>
      <item>VJEROVNICI, 10000 Zagreb</item>
      <item>MAJA MESAROŠ, OIB 74903913722</item>
      <item>ZLATKO MARČIĆ, OIB 18184244401</item>
      <item>RT 2, trgovina na malo, d. o. o., OIB 48112503689, Mladenići, Brtuni 35, 51216 Viškovo</item>
    </izvorni_sadrzaj>
    <derivirana_varijabla naziv="DomainObject.Predmet.StrankaListFormatedWithAdressOIB_1">
      <item>KRISTINA BOROVEC, OIB 79333502943, PAVLA LONČAR 6, 10290 Zaprešić zastupanog po punomoćniku ELVIS SEVER-KOREN</item>
      <item>GORDANA ŽERDIN, OIB 57161521071, DONJI PUSTODOL 14, 10000 Zagreb zastupanog po punomoćniku ELVIS SEVER-KOREN</item>
      <item>JASMINKA GRUJIĆ, OIB 08642227423, BRUNE BUŠIĆA 34, 10000 Zagreb zastupanog po punomoćniku ELVIS SEVER-KOREN</item>
      <item>ROMINA PTIČEK, OIB 12628198888, PTIČEKOVA 66, 49243 Oroslavje zastupanog po punomoćniku ELVIS SEVER-KOREN</item>
      <item>ANKICA TRBOJEVIĆ, OIB 01831582250, TINA UJEVIĆA 3, 10290 Zaprešić zastupanog po punomoćniku ELVIS SEVER-KOREN</item>
      <item>KRISTINA VUKIĆ, OIB 66254074703, CIGLENICA ZAGORSKA 98 D, 49223 SV. KRIŽ ZAČRETJE zastupanog po punomoćniku ELVIS SEVER-KOREN</item>
      <item>SNJEŽANA JURINČIĆ, OIB 79321517246, SLAVKA KOLARA 35, DUGO SELO, BRCKOVLJANA zastupanog po punomoćniku ELVIS SEVER-KOREN</item>
      <item>VJEROVNICI, 10000 Zagreb</item>
      <item>MAJA MESAROŠ, OIB 74903913722</item>
      <item>ZLATKO MARČIĆ, OIB 18184244401</item>
      <item>RT 2, trgovina na malo, d. o. o., OIB 48112503689, Mladenići, Brtuni 35, 51216 Viškovo</item>
    </derivirana_varijabla>
  </DomainObject.Predmet.StrankaListFormatedWithAdressOIB>
  <DomainObject.Predmet.StrankaListNazivFormated>
    <izvorni_sadrzaj>
      <item>KRISTINA BOROVEC</item>
      <item>GORDANA ŽERDIN</item>
      <item>JASMINKA GRUJIĆ</item>
      <item>ROMINA PTIČEK</item>
      <item>ANKICA TRBOJEVIĆ</item>
      <item>KRISTINA VUKIĆ</item>
      <item>SNJEŽANA JURINČIĆ</item>
      <item>VJEROVNICI</item>
      <item>MAJA MESAROŠ</item>
      <item>ZLATKO MARČIĆ</item>
      <item>RT 2, trgovina na malo, d. o. o.</item>
    </izvorni_sadrzaj>
    <derivirana_varijabla naziv="DomainObject.Predmet.StrankaListNazivFormated_1">
      <item>KRISTINA BOROVEC</item>
      <item>GORDANA ŽERDIN</item>
      <item>JASMINKA GRUJIĆ</item>
      <item>ROMINA PTIČEK</item>
      <item>ANKICA TRBOJEVIĆ</item>
      <item>KRISTINA VUKIĆ</item>
      <item>SNJEŽANA JURINČIĆ</item>
      <item>VJEROVNICI</item>
      <item>MAJA MESAROŠ</item>
      <item>ZLATKO MARČIĆ</item>
      <item>RT 2, trgovina na malo, d. o. o.</item>
    </derivirana_varijabla>
  </DomainObject.Predmet.StrankaListNazivFormated>
  <DomainObject.Predmet.StrankaListNazivFormatedOIB>
    <izvorni_sadrzaj>
      <item>KRISTINA BOROVEC, OIB 79333502943</item>
      <item>GORDANA ŽERDIN, OIB 57161521071</item>
      <item>JASMINKA GRUJIĆ, OIB 08642227423</item>
      <item>ROMINA PTIČEK, OIB 12628198888</item>
      <item>ANKICA TRBOJEVIĆ, OIB 01831582250</item>
      <item>KRISTINA VUKIĆ, OIB 66254074703</item>
      <item>SNJEŽANA JURINČIĆ, OIB 79321517246</item>
      <item>VJEROVNICI</item>
      <item>MAJA MESAROŠ, OIB 74903913722</item>
      <item>ZLATKO MARČIĆ, OIB 18184244401</item>
      <item>RT 2, trgovina na malo, d. o. o., OIB 48112503689</item>
    </izvorni_sadrzaj>
    <derivirana_varijabla naziv="DomainObject.Predmet.StrankaListNazivFormatedOIB_1">
      <item>KRISTINA BOROVEC, OIB 79333502943</item>
      <item>GORDANA ŽERDIN, OIB 57161521071</item>
      <item>JASMINKA GRUJIĆ, OIB 08642227423</item>
      <item>ROMINA PTIČEK, OIB 12628198888</item>
      <item>ANKICA TRBOJEVIĆ, OIB 01831582250</item>
      <item>KRISTINA VUKIĆ, OIB 66254074703</item>
      <item>SNJEŽANA JURINČIĆ, OIB 79321517246</item>
      <item>VJEROVNICI</item>
      <item>MAJA MESAROŠ, OIB 74903913722</item>
      <item>ZLATKO MARČIĆ, OIB 18184244401</item>
      <item>RT 2, trgovina na malo, d. o. o., OIB 48112503689</item>
    </derivirana_varijabla>
  </DomainObject.Predmet.StrankaListNazivFormatedOIB>
  <DomainObject.Predmet.ProtuStrankaListFormated>
    <izvorni_sadrzaj>
      <item>SVEA d.o.o.</item>
    </izvorni_sadrzaj>
    <derivirana_varijabla naziv="DomainObject.Predmet.ProtuStrankaListFormated_1">
      <item>SVEA d.o.o.</item>
    </derivirana_varijabla>
  </DomainObject.Predmet.ProtuStrankaListFormated>
  <DomainObject.Predmet.ProtuStrankaListFormatedOIB>
    <izvorni_sadrzaj>
      <item>SVEA d.o.o., OIB 73128853566</item>
    </izvorni_sadrzaj>
    <derivirana_varijabla naziv="DomainObject.Predmet.ProtuStrankaListFormatedOIB_1">
      <item>SVEA d.o.o., OIB 73128853566</item>
    </derivirana_varijabla>
  </DomainObject.Predmet.ProtuStrankaListFormatedOIB>
  <DomainObject.Predmet.ProtuStrankaListFormatedWithAdress>
    <izvorni_sadrzaj>
      <item>SVEA d.o.o., MATIJE GUPCA 10, SVETI KIŽ ZAČRETJE</item>
    </izvorni_sadrzaj>
    <derivirana_varijabla naziv="DomainObject.Predmet.ProtuStrankaListFormatedWithAdress_1">
      <item>SVEA d.o.o., MATIJE GUPCA 10, SVETI KIŽ ZAČRETJE</item>
    </derivirana_varijabla>
  </DomainObject.Predmet.ProtuStrankaListFormatedWithAdress>
  <DomainObject.Predmet.ProtuStrankaListFormatedWithAdressOIB>
    <izvorni_sadrzaj>
      <item>SVEA d.o.o., OIB 73128853566, MATIJE GUPCA 10, SVETI KIŽ ZAČRETJE</item>
    </izvorni_sadrzaj>
    <derivirana_varijabla naziv="DomainObject.Predmet.ProtuStrankaListFormatedWithAdressOIB_1">
      <item>SVEA d.o.o., OIB 73128853566, MATIJE GUPCA 10, SVETI KIŽ ZAČRETJE</item>
    </derivirana_varijabla>
  </DomainObject.Predmet.ProtuStrankaListFormatedWithAdressOIB>
  <DomainObject.Predmet.ProtuStrankaListNazivFormated>
    <izvorni_sadrzaj>
      <item>SVEA d.o.o.</item>
    </izvorni_sadrzaj>
    <derivirana_varijabla naziv="DomainObject.Predmet.ProtuStrankaListNazivFormated_1">
      <item>SVEA d.o.o.</item>
    </derivirana_varijabla>
  </DomainObject.Predmet.ProtuStrankaListNazivFormated>
  <DomainObject.Predmet.ProtuStrankaListNazivFormatedOIB>
    <izvorni_sadrzaj>
      <item>SVEA d.o.o., OIB 73128853566</item>
    </izvorni_sadrzaj>
    <derivirana_varijabla naziv="DomainObject.Predmet.ProtuStrankaListNazivFormatedOIB_1">
      <item>SVEA d.o.o., OIB 73128853566</item>
    </derivirana_varijabla>
  </DomainObject.Predmet.ProtuStrankaListNazivFormatedOIB>
  <DomainObject.Predmet.OstaliListFormated>
    <izvorni_sadrzaj>
      <item>ELVIS SEVER-KOREN punomoćnik sudionika u postupku KRISTINA BOROVEC; SNJEŽANA JURINČIĆ; ROMINA PTIČEK; KRISTINA VUKIĆ; JASMINKA GRUJIĆ; ANKICA TRBOJEVIĆ; GORDANA ŽERDIN</item>
      <item>Ante Jukić</item>
      <item>TOWER CENTAR RIJEKA  d.o.o.</item>
      <item>SCHIESSER  AG,</item>
      <item>OD Kovačević,  Koren i partneri</item>
      <item>OD Kovač, Miše, Bobinac</item>
    </izvorni_sadrzaj>
    <derivirana_varijabla naziv="DomainObject.Predmet.OstaliListFormated_1">
      <item>ELVIS SEVER-KOREN punomoćnik sudionika u postupku KRISTINA BOROVEC; SNJEŽANA JURINČIĆ; ROMINA PTIČEK; KRISTINA VUKIĆ; JASMINKA GRUJIĆ; ANKICA TRBOJEVIĆ; GORDANA ŽERDIN</item>
      <item>Ante Jukić</item>
      <item>TOWER CENTAR RIJEKA  d.o.o.</item>
      <item>SCHIESSER  AG,</item>
      <item>OD Kovačević,  Koren i partneri</item>
      <item>OD Kovač, Miše, Bobinac</item>
    </derivirana_varijabla>
  </DomainObject.Predmet.OstaliListFormated>
  <DomainObject.Predmet.OstaliListFormatedOIB>
    <izvorni_sadrzaj>
      <item>ELVIS SEVER-KOREN punomoćnik sudionika u postupku KRISTINA BOROVEC; SNJEŽANA JURINČIĆ; ROMINA PTIČEK; KRISTINA VUKIĆ; JASMINKA GRUJIĆ; ANKICA TRBOJEVIĆ; GORDANA ŽERDIN</item>
      <item>Ante Jukić, OIB 74320689175</item>
      <item>TOWER CENTAR RIJEKA  d.o.o.</item>
      <item>SCHIESSER  AG,</item>
      <item>OD Kovačević,  Koren i partneri</item>
      <item>OD Kovač, Miše, Bobinac</item>
    </izvorni_sadrzaj>
    <derivirana_varijabla naziv="DomainObject.Predmet.OstaliListFormatedOIB_1">
      <item>ELVIS SEVER-KOREN punomoćnik sudionika u postupku KRISTINA BOROVEC; SNJEŽANA JURINČIĆ; ROMINA PTIČEK; KRISTINA VUKIĆ; JASMINKA GRUJIĆ; ANKICA TRBOJEVIĆ; GORDANA ŽERDIN</item>
      <item>Ante Jukić, OIB 74320689175</item>
      <item>TOWER CENTAR RIJEKA  d.o.o.</item>
      <item>SCHIESSER  AG,</item>
      <item>OD Kovačević,  Koren i partneri</item>
      <item>OD Kovač, Miše, Bobinac</item>
    </derivirana_varijabla>
  </DomainObject.Predmet.OstaliListFormatedOIB>
  <DomainObject.Predmet.OstaliListFormatedWithAdress>
    <izvorni_sadrzaj>
      <item>ELVIS SEVER-KOREN, KRALJEVIĆEVA 8b, 10000 Zagreb punomoćnik sudionika u postupku KRISTINA BOROVEC; SNJEŽANA JURINČIĆ; ROMINA PTIČEK; KRISTINA VUKIĆ; JASMINKA GRUJIĆ; ANKICA TRBOJEVIĆ; GORDANA ŽERDIN</item>
      <item>Ante Jukić, Majstora Radonje 12, 10000 Zagreb</item>
      <item>TOWER CENTAR RIJEKA  d.o.o., Strossmayerova  16, 51000 Rijeka</item>
      <item>SCHIESSER  AG,, Schutzebstrasse 18, 78315 Radolfzell</item>
      <item>OD Kovačević,  Koren i partneri, Supilova 6/3, 51000 Rijeka</item>
      <item>OD Kovač, Miše, Bobinac, Koranska 16, 10000 Zagreb</item>
    </izvorni_sadrzaj>
    <derivirana_varijabla naziv="DomainObject.Predmet.OstaliListFormatedWithAdress_1">
      <item>ELVIS SEVER-KOREN, KRALJEVIĆEVA 8b, 10000 Zagreb punomoćnik sudionika u postupku KRISTINA BOROVEC; SNJEŽANA JURINČIĆ; ROMINA PTIČEK; KRISTINA VUKIĆ; JASMINKA GRUJIĆ; ANKICA TRBOJEVIĆ; GORDANA ŽERDIN</item>
      <item>Ante Jukić, Majstora Radonje 12, 10000 Zagreb</item>
      <item>TOWER CENTAR RIJEKA  d.o.o., Strossmayerova  16, 51000 Rijeka</item>
      <item>SCHIESSER  AG,, Schutzebstrasse 18, 78315 Radolfzell</item>
      <item>OD Kovačević,  Koren i partneri, Supilova 6/3, 51000 Rijeka</item>
      <item>OD Kovač, Miše, Bobinac, Koranska 16, 10000 Zagreb</item>
    </derivirana_varijabla>
  </DomainObject.Predmet.OstaliListFormatedWithAdress>
  <DomainObject.Predmet.OstaliListFormatedWithAdressOIB>
    <izvorni_sadrzaj>
      <item>ELVIS SEVER-KOREN, KRALJEVIĆEVA 8b, 10000 Zagreb punomoćnik sudionika u postupku KRISTINA BOROVEC; SNJEŽANA JURINČIĆ; ROMINA PTIČEK; KRISTINA VUKIĆ; JASMINKA GRUJIĆ; ANKICA TRBOJEVIĆ; GORDANA ŽERDIN</item>
      <item>Ante Jukić, OIB 74320689175, Majstora Radonje 12, 10000 Zagreb</item>
      <item>TOWER CENTAR RIJEKA  d.o.o., Strossmayerova  16, 51000 Rijeka</item>
      <item>SCHIESSER  AG,, Schutzebstrasse 18, 78315 Radolfzell</item>
      <item>OD Kovačević,  Koren i partneri, Supilova 6/3, 51000 Rijeka</item>
      <item>OD Kovač, Miše, Bobinac, Koranska 16, 10000 Zagreb</item>
    </izvorni_sadrzaj>
    <derivirana_varijabla naziv="DomainObject.Predmet.OstaliListFormatedWithAdressOIB_1">
      <item>ELVIS SEVER-KOREN, KRALJEVIĆEVA 8b, 10000 Zagreb punomoćnik sudionika u postupku KRISTINA BOROVEC; SNJEŽANA JURINČIĆ; ROMINA PTIČEK; KRISTINA VUKIĆ; JASMINKA GRUJIĆ; ANKICA TRBOJEVIĆ; GORDANA ŽERDIN</item>
      <item>Ante Jukić, OIB 74320689175, Majstora Radonje 12, 10000 Zagreb</item>
      <item>TOWER CENTAR RIJEKA  d.o.o., Strossmayerova  16, 51000 Rijeka</item>
      <item>SCHIESSER  AG,, Schutzebstrasse 18, 78315 Radolfzell</item>
      <item>OD Kovačević,  Koren i partneri, Supilova 6/3, 51000 Rijeka</item>
      <item>OD Kovač, Miše, Bobinac, Koranska 16, 10000 Zagreb</item>
    </derivirana_varijabla>
  </DomainObject.Predmet.OstaliListFormatedWithAdressOIB>
  <DomainObject.Predmet.OstaliListNazivFormated>
    <izvorni_sadrzaj>
      <item>ELVIS SEVER-KOREN</item>
      <item>Ante Jukić</item>
      <item>TOWER CENTAR RIJEKA  d.o.o.</item>
      <item>SCHIESSER  AG,</item>
      <item>OD Kovačević,  Koren i partneri</item>
      <item>OD Kovač, Miše, Bobinac</item>
    </izvorni_sadrzaj>
    <derivirana_varijabla naziv="DomainObject.Predmet.OstaliListNazivFormated_1">
      <item>ELVIS SEVER-KOREN</item>
      <item>Ante Jukić</item>
      <item>TOWER CENTAR RIJEKA  d.o.o.</item>
      <item>SCHIESSER  AG,</item>
      <item>OD Kovačević,  Koren i partneri</item>
      <item>OD Kovač, Miše, Bobinac</item>
    </derivirana_varijabla>
  </DomainObject.Predmet.OstaliListNazivFormated>
  <DomainObject.Predmet.OstaliListNazivFormatedOIB>
    <izvorni_sadrzaj>
      <item>ELVIS SEVER-KOREN</item>
      <item>Ante Jukić, OIB 74320689175</item>
      <item>TOWER CENTAR RIJEKA  d.o.o.</item>
      <item>SCHIESSER  AG,</item>
      <item>OD Kovačević,  Koren i partneri</item>
      <item>OD Kovač, Miše, Bobinac</item>
    </izvorni_sadrzaj>
    <derivirana_varijabla naziv="DomainObject.Predmet.OstaliListNazivFormatedOIB_1">
      <item>ELVIS SEVER-KOREN</item>
      <item>Ante Jukić, OIB 74320689175</item>
      <item>TOWER CENTAR RIJEKA  d.o.o.</item>
      <item>SCHIESSER  AG,</item>
      <item>OD Kovačević,  Koren i partneri</item>
      <item>OD Kovač, Miše, Bobinac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St-1410/2011-99</izvorni_sadrzaj>
    <derivirana_varijabla naziv="DomainObject.PoslovniBrojDokumenta_1">St-1410/2011-99</derivirana_varijabla>
  </DomainObject.PoslovniBrojDokumenta>
  <DomainObject.Predmet.StrankaIDrugi>
    <izvorni_sadrzaj>KRISTINA BOROVEC i dr.</izvorni_sadrzaj>
    <derivirana_varijabla naziv="DomainObject.Predmet.StrankaIDrugi_1">KRISTINA BOROVEC i dr.</derivirana_varijabla>
  </DomainObject.Predmet.StrankaIDrugi>
  <DomainObject.Predmet.ProtustrankaIDrugi>
    <izvorni_sadrzaj>SVEA d.o.o.</izvorni_sadrzaj>
    <derivirana_varijabla naziv="DomainObject.Predmet.ProtustrankaIDrugi_1">SVEA d.o.o.</derivirana_varijabla>
  </DomainObject.Predmet.ProtustrankaIDrugi>
  <DomainObject.Predmet.StrankaIDrugiAdressOIB>
    <izvorni_sadrzaj>KRISTINA BOROVEC, OIB 79333502943, PAVLA LONČAR 6, 10290 Zaprešić i dr.</izvorni_sadrzaj>
    <derivirana_varijabla naziv="DomainObject.Predmet.StrankaIDrugiAdressOIB_1">KRISTINA BOROVEC, OIB 79333502943, PAVLA LONČAR 6, 10290 Zaprešić i dr.</derivirana_varijabla>
  </DomainObject.Predmet.StrankaIDrugiAdressOIB>
  <DomainObject.Predmet.ProtustrankaIDrugiAdressOIB>
    <izvorni_sadrzaj>SVEA d.o.o., OIB 73128853566, MATIJE GUPCA 10, SVETI KIŽ ZAČRETJE</izvorni_sadrzaj>
    <derivirana_varijabla naziv="DomainObject.Predmet.ProtustrankaIDrugiAdressOIB_1">SVEA d.o.o., OIB 73128853566, MATIJE GUPCA 10, SVETI KIŽ ZAČRETJE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lipnja 2016.</izvorni_sadrzaj>
    <derivirana_varijabla naziv="DomainObject.Predmet.OdlukaRjesenje.DatumDonosenjaOdluke_1">7. lipnja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St-1410/2011-99</izvorni_sadrzaj>
    <derivirana_varijabla naziv="DomainObject.Predmet.OdlukaRjesenje.Oznaka_1">St-1410/2011-99</derivirana_varijabla>
  </DomainObject.Predmet.OdlukaRjesenje.Oznaka>
  <DomainObject.Predmet.SudioniciListNaziv>
    <izvorni_sadrzaj>
      <item>SVEA d.o.o.</item>
      <item>ELVIS SEVER-KOREN</item>
      <item>KRISTINA BOROVEC</item>
      <item>GORDANA ŽERDIN</item>
      <item>JASMINKA GRUJIĆ</item>
      <item>ROMINA PTIČEK</item>
      <item>ANKICA TRBOJEVIĆ</item>
      <item>KRISTINA VUKIĆ</item>
      <item>SNJEŽANA JURINČIĆ</item>
      <item>Ante Jukić</item>
      <item>TOWER CENTAR RIJEKA  d.o.o.</item>
      <item>SCHIESSER  AG,</item>
      <item>OD Kovačević,  Koren i partneri</item>
      <item>OD Kovač, Miše, Bobinac</item>
      <item>VJEROVNICI</item>
      <item>MAJA MESAROŠ</item>
      <item>ZLATKO MARČIĆ</item>
      <item>RT 2, trgovina na malo, d. o. o.</item>
    </izvorni_sadrzaj>
    <derivirana_varijabla naziv="DomainObject.Predmet.SudioniciListNaziv_1">
      <item>SVEA d.o.o.</item>
      <item>ELVIS SEVER-KOREN</item>
      <item>KRISTINA BOROVEC</item>
      <item>GORDANA ŽERDIN</item>
      <item>JASMINKA GRUJIĆ</item>
      <item>ROMINA PTIČEK</item>
      <item>ANKICA TRBOJEVIĆ</item>
      <item>KRISTINA VUKIĆ</item>
      <item>SNJEŽANA JURINČIĆ</item>
      <item>Ante Jukić</item>
      <item>TOWER CENTAR RIJEKA  d.o.o.</item>
      <item>SCHIESSER  AG,</item>
      <item>OD Kovačević,  Koren i partneri</item>
      <item>OD Kovač, Miše, Bobinac</item>
      <item>VJEROVNICI</item>
      <item>MAJA MESAROŠ</item>
      <item>ZLATKO MARČIĆ</item>
      <item>RT 2, trgovina na malo, d. o. o.</item>
    </derivirana_varijabla>
  </DomainObject.Predmet.SudioniciListNaziv>
  <DomainObject.Predmet.SudioniciListAdressOIB>
    <izvorni_sadrzaj>
      <item>SVEA d.o.o., OIB 73128853566, MATIJE GUPCA 10,SVETI KIŽ ZAČRETJE</item>
      <item>ELVIS SEVER-KOREN, KRALJEVIĆEVA 8b,10000 Zagreb</item>
      <item>KRISTINA BOROVEC, OIB 79333502943, PAVLA LONČAR 6,10290 Zaprešić</item>
      <item>GORDANA ŽERDIN, OIB 57161521071, DONJI PUSTODOL 14,10000 Zagreb</item>
      <item>JASMINKA GRUJIĆ, OIB 08642227423, BRUNE BUŠIĆA 34,10000 Zagreb</item>
      <item>ROMINA PTIČEK, OIB 12628198888, PTIČEKOVA 66,49243 Oroslavje</item>
      <item>ANKICA TRBOJEVIĆ, OIB 01831582250, TINA UJEVIĆA 3,10290 Zaprešić</item>
      <item>KRISTINA VUKIĆ, OIB 66254074703, CIGLENICA ZAGORSKA 98 D,49223 SV. KRIŽ ZAČRETJE</item>
      <item>SNJEŽANA JURINČIĆ, OIB 79321517246, SLAVKA KOLARA 35,DUGO SELO, BRCKOVLJANA</item>
      <item>Ante Jukić, OIB 74320689175, Majstora Radonje 12,10000 Zagreb</item>
      <item>TOWER CENTAR RIJEKA  d.o.o., Strossmayerova  16,51000 Rijeka</item>
      <item>SCHIESSER  AG,, Schutzebstrasse 18,78315 Radolfzell</item>
      <item>OD Kovačević,  Koren i partneri, Supilova 6/3,51000 Rijeka</item>
      <item>OD Kovač, Miše, Bobinac, Koranska 16,10000 Zagreb</item>
      <item>VJEROVNICI, 10000 Zagreb</item>
      <item>MAJA MESAROŠ, OIB 74903913722</item>
      <item>ZLATKO MARČIĆ, OIB 18184244401</item>
      <item>RT 2, trgovina na malo, d. o. o., OIB 48112503689, Mladenići, Brtuni 35,51216 Viškovo</item>
    </izvorni_sadrzaj>
    <derivirana_varijabla naziv="DomainObject.Predmet.SudioniciListAdressOIB_1">
      <item>SVEA d.o.o., OIB 73128853566, MATIJE GUPCA 10,SVETI KIŽ ZAČRETJE</item>
      <item>ELVIS SEVER-KOREN, KRALJEVIĆEVA 8b,10000 Zagreb</item>
      <item>KRISTINA BOROVEC, OIB 79333502943, PAVLA LONČAR 6,10290 Zaprešić</item>
      <item>GORDANA ŽERDIN, OIB 57161521071, DONJI PUSTODOL 14,10000 Zagreb</item>
      <item>JASMINKA GRUJIĆ, OIB 08642227423, BRUNE BUŠIĆA 34,10000 Zagreb</item>
      <item>ROMINA PTIČEK, OIB 12628198888, PTIČEKOVA 66,49243 Oroslavje</item>
      <item>ANKICA TRBOJEVIĆ, OIB 01831582250, TINA UJEVIĆA 3,10290 Zaprešić</item>
      <item>KRISTINA VUKIĆ, OIB 66254074703, CIGLENICA ZAGORSKA 98 D,49223 SV. KRIŽ ZAČRETJE</item>
      <item>SNJEŽANA JURINČIĆ, OIB 79321517246, SLAVKA KOLARA 35,DUGO SELO, BRCKOVLJANA</item>
      <item>Ante Jukić, OIB 74320689175, Majstora Radonje 12,10000 Zagreb</item>
      <item>TOWER CENTAR RIJEKA  d.o.o., Strossmayerova  16,51000 Rijeka</item>
      <item>SCHIESSER  AG,, Schutzebstrasse 18,78315 Radolfzell</item>
      <item>OD Kovačević,  Koren i partneri, Supilova 6/3,51000 Rijeka</item>
      <item>OD Kovač, Miše, Bobinac, Koranska 16,10000 Zagreb</item>
      <item>VJEROVNICI, 10000 Zagreb</item>
      <item>MAJA MESAROŠ, OIB 74903913722</item>
      <item>ZLATKO MARČIĆ, OIB 18184244401</item>
      <item>RT 2, trgovina na malo, d. o. o., OIB 48112503689, Mladenići, Brtuni 35,51216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73128853566</item>
      <item>, OIB null</item>
      <item>, OIB 79333502943</item>
      <item>, OIB 57161521071</item>
      <item>, OIB 08642227423</item>
      <item>, OIB 12628198888</item>
      <item>, OIB 01831582250</item>
      <item>, OIB 66254074703</item>
      <item>, OIB 79321517246</item>
      <item>, OIB 74320689175</item>
      <item>, OIB null</item>
      <item>, OIB null</item>
      <item>, OIB null</item>
      <item>, OIB null</item>
      <item>, OIB null</item>
      <item>, OIB 74903913722</item>
      <item>, OIB 18184244401</item>
      <item>, OIB 48112503689</item>
    </izvorni_sadrzaj>
    <derivirana_varijabla naziv="DomainObject.Predmet.SudioniciListNazivOIB_1">
      <item>, OIB 73128853566</item>
      <item>, OIB null</item>
      <item>, OIB 79333502943</item>
      <item>, OIB 57161521071</item>
      <item>, OIB 08642227423</item>
      <item>, OIB 12628198888</item>
      <item>, OIB 01831582250</item>
      <item>, OIB 66254074703</item>
      <item>, OIB 79321517246</item>
      <item>, OIB 74320689175</item>
      <item>, OIB null</item>
      <item>, OIB null</item>
      <item>, OIB null</item>
      <item>, OIB null</item>
      <item>, OIB null</item>
      <item>, OIB 74903913722</item>
      <item>, OIB 18184244401</item>
      <item>, OIB 48112503689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ADD9C3-E64D-4851-B8CF-836437CD45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2</properties:Pages>
  <properties:Words>513</properties:Words>
  <properties:Characters>2862</properties:Characters>
  <properties:Lines>62</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2016-06-06T13:09:00Z</dcterms:created>
  <dc:creator>radicn</dc:creator>
  <cp:lastModifiedBy>Tatjana Slaviček</cp:lastModifiedBy>
  <cp:lastPrinted>2016-05-31T13:08:00Z</cp:lastPrinted>
  <dcterms:modified xmlns:xsi="http://www.w3.org/2001/XMLSchema-instance" xsi:type="dcterms:W3CDTF">2016-06-07T07:25:00Z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St-1410/2011-99 / Odluka - Rješenje - obustava i zaključenje stečajnog postupka zbog nedostatnosti stečajne mase</vt:lpwstr>
  </prop:property>
  <prop:property name="CC_coloring" pid="4" fmtid="{D5CDD505-2E9C-101B-9397-08002B2CF9AE}">
    <vt:bool>false</vt:bool>
  </prop:property>
  <prop:property name="BrojStranica" pid="5" fmtid="{D5CDD505-2E9C-101B-9397-08002B2CF9AE}">
    <vt:i4>2</vt:i4>
  </prop:property>
</prop:Properties>
</file>