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1b65" w14:paraId="a861b6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B578E4">
        <w:t>4</w:t>
      </w:r>
      <w:r w:rsidR="00D93620">
        <w:t>354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406446">
        <w:t xml:space="preserve">TALAMUS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Zagreb, </w:t>
      </w:r>
      <w:r w:rsidR="00406446">
        <w:t>Ilica 134/1</w:t>
      </w:r>
      <w:r w:rsidR="00144A4E">
        <w:t>, MBS: 080</w:t>
      </w:r>
      <w:r w:rsidR="00406446">
        <w:t>409865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000284">
        <w:t>1</w:t>
      </w:r>
      <w:r w:rsidR="00406446">
        <w:t>5807751334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06446">
        <w:t>117.514,27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EC3B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25B"/>
    <w:rsid w:val="003E5D1C"/>
    <w:rsid w:val="00406446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578E4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D93620"/>
    <w:rsid w:val="00E03C48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4354</izvorni_sadrzaj>
    <derivirana_varijabla naziv="DomainObject.Predmet.Broj_1">4354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St-4354/2015</izvorni_sadrzaj>
    <derivirana_varijabla naziv="DomainObject.Predmet.OznakaBroj_1">St-4354/2015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TALAMUS d.o.o. zastupanog po punomoćniku Vesna Liplin-Babić</izvorni_sadrzaj>
    <derivirana_varijabla naziv="DomainObject.Predmet.ProtustrankaFormated_1">  TALAMUS d.o.o. zastupanog po punomoćniku Vesna Liplin-Babić</derivirana_varijabla>
  </DomainObject.Predmet.ProtustrankaFormated>
  <DomainObject.Predmet.ProtustrankaFormatedOIB>
    <izvorni_sadrzaj>  TALAMUS d.o.o., OIB 15807751334 zastupanog po punomoćniku Vesna Liplin-Babić</izvorni_sadrzaj>
    <derivirana_varijabla naziv="DomainObject.Predmet.ProtustrankaFormatedOIB_1">  TALAMUS d.o.o., OIB 15807751334 zastupanog po punomoćniku Vesna Liplin-Babić</derivirana_varijabla>
  </DomainObject.Predmet.ProtustrankaFormatedOIB>
  <DomainObject.Predmet.ProtustrankaFormatedWithAdress>
    <izvorni_sadrzaj> TALAMUS d.o.o., Ilica 134/1, 10000 Zagreb zastupanog po punomoćniku Vesna Liplin-Babić</izvorni_sadrzaj>
    <derivirana_varijabla naziv="DomainObject.Predmet.ProtustrankaFormatedWithAdress_1"> TALAMUS d.o.o., Ilica 134/1, 10000 Zagreb zastupanog po punomoćniku Vesna Liplin-Babić</derivirana_varijabla>
  </DomainObject.Predmet.ProtustrankaFormatedWithAdress>
  <DomainObject.Predmet.ProtustrankaFormatedWithAdressOIB>
    <izvorni_sadrzaj> TALAMUS d.o.o., OIB 15807751334, Ilica 134/1, 10000 Zagreb zastupanog po punomoćniku Vesna Liplin-Babić</izvorni_sadrzaj>
    <derivirana_varijabla naziv="DomainObject.Predmet.ProtustrankaFormatedWithAdressOIB_1"> TALAMUS d.o.o., OIB 15807751334, Ilica 134/1, 10000 Zagreb zastupanog po punomoćniku Vesna Liplin-Babić</derivirana_varijabla>
  </DomainObject.Predmet.ProtustrankaFormatedWithAdressOIB>
  <DomainObject.Predmet.ProtustrankaWithAdress>
    <izvorni_sadrzaj>TALAMUS d.o.o. Ilica 134/1, 10000 Zagreb</izvorni_sadrzaj>
    <derivirana_varijabla naziv="DomainObject.Predmet.ProtustrankaWithAdress_1">TALAMUS d.o.o. Ilica 134/1, 10000 Zagreb</derivirana_varijabla>
  </DomainObject.Predmet.ProtustrankaWithAdress>
  <DomainObject.Predmet.ProtustrankaWithAdressOIB>
    <izvorni_sadrzaj>TALAMUS d.o.o., OIB 15807751334, Ilica 134/1, 10000 Zagreb</izvorni_sadrzaj>
    <derivirana_varijabla naziv="DomainObject.Predmet.ProtustrankaWithAdressOIB_1">TALAMUS d.o.o., OIB 15807751334, Ilica 134/1, 10000 Zagreb</derivirana_varijabla>
  </DomainObject.Predmet.ProtustrankaWithAdressOIB>
  <DomainObject.Predmet.ProtustrankaNazivFormated>
    <izvorni_sadrzaj>TALAMUS d.o.o.</izvorni_sadrzaj>
    <derivirana_varijabla naziv="DomainObject.Predmet.ProtustrankaNazivFormated_1">TALAMUS d.o.o.</derivirana_varijabla>
  </DomainObject.Predmet.ProtustrankaNazivFormated>
  <DomainObject.Predmet.ProtustrankaNazivFormatedOIB>
    <izvorni_sadrzaj>TALAMUS d.o.o., OIB 15807751334</izvorni_sadrzaj>
    <derivirana_varijabla naziv="DomainObject.Predmet.ProtustrankaNazivFormatedOIB_1">TALAMUS d.o.o., OIB 15807751334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TALAMUS d.o.o. zastupanog po punomoćniku Vesna Liplin-Babić</item>
    </izvorni_sadrzaj>
    <derivirana_varijabla naziv="DomainObject.Predmet.ProtuStrankaListFormated_1">
      <item>TALAMUS d.o.o. zastupanog po punomoćniku Vesna Liplin-Babić</item>
    </derivirana_varijabla>
  </DomainObject.Predmet.ProtuStrankaListFormated>
  <DomainObject.Predmet.ProtuStrankaListFormatedOIB>
    <izvorni_sadrzaj>
      <item>TALAMUS d.o.o., OIB 15807751334 zastupanog po punomoćniku Vesna Liplin-Babić</item>
    </izvorni_sadrzaj>
    <derivirana_varijabla naziv="DomainObject.Predmet.ProtuStrankaListFormatedOIB_1">
      <item>TALAMUS d.o.o., OIB 15807751334 zastupanog po punomoćniku Vesna Liplin-Babić</item>
    </derivirana_varijabla>
  </DomainObject.Predmet.ProtuStrankaListFormatedOIB>
  <DomainObject.Predmet.ProtuStrankaListFormatedWithAdress>
    <izvorni_sadrzaj>
      <item>TALAMUS d.o.o., Ilica 134/1, 10000 Zagreb zastupanog po punomoćniku Vesna Liplin-Babić</item>
    </izvorni_sadrzaj>
    <derivirana_varijabla naziv="DomainObject.Predmet.ProtuStrankaListFormatedWithAdress_1">
      <item>TALAMUS d.o.o., Ilica 134/1, 10000 Zagreb zastupanog po punomoćniku Vesna Liplin-Babić</item>
    </derivirana_varijabla>
  </DomainObject.Predmet.ProtuStrankaListFormatedWithAdress>
  <DomainObject.Predmet.ProtuStrankaListFormatedWithAdressOIB>
    <izvorni_sadrzaj>
      <item>TALAMUS d.o.o., OIB 15807751334, Ilica 134/1, 10000 Zagreb zastupanog po punomoćniku Vesna Liplin-Babić</item>
    </izvorni_sadrzaj>
    <derivirana_varijabla naziv="DomainObject.Predmet.ProtuStrankaListFormatedWithAdressOIB_1">
      <item>TALAMUS d.o.o., OIB 15807751334, Ilica 134/1, 10000 Zagreb zastupanog po punomoćniku Vesna Liplin-Babić</item>
    </derivirana_varijabla>
  </DomainObject.Predmet.ProtuStrankaListFormatedWithAdressOIB>
  <DomainObject.Predmet.ProtuStrankaListNazivFormated>
    <izvorni_sadrzaj>
      <item>TALAMUS d.o.o.</item>
    </izvorni_sadrzaj>
    <derivirana_varijabla naziv="DomainObject.Predmet.ProtuStrankaListNazivFormated_1">
      <item>TALAMUS d.o.o.</item>
    </derivirana_varijabla>
  </DomainObject.Predmet.ProtuStrankaListNazivFormated>
  <DomainObject.Predmet.ProtuStrankaListNazivFormatedOIB>
    <izvorni_sadrzaj>
      <item>TALAMUS d.o.o., OIB 15807751334</item>
    </izvorni_sadrzaj>
    <derivirana_varijabla naziv="DomainObject.Predmet.ProtuStrankaListNazivFormatedOIB_1">
      <item>TALAMUS d.o.o., OIB 15807751334</item>
    </derivirana_varijabla>
  </DomainObject.Predmet.ProtuStrankaListNazivFormatedOIB>
  <DomainObject.Predmet.OstaliListFormated>
    <izvorni_sadrzaj>
      <item>Vesna Liplin-Babić punomoćnik sudionika u postupku TALAMUS d.o.o.</item>
    </izvorni_sadrzaj>
    <derivirana_varijabla naziv="DomainObject.Predmet.OstaliListFormated_1">
      <item>Vesna Liplin-Babić punomoćnik sudionika u postupku TALAMUS d.o.o.</item>
    </derivirana_varijabla>
  </DomainObject.Predmet.OstaliListFormated>
  <DomainObject.Predmet.OstaliListFormatedOIB>
    <izvorni_sadrzaj>
      <item>Vesna Liplin-Babić, OIB 20997226115 punomoćnik sudionika u postupku TALAMUS d.o.o.</item>
    </izvorni_sadrzaj>
    <derivirana_varijabla naziv="DomainObject.Predmet.OstaliListFormatedOIB_1">
      <item>Vesna Liplin-Babić, OIB 20997226115 punomoćnik sudionika u postupku TALAMUS d.o.o.</item>
    </derivirana_varijabla>
  </DomainObject.Predmet.OstaliListFormatedOIB>
  <DomainObject.Predmet.OstaliListFormatedWithAdress>
    <izvorni_sadrzaj>
      <item>Vesna Liplin-Babić, Pavlinovićeva 4/A, 10000 Zagreb punomoćnik sudionika u postupku TALAMUS d.o.o.</item>
    </izvorni_sadrzaj>
    <derivirana_varijabla naziv="DomainObject.Predmet.OstaliListFormatedWithAdress_1">
      <item>Vesna Liplin-Babić, Pavlinovićeva 4/A, 10000 Zagreb punomoćnik sudionika u postupku TALAMUS d.o.o.</item>
    </derivirana_varijabla>
  </DomainObject.Predmet.OstaliListFormatedWithAdress>
  <DomainObject.Predmet.OstaliListFormatedWithAdressOIB>
    <izvorni_sadrzaj>
      <item>Vesna Liplin-Babić, OIB 20997226115, Pavlinovićeva 4/A, 10000 Zagreb punomoćnik sudionika u postupku TALAMUS d.o.o.</item>
    </izvorni_sadrzaj>
    <derivirana_varijabla naziv="DomainObject.Predmet.OstaliListFormatedWithAdressOIB_1">
      <item>Vesna Liplin-Babić, OIB 20997226115, Pavlinovićeva 4/A, 10000 Zagreb punomoćnik sudionika u postupku TALAMUS d.o.o.</item>
    </derivirana_varijabla>
  </DomainObject.Predmet.OstaliListFormatedWithAdressOIB>
  <DomainObject.Predmet.OstaliListNazivFormated>
    <izvorni_sadrzaj>
      <item>Vesna Liplin-Babić</item>
    </izvorni_sadrzaj>
    <derivirana_varijabla naziv="DomainObject.Predmet.OstaliListNazivFormated_1">
      <item>Vesna Liplin-Babić</item>
    </derivirana_varijabla>
  </DomainObject.Predmet.OstaliListNazivFormated>
  <DomainObject.Predmet.OstaliListNazivFormatedOIB>
    <izvorni_sadrzaj>
      <item>Vesna Liplin-Babić, OIB 20997226115</item>
    </izvorni_sadrzaj>
    <derivirana_varijabla naziv="DomainObject.Predmet.OstaliListNazivFormatedOIB_1">
      <item>Vesna Liplin-Babić, OIB 20997226115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TALAMUS d.o.o.</izvorni_sadrzaj>
    <derivirana_varijabla naziv="DomainObject.Predmet.ProtustrankaIDrugi_1">TALAMUS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TALAMUS d.o.o., OIB 15807751334, Ilica 134/1, 10000 Zagreb</izvorni_sadrzaj>
    <derivirana_varijabla naziv="DomainObject.Predmet.ProtustrankaIDrugiAdressOIB_1">TALAMUS d.o.o., OIB 15807751334, Ilica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TALAMUS d.o.o.</item>
      <item>FINA Regionalni centar Zagreb</item>
      <item>Vesna Liplin-Babić</item>
    </izvorni_sadrzaj>
    <derivirana_varijabla naziv="DomainObject.Predmet.SudioniciListNaziv_1">
      <item>TALAMUS d.o.o.</item>
      <item>FINA Regionalni centar Zagreb</item>
      <item>Vesna Liplin-Babić</item>
    </derivirana_varijabla>
  </DomainObject.Predmet.SudioniciListNaziv>
  <DomainObject.Predmet.SudioniciListAdressOIB>
    <izvorni_sadrzaj>
      <item>TALAMUS d.o.o., OIB 15807751334, Ilica 134/1,10000 Zagreb</item>
      <item>FINA Regionalni centar Zagreb, OIB 85821130368, Trg svibanjskih žrtava 1995. 1,10000 Zagreb</item>
      <item>Vesna Liplin-Babić, OIB 20997226115, Pavlinovićeva 4/A,10000 Zagreb</item>
    </izvorni_sadrzaj>
    <derivirana_varijabla naziv="DomainObject.Predmet.SudioniciListAdressOIB_1">
      <item>TALAMUS d.o.o., OIB 15807751334, Ilica 134/1,10000 Zagreb</item>
      <item>FINA Regionalni centar Zagreb, OIB 85821130368, Trg svibanjskih žrtava 1995. 1,10000 Zagreb</item>
      <item>Vesna Liplin-Babić, OIB 20997226115, Pavlinovićeva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15807751334</item>
      <item>, OIB 85821130368</item>
      <item>, OIB 20997226115</item>
    </izvorni_sadrzaj>
    <derivirana_varijabla naziv="DomainObject.Predmet.SudioniciListNazivOIB_1">
      <item>, OIB 15807751334</item>
      <item>, OIB 85821130368</item>
      <item>, OIB 20997226115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2016-02-03T10:17:00Z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