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b8eb" w14:paraId="589b8e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744C79">
        <w:rPr>
          <w:rFonts w:hAnsi="Times New Roman" w:ascii="Times New Roman"/>
          <w:szCs w:val="24"/>
          <w:lang w:val="hr-HR"/>
        </w:rPr>
        <w:t>7909</w:t>
      </w:r>
      <w:r w:rsidR="0039675D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39675D" w:rsidR="0039675D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39675D" w:rsidP="0039675D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675D" w:rsidP="00D17329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B90F29" w:rsidR="00D17329" w:rsidRPr="007E2025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B90F29">
        <w:rPr>
          <w:rFonts w:hAnsi="Times New Roman" w:ascii="Times New Roman"/>
          <w:szCs w:val="24"/>
          <w:lang w:val="hr-HR"/>
        </w:rPr>
        <w:t>Trgovački sud u Zagrebu po sucu</w:t>
      </w:r>
      <w:r w:rsidR="0039675D" w:rsidRPr="00B90F29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B90F29">
        <w:rPr>
          <w:rFonts w:hAnsi="Times New Roman" w:ascii="Times New Roman"/>
          <w:szCs w:val="24"/>
          <w:lang w:val="hr-HR"/>
        </w:rPr>
        <w:t>Vesni Sremac Šoštar</w:t>
      </w:r>
      <w:r w:rsidR="00D17329" w:rsidRPr="00B90F29">
        <w:rPr>
          <w:rFonts w:hAnsi="Times New Roman" w:ascii="Times New Roman"/>
          <w:szCs w:val="24"/>
          <w:lang w:val="hr-HR"/>
        </w:rPr>
        <w:t xml:space="preserve"> u skraće</w:t>
      </w:r>
      <w:r w:rsidRPr="00B90F29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B90F29">
        <w:rPr>
          <w:rFonts w:hAnsi="Times New Roman" w:ascii="Times New Roman"/>
          <w:szCs w:val="24"/>
          <w:lang w:val="hr-HR"/>
        </w:rPr>
        <w:t xml:space="preserve">m </w:t>
      </w:r>
      <w:r w:rsidR="001F2D7D" w:rsidRPr="00B90F29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B90F29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B90F29">
        <w:rPr>
          <w:rFonts w:hAnsi="Times New Roman" w:ascii="Times New Roman"/>
          <w:szCs w:val="24"/>
          <w:lang w:val="hr-HR"/>
        </w:rPr>
        <w:t>nad dužnikom</w:t>
      </w:r>
      <w:r w:rsidR="00B90F29" w:rsidRPr="00B90F29">
        <w:rPr>
          <w:rFonts w:hAnsi="Times New Roman" w:ascii="Times New Roman"/>
          <w:szCs w:val="24"/>
          <w:lang w:val="hr-HR"/>
        </w:rPr>
        <w:t xml:space="preserve"> ALEXANDERS j.d.o.o. Zagreb, Ožegovićeva 13,</w:t>
      </w:r>
      <w:r w:rsidR="00B90F29">
        <w:rPr>
          <w:rFonts w:hAnsi="Times New Roman" w:ascii="Times New Roman"/>
          <w:szCs w:val="24"/>
          <w:lang w:val="hr-HR"/>
        </w:rPr>
        <w:t xml:space="preserve"> OIB: 52741201429, MBS: 080850808,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9675D" w:rsidP="007E2025" w:rsidR="00D17329" w:rsidRPr="007E2025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39675D">
        <w:rPr>
          <w:rFonts w:hAnsi="Times New Roman" w:ascii="Times New Roman"/>
          <w:szCs w:val="24"/>
        </w:rPr>
        <w:t>Otvara se stečajni postupak nad dužnikom</w:t>
      </w:r>
      <w:r w:rsidR="00B90F29">
        <w:rPr>
          <w:rFonts w:hAnsi="Times New Roman" w:ascii="Times New Roman"/>
          <w:szCs w:val="24"/>
        </w:rPr>
        <w:t xml:space="preserve"> </w:t>
      </w:r>
      <w:r w:rsidR="00B90F29" w:rsidRPr="00B90F29">
        <w:rPr>
          <w:rFonts w:hAnsi="Times New Roman" w:ascii="Times New Roman"/>
          <w:szCs w:val="24"/>
          <w:lang w:val="hr-HR"/>
        </w:rPr>
        <w:t>ALEXANDERS j.d.o.o. Zagreb, Ožegovićeva 13,</w:t>
      </w:r>
      <w:r w:rsidR="00B90F29">
        <w:rPr>
          <w:rFonts w:hAnsi="Times New Roman" w:ascii="Times New Roman"/>
          <w:szCs w:val="24"/>
          <w:lang w:val="hr-HR"/>
        </w:rPr>
        <w:t xml:space="preserve"> OIB: 52741201429, MBS: 080850808.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7E2025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</w:t>
      </w:r>
      <w:r w:rsidR="0039675D">
        <w:rPr>
          <w:rFonts w:hAnsi="Times New Roman" w:ascii="Times New Roman"/>
          <w:szCs w:val="24"/>
        </w:rPr>
        <w:t xml:space="preserve"> se</w:t>
      </w:r>
      <w:r w:rsidR="00B90F29">
        <w:rPr>
          <w:rFonts w:hAnsi="Times New Roman" w:ascii="Times New Roman"/>
          <w:szCs w:val="24"/>
        </w:rPr>
        <w:t xml:space="preserve"> Berislav Maksimović, </w:t>
      </w:r>
      <w:r w:rsidR="0039675D">
        <w:rPr>
          <w:rFonts w:hAnsi="Times New Roman" w:ascii="Times New Roman"/>
          <w:szCs w:val="24"/>
        </w:rPr>
        <w:t xml:space="preserve"> OIB: </w:t>
      </w:r>
      <w:r w:rsidR="00B90F29" w:rsidRPr="00B90F29">
        <w:rPr>
          <w:rFonts w:hAnsi="Times New Roman" w:ascii="Times New Roman"/>
          <w:szCs w:val="24"/>
        </w:rPr>
        <w:t>57300759557</w:t>
      </w:r>
      <w:r w:rsidR="00B90F29">
        <w:rPr>
          <w:rFonts w:hAnsi="Times New Roman" w:ascii="Times New Roman"/>
          <w:szCs w:val="24"/>
        </w:rPr>
        <w:t xml:space="preserve"> iz Varaždina, Hrašćica, Braće Radić 1.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B90F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B90F29">
        <w:rPr>
          <w:rFonts w:hAnsi="Times New Roman" w:ascii="Times New Roman"/>
          <w:szCs w:val="24"/>
          <w:lang w:val="hr-HR"/>
        </w:rPr>
        <w:t xml:space="preserve"> </w:t>
      </w:r>
      <w:r w:rsidR="00B90F29" w:rsidRPr="00B90F29">
        <w:rPr>
          <w:rFonts w:hAnsi="Times New Roman" w:ascii="Times New Roman"/>
          <w:szCs w:val="24"/>
          <w:lang w:val="hr-HR"/>
        </w:rPr>
        <w:t>ALEXANDERS j.d.o.o. Zagreb, Ožegovićeva 13,</w:t>
      </w:r>
      <w:r w:rsidR="00B90F29">
        <w:rPr>
          <w:rFonts w:hAnsi="Times New Roman" w:ascii="Times New Roman"/>
          <w:szCs w:val="24"/>
          <w:lang w:val="hr-HR"/>
        </w:rPr>
        <w:t xml:space="preserve"> OIB: 52741201429, MBS: 080850808.</w:t>
      </w:r>
    </w:p>
    <w:p w:rsidRDefault="0039675D" w:rsidP="00D17329" w:rsidR="003967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90F29">
        <w:rPr>
          <w:rFonts w:hAnsi="Times New Roman" w:ascii="Times New Roman"/>
          <w:szCs w:val="24"/>
          <w:lang w:val="hr-HR"/>
        </w:rPr>
        <w:t xml:space="preserve"> </w:t>
      </w:r>
    </w:p>
    <w:p w:rsidRDefault="000459A3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744C79">
        <w:rPr>
          <w:rFonts w:hAnsi="Times New Roman" w:ascii="Times New Roman"/>
          <w:szCs w:val="24"/>
          <w:lang w:val="hr-HR"/>
        </w:rPr>
        <w:t xml:space="preserve"> FINA), temeljem odredbe čl. 429. </w:t>
      </w:r>
      <w:r w:rsidR="0065500F" w:rsidRPr="004A5754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744C79">
        <w:rPr>
          <w:rFonts w:hAnsi="Times New Roman" w:ascii="Times New Roman"/>
          <w:szCs w:val="24"/>
          <w:lang w:val="hr-HR"/>
        </w:rPr>
        <w:t>.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44C79">
        <w:rPr>
          <w:rFonts w:hAnsi="Times New Roman" w:ascii="Times New Roman"/>
          <w:szCs w:val="24"/>
          <w:lang w:val="hr-HR"/>
        </w:rPr>
        <w:t xml:space="preserve">Oglasom od 05.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2C2AA6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675D" w:rsidP="009A15E0" w:rsidR="0039675D">
      <w:pPr>
        <w:rPr>
          <w:rFonts w:hAnsi="Times New Roman" w:ascii="Times New Roman"/>
          <w:szCs w:val="24"/>
        </w:rPr>
      </w:pPr>
    </w:p>
    <w:p w:rsidRDefault="0039675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9B4B9F" w:rsidP="009B4B9F" w:rsidR="009B4B9F">
      <w:pPr>
        <w:rPr>
          <w:rFonts w:hAnsi="Times New Roman" w:ascii="Times New Roman"/>
        </w:rPr>
      </w:pPr>
    </w:p>
    <w:p w:rsidRDefault="002C2AA6" w:rsidP="00DC108F" w:rsidR="00DC10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C2AA6" w:rsidP="00DC108F" w:rsidR="002C2AA6" w:rsidRPr="00C53C54">
      <w:pPr>
        <w:jc w:val="right"/>
        <w:rPr>
          <w:rFonts w:hAnsi="Times New Roman" w:ascii="Times New Roman"/>
          <w:szCs w:val="24"/>
          <w:lang w:val="hr-HR"/>
        </w:rPr>
      </w:pPr>
      <w:r w:rsidRPr="002C2AA6">
        <w:rPr>
          <w:rFonts w:hAnsi="Times New Roman" w:ascii="Times New Roman"/>
        </w:rPr>
        <w:t>Zlatka Plivelić</w:t>
      </w:r>
    </w:p>
    <w:sectPr w:rsidSect="0069521A" w:rsidR="002C2AA6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9F" w:rsidR="00280A5F">
    <w:pPr>
      <w:pStyle w:val="Podnoje"/>
      <w:jc w:val="right"/>
    </w:pPr>
  </w:p>
  <w:p w:rsidRDefault="0043109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3109F" w:rsidRPr="0043109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744C79">
      <w:rPr>
        <w:rFonts w:hAnsi="Times New Roman" w:ascii="Times New Roman"/>
      </w:rPr>
      <w:t>7909</w:t>
    </w:r>
    <w:r w:rsidR="0039675D">
      <w:rPr>
        <w:rFonts w:hAnsi="Times New Roman" w:ascii="Times New Roman"/>
      </w:rPr>
      <w:t>/2015</w:t>
    </w:r>
  </w:p>
  <w:p w:rsidRDefault="0043109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C2AA6"/>
    <w:rsid w:val="00310684"/>
    <w:rsid w:val="00352535"/>
    <w:rsid w:val="0035267A"/>
    <w:rsid w:val="0035767D"/>
    <w:rsid w:val="0037112B"/>
    <w:rsid w:val="0039675D"/>
    <w:rsid w:val="003C3E8D"/>
    <w:rsid w:val="003E7FD9"/>
    <w:rsid w:val="003F1EFE"/>
    <w:rsid w:val="00402C65"/>
    <w:rsid w:val="0043109F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44C79"/>
    <w:rsid w:val="007646E0"/>
    <w:rsid w:val="00777449"/>
    <w:rsid w:val="00795065"/>
    <w:rsid w:val="007A0C79"/>
    <w:rsid w:val="007A38B0"/>
    <w:rsid w:val="007D6D1C"/>
    <w:rsid w:val="007E2025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B4B9F"/>
    <w:rsid w:val="009C4A02"/>
    <w:rsid w:val="00A61611"/>
    <w:rsid w:val="00A73AE4"/>
    <w:rsid w:val="00A7799D"/>
    <w:rsid w:val="00A93B0F"/>
    <w:rsid w:val="00AD3559"/>
    <w:rsid w:val="00AE474A"/>
    <w:rsid w:val="00AF31FC"/>
    <w:rsid w:val="00B00AAF"/>
    <w:rsid w:val="00B16C1E"/>
    <w:rsid w:val="00B90F29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1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0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1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0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6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2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St-7909/2015-9</izvorni_sadrzaj>
    <derivirana_varijabla naziv="DomainObject.Oznaka_1">St-7909/2015-9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7909</izvorni_sadrzaj>
    <derivirana_varijabla naziv="DomainObject.Predmet.Broj_1">7909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St-7909/2015</izvorni_sadrzaj>
    <derivirana_varijabla naziv="DomainObject.Predmet.OznakaBroj_1">St-7909/2015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ALEXANDERS j.d.o.o. zastupanog po punomoćniku Aleksandar Zajić</izvorni_sadrzaj>
    <derivirana_varijabla naziv="DomainObject.Predmet.ProtustrankaFormated_1">  ALEXANDERS j.d.o.o. zastupanog po punomoćniku Aleksandar Zajić</derivirana_varijabla>
  </DomainObject.Predmet.ProtustrankaFormated>
  <DomainObject.Predmet.ProtustrankaFormatedOIB>
    <izvorni_sadrzaj>  ALEXANDERS j.d.o.o., OIB 52741201429 zastupanog po punomoćniku Aleksandar Zajić</izvorni_sadrzaj>
    <derivirana_varijabla naziv="DomainObject.Predmet.ProtustrankaFormatedOIB_1">  ALEXANDERS j.d.o.o., OIB 52741201429 zastupanog po punomoćniku Aleksandar Zajić</derivirana_varijabla>
  </DomainObject.Predmet.ProtustrankaFormatedOIB>
  <DomainObject.Predmet.ProtustrankaFormatedWithAdress>
    <izvorni_sadrzaj> ALEXANDERS j.d.o.o., Ožegovićeva 13, 10000 Zagreb zastupanog po punomoćniku Aleksandar Zajić</izvorni_sadrzaj>
    <derivirana_varijabla naziv="DomainObject.Predmet.ProtustrankaFormatedWithAdress_1"> ALEXANDERS j.d.o.o., Ožegovićeva 13, 10000 Zagreb zastupanog po punomoćniku Aleksandar Zajić</derivirana_varijabla>
  </DomainObject.Predmet.ProtustrankaFormatedWithAdress>
  <DomainObject.Predmet.ProtustrankaFormatedWithAdressOIB>
    <izvorni_sadrzaj> ALEXANDERS j.d.o.o., OIB 52741201429, Ožegovićeva 13, 10000 Zagreb zastupanog po punomoćniku Aleksandar Zajić</izvorni_sadrzaj>
    <derivirana_varijabla naziv="DomainObject.Predmet.ProtustrankaFormatedWithAdressOIB_1"> ALEXANDERS j.d.o.o., OIB 52741201429, Ožegovićeva 13, 10000 Zagreb zastupanog po punomoćniku Aleksandar Zajić</derivirana_varijabla>
  </DomainObject.Predmet.ProtustrankaFormatedWithAdressOIB>
  <DomainObject.Predmet.ProtustrankaWithAdress>
    <izvorni_sadrzaj>ALEXANDERS j.d.o.o. Ožegovićeva 13, 10000 Zagreb</izvorni_sadrzaj>
    <derivirana_varijabla naziv="DomainObject.Predmet.ProtustrankaWithAdress_1">ALEXANDERS j.d.o.o. Ožegovićeva 13, 10000 Zagreb</derivirana_varijabla>
  </DomainObject.Predmet.ProtustrankaWithAdress>
  <DomainObject.Predmet.ProtustrankaWithAdressOIB>
    <izvorni_sadrzaj>ALEXANDERS j.d.o.o., OIB 52741201429, Ožegovićeva 13, 10000 Zagreb</izvorni_sadrzaj>
    <derivirana_varijabla naziv="DomainObject.Predmet.ProtustrankaWithAdressOIB_1">ALEXANDERS j.d.o.o., OIB 52741201429, Ožegovićeva 13, 10000 Zagreb</derivirana_varijabla>
  </DomainObject.Predmet.ProtustrankaWithAdressOIB>
  <DomainObject.Predmet.ProtustrankaNazivFormated>
    <izvorni_sadrzaj>ALEXANDERS j.d.o.o.</izvorni_sadrzaj>
    <derivirana_varijabla naziv="DomainObject.Predmet.ProtustrankaNazivFormated_1">ALEXANDERS j.d.o.o.</derivirana_varijabla>
  </DomainObject.Predmet.ProtustrankaNazivFormated>
  <DomainObject.Predmet.ProtustrankaNazivFormatedOIB>
    <izvorni_sadrzaj>ALEXANDERS j.d.o.o., OIB 52741201429</izvorni_sadrzaj>
    <derivirana_varijabla naziv="DomainObject.Predmet.ProtustrankaNazivFormatedOIB_1">ALEXANDERS j.d.o.o., OIB 52741201429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ALEXANDERS j.d.o.o. zastupanog po punomoćniku Aleksandar Zajić</item>
    </izvorni_sadrzaj>
    <derivirana_varijabla naziv="DomainObject.Predmet.ProtuStrankaListFormated_1">
      <item>ALEXANDERS j.d.o.o. zastupanog po punomoćniku Aleksandar Zajić</item>
    </derivirana_varijabla>
  </DomainObject.Predmet.ProtuStrankaListFormated>
  <DomainObject.Predmet.ProtuStrankaListFormatedOIB>
    <izvorni_sadrzaj>
      <item>ALEXANDERS j.d.o.o., OIB 52741201429 zastupanog po punomoćniku Aleksandar Zajić</item>
    </izvorni_sadrzaj>
    <derivirana_varijabla naziv="DomainObject.Predmet.ProtuStrankaListFormatedOIB_1">
      <item>ALEXANDERS j.d.o.o., OIB 52741201429 zastupanog po punomoćniku Aleksandar Zajić</item>
    </derivirana_varijabla>
  </DomainObject.Predmet.ProtuStrankaListFormatedOIB>
  <DomainObject.Predmet.ProtuStrankaListFormatedWithAdress>
    <izvorni_sadrzaj>
      <item>ALEXANDERS j.d.o.o., Ožegovićeva 13, 10000 Zagreb zastupanog po punomoćniku Aleksandar Zajić</item>
    </izvorni_sadrzaj>
    <derivirana_varijabla naziv="DomainObject.Predmet.ProtuStrankaListFormatedWithAdress_1">
      <item>ALEXANDERS j.d.o.o., Ožegovićeva 13, 10000 Zagreb zastupanog po punomoćniku Aleksandar Zajić</item>
    </derivirana_varijabla>
  </DomainObject.Predmet.ProtuStrankaListFormatedWithAdress>
  <DomainObject.Predmet.ProtuStrankaListFormatedWithAdressOIB>
    <izvorni_sadrzaj>
      <item>ALEXANDERS j.d.o.o., OIB 52741201429, Ožegovićeva 13, 10000 Zagreb zastupanog po punomoćniku Aleksandar Zajić</item>
    </izvorni_sadrzaj>
    <derivirana_varijabla naziv="DomainObject.Predmet.ProtuStrankaListFormatedWithAdressOIB_1">
      <item>ALEXANDERS j.d.o.o., OIB 52741201429, Ožegovićeva 13, 10000 Zagreb zastupanog po punomoćniku Aleksandar Zajić</item>
    </derivirana_varijabla>
  </DomainObject.Predmet.ProtuStrankaListFormatedWithAdressOIB>
  <DomainObject.Predmet.ProtuStrankaListNazivFormated>
    <izvorni_sadrzaj>
      <item>ALEXANDERS j.d.o.o.</item>
    </izvorni_sadrzaj>
    <derivirana_varijabla naziv="DomainObject.Predmet.ProtuStrankaListNazivFormated_1">
      <item>ALEXANDERS j.d.o.o.</item>
    </derivirana_varijabla>
  </DomainObject.Predmet.ProtuStrankaListNazivFormated>
  <DomainObject.Predmet.ProtuStrankaListNazivFormatedOIB>
    <izvorni_sadrzaj>
      <item>ALEXANDERS j.d.o.o., OIB 52741201429</item>
    </izvorni_sadrzaj>
    <derivirana_varijabla naziv="DomainObject.Predmet.ProtuStrankaListNazivFormatedOIB_1">
      <item>ALEXANDERS j.d.o.o., OIB 52741201429</item>
    </derivirana_varijabla>
  </DomainObject.Predmet.ProtuStrankaListNazivFormatedOIB>
  <DomainObject.Predmet.OstaliListFormated>
    <izvorni_sadrzaj>
      <item>Aleksandar Zajić punomoćnik sudionika u postupku ALEXANDERS j.d.o.o.</item>
      <item>BERISLAV MAKSIMOVIĆ</item>
    </izvorni_sadrzaj>
    <derivirana_varijabla naziv="DomainObject.Predmet.OstaliListFormated_1">
      <item>Aleksandar Zajić punomoćnik sudionika u postupku ALEXANDERS j.d.o.o.</item>
      <item>BERISLAV MAKSIMOVIĆ</item>
    </derivirana_varijabla>
  </DomainObject.Predmet.OstaliListFormated>
  <DomainObject.Predmet.OstaliListFormatedOIB>
    <izvorni_sadrzaj>
      <item>Aleksandar Zajić, OIB 03638456852 punomoćnik sudionika u postupku ALEXANDERS j.d.o.o.</item>
      <item>BERISLAV MAKSIMOVIĆ, OIB 57300759557</item>
    </izvorni_sadrzaj>
    <derivirana_varijabla naziv="DomainObject.Predmet.OstaliListFormatedOIB_1">
      <item>Aleksandar Zajić, OIB 03638456852 punomoćnik sudionika u postupku ALEXANDERS j.d.o.o.</item>
      <item>BERISLAV MAKSIMOVIĆ, OIB 57300759557</item>
    </derivirana_varijabla>
  </DomainObject.Predmet.OstaliListFormatedOIB>
  <DomainObject.Predmet.OstaliListFormatedWithAdress>
    <izvorni_sadrzaj>
      <item>Aleksandar Zajić, Nehajska Ulica 36, 10000 Zagreb punomoćnik sudionika u postupku ALEXANDERS j.d.o.o.</item>
      <item>BERISLAV MAKSIMOVIĆ, Hrašćica, Braće Radić 1, 42000 Varaždin</item>
    </izvorni_sadrzaj>
    <derivirana_varijabla naziv="DomainObject.Predmet.OstaliListFormatedWithAdress_1">
      <item>Aleksandar Zajić, Nehajska Ulica 36, 10000 Zagreb punomoćnik sudionika u postupku ALEXANDERS j.d.o.o.</item>
      <item>BERISLAV MAKSIMOVIĆ, Hrašćica, Braće Radić 1, 42000 Varaždin</item>
    </derivirana_varijabla>
  </DomainObject.Predmet.OstaliListFormatedWithAdress>
  <DomainObject.Predmet.OstaliListFormatedWithAdressOIB>
    <izvorni_sadrzaj>
      <item>Aleksandar Zajić, OIB 03638456852, Nehajska Ulica 36, 10000 Zagreb punomoćnik sudionika u postupku ALEXANDERS j.d.o.o.</item>
      <item>BERISLAV MAKSIMOVIĆ, OIB 57300759557, Hrašćica, Braće Radić 1, 42000 Varaždin</item>
    </izvorni_sadrzaj>
    <derivirana_varijabla naziv="DomainObject.Predmet.OstaliListFormatedWithAdressOIB_1">
      <item>Aleksandar Zajić, OIB 03638456852, Nehajska Ulica 36, 10000 Zagreb punomoćnik sudionika u postupku ALEXANDERS j.d.o.o.</item>
      <item>BERISLAV MAKSIMOVIĆ, OIB 57300759557, Hrašćica, Braće Radić 1, 42000 Varaždin</item>
    </derivirana_varijabla>
  </DomainObject.Predmet.OstaliListFormatedWithAdressOIB>
  <DomainObject.Predmet.OstaliListNazivFormated>
    <izvorni_sadrzaj>
      <item>Aleksandar Zajić</item>
      <item>BERISLAV MAKSIMOVIĆ</item>
    </izvorni_sadrzaj>
    <derivirana_varijabla naziv="DomainObject.Predmet.OstaliListNazivFormated_1">
      <item>Aleksandar Zajić</item>
      <item>BERISLAV MAKSIMOVIĆ</item>
    </derivirana_varijabla>
  </DomainObject.Predmet.OstaliListNazivFormated>
  <DomainObject.Predmet.OstaliListNazivFormatedOIB>
    <izvorni_sadrzaj>
      <item>Aleksandar Zajić, OIB 03638456852</item>
      <item>BERISLAV MAKSIMOVIĆ, OIB 57300759557</item>
    </izvorni_sadrzaj>
    <derivirana_varijabla naziv="DomainObject.Predmet.OstaliListNazivFormatedOIB_1">
      <item>Aleksandar Zajić, OIB 03638456852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St-7909/2015-9</izvorni_sadrzaj>
    <derivirana_varijabla naziv="DomainObject.PoslovniBrojDokumenta_1">St-7909/2015-9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ALEXANDERS j.d.o.o.</izvorni_sadrzaj>
    <derivirana_varijabla naziv="DomainObject.Predmet.ProtustrankaIDrugi_1">ALEXANDERS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ALEXANDERS j.d.o.o., OIB 52741201429, Ožegovićeva 13, 10000 Zagreb</izvorni_sadrzaj>
    <derivirana_varijabla naziv="DomainObject.Predmet.ProtustrankaIDrugiAdressOIB_1">ALEXANDERS j.d.o.o., OIB 52741201429, Ožegovićeva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ALEXANDERS j.d.o.o.</item>
      <item>Aleksandar Zajić</item>
      <item>BERISLAV MAKSIMOVIĆ</item>
    </izvorni_sadrzaj>
    <derivirana_varijabla naziv="DomainObject.Predmet.SudioniciListNaziv_1">
      <item>FINA Regionalni centar Zagreb</item>
      <item>ALEXANDERS j.d.o.o.</item>
      <item>Aleksandar Zajić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ALEXANDERS j.d.o.o., OIB 52741201429, Ožegovićeva 13,10000 Zagreb</item>
      <item>Aleksandar Zajić, OIB 03638456852, Nehajska Ulica 36,10000 Zagreb</item>
      <item>BERISLAV MAKSIMOVIĆ, OIB 57300759557, Hrašćica, Braće Radić 1,42000 Varaždin</item>
    </izvorni_sadrzaj>
    <derivirana_varijabla naziv="DomainObject.Predmet.SudioniciListAdressOIB_1">
      <item>FINA Regionalni centar Zagreb, OIB 85821130368, Trg svibanjskih žrtava 1995. 1,10000 Zagreb</item>
      <item>ALEXANDERS j.d.o.o., OIB 52741201429, Ožegovićeva 13,10000 Zagreb</item>
      <item>Aleksandar Zajić, OIB 03638456852, Nehajska Ulica 36,10000 Zagreb</item>
      <item>BERISLAV MAKSIMOVIĆ, OIB 57300759557, Hrašćica, Braće Radić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52741201429</item>
      <item>, OIB 03638456852</item>
      <item>, OIB 57300759557</item>
    </izvorni_sadrzaj>
    <derivirana_varijabla naziv="DomainObject.Predmet.SudioniciListNazivOIB_1">
      <item>, OIB 85821130368</item>
      <item>, OIB 52741201429</item>
      <item>, OIB 03638456852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2653</properties:Characters>
  <properties:Lines>72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2016-07-01T12:15:00Z</dcterms:created>
  <dc:creator>Karmela Dolenc</dc:creator>
  <cp:lastModifiedBy>Zlatka Plivelić</cp:lastModifiedBy>
  <cp:lastPrinted>2016-07-01T12:23:00Z</cp:lastPrinted>
  <dcterms:modified xmlns:xsi="http://www.w3.org/2001/XMLSchema-instance" xsi:type="dcterms:W3CDTF">2016-07-01T12:25:00Z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