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a437" w14:paraId="e9ca437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8E6165">
        <w:t>7 for 7 marketing j.d.o.o. za usluge, OIB: 21973160575, MBS: 080997229, Zagreb, Medulićeva 20</w:t>
      </w:r>
      <w:r w:rsidR="000E63C2">
        <w:t>,</w:t>
      </w:r>
      <w:r w:rsidR="00FB1F31">
        <w:t xml:space="preserve"> </w:t>
      </w:r>
      <w:r w:rsidR="00F62109">
        <w:t>1</w:t>
      </w:r>
      <w:r w:rsidR="00257412">
        <w:t>3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8E6165">
        <w:t>7 for 7 marketing j.d.o.o. za usluge, OIB: 21973160575, MBS: 080997229, Zagreb, Medulićeva 20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9818E1" w:rsidRPr="009818E1">
        <w:t>Jelena Kordić, OIB: 78573539971, Višnjevac, Eugena Kvaternika 44A</w:t>
      </w:r>
      <w:r w:rsidR="00F8141A">
        <w:t>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8E6165">
        <w:t>7 for 7 marketing j.d.o.o. za usluge, OIB: 21973160575, MBS: 080997229, Zagreb, Medulićeva 20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790478">
        <w:rPr>
          <w:bCs/>
        </w:rPr>
        <w:t>11. prosinca</w:t>
      </w:r>
      <w:r w:rsidRPr="0081735B">
        <w:rPr>
          <w:bCs/>
        </w:rPr>
        <w:t xml:space="preserve"> 201</w:t>
      </w:r>
      <w:r w:rsidR="00AE1949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0318BE">
        <w:rPr>
          <w:bCs/>
        </w:rPr>
        <w:t>7</w:t>
      </w:r>
      <w:r w:rsidR="00A51673">
        <w:rPr>
          <w:bCs/>
        </w:rPr>
        <w:t>-01/04, Ur.broj: 04-06-17</w:t>
      </w:r>
      <w:r w:rsidRPr="0081735B">
        <w:rPr>
          <w:bCs/>
        </w:rPr>
        <w:t>-</w:t>
      </w:r>
      <w:r w:rsidR="00790478">
        <w:rPr>
          <w:bCs/>
        </w:rPr>
        <w:t xml:space="preserve">6037 </w:t>
      </w:r>
      <w:r w:rsidRPr="0081735B">
        <w:rPr>
          <w:bCs/>
        </w:rPr>
        <w:t xml:space="preserve">od </w:t>
      </w:r>
      <w:r w:rsidR="00790478">
        <w:rPr>
          <w:bCs/>
        </w:rPr>
        <w:t>8. prosinca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8E6165">
        <w:t>7 for 7 marketing j.d.o.o. za usluge, OIB: 21973160575, MBS: 080997229, Zagreb, Medulićeva 20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 xml:space="preserve">Zagrebu ustupio ovome Sudu navedeni predmet na daljnje postupanje, koji je zaprimljen </w:t>
      </w:r>
      <w:r w:rsidR="00790478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790478">
        <w:t>5</w:t>
      </w:r>
      <w:r>
        <w:t>. travnja 2018. objavio je Oglas na mrežnoj stranici e-oglasna ploča sudova pod poslovnim brojem 19 St-</w:t>
      </w:r>
      <w:r w:rsidR="00790478">
        <w:t>51</w:t>
      </w:r>
      <w:r w:rsidR="00AE1949">
        <w:t>0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</w:t>
      </w:r>
      <w:r w:rsidR="00257412">
        <w:t>3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57412">
        <w:t>4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AB9" w:rsidP="005C2CD1" w:rsidR="00382AB9">
      <w:r>
        <w:separator/>
      </w:r>
    </w:p>
  </w:endnote>
  <w:endnote w:id="0" w:type="continuationSeparator">
    <w:p w:rsidRDefault="00382AB9" w:rsidP="005C2CD1" w:rsidR="00382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AB9" w:rsidP="005C2CD1" w:rsidR="00382AB9">
      <w:r>
        <w:separator/>
      </w:r>
    </w:p>
  </w:footnote>
  <w:footnote w:id="0" w:type="continuationSeparator">
    <w:p w:rsidRDefault="00382AB9" w:rsidP="005C2CD1" w:rsidR="00382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6B7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8E6165">
          <w:t>510</w:t>
        </w:r>
        <w:r w:rsidR="008D4581">
          <w:t>/201</w:t>
        </w:r>
        <w:r w:rsidR="009963EC">
          <w:t>8</w:t>
        </w:r>
        <w:r w:rsidR="008D4581">
          <w:t>-</w:t>
        </w:r>
        <w:r w:rsidR="008E6165">
          <w:t>7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8E6165">
      <w:t>510</w:t>
    </w:r>
    <w:r w:rsidR="00071A4C">
      <w:t>/201</w:t>
    </w:r>
    <w:r w:rsidR="009963EC">
      <w:t>8</w:t>
    </w:r>
    <w:r w:rsidR="00071A4C">
      <w:t>-</w:t>
    </w:r>
    <w:r w:rsidR="008E6165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20B9"/>
    <w:rsid w:val="00035864"/>
    <w:rsid w:val="000412A0"/>
    <w:rsid w:val="00044305"/>
    <w:rsid w:val="00045373"/>
    <w:rsid w:val="00045ABF"/>
    <w:rsid w:val="00052A89"/>
    <w:rsid w:val="000535EA"/>
    <w:rsid w:val="0006261D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57412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3DB9"/>
    <w:rsid w:val="003745BE"/>
    <w:rsid w:val="00375C7E"/>
    <w:rsid w:val="003775F0"/>
    <w:rsid w:val="00382AB9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1E9F"/>
    <w:rsid w:val="003E7C98"/>
    <w:rsid w:val="00406C1C"/>
    <w:rsid w:val="00412779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0329"/>
    <w:rsid w:val="004E466C"/>
    <w:rsid w:val="004F5FE8"/>
    <w:rsid w:val="00514A81"/>
    <w:rsid w:val="00520537"/>
    <w:rsid w:val="00534964"/>
    <w:rsid w:val="0053545A"/>
    <w:rsid w:val="00541519"/>
    <w:rsid w:val="00541DE5"/>
    <w:rsid w:val="005437AE"/>
    <w:rsid w:val="00545E50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0478"/>
    <w:rsid w:val="00794363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43C8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6165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818E1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51DB"/>
    <w:rsid w:val="009C670C"/>
    <w:rsid w:val="009D2F35"/>
    <w:rsid w:val="009D3E50"/>
    <w:rsid w:val="009D7F39"/>
    <w:rsid w:val="009E5D6D"/>
    <w:rsid w:val="009E7F12"/>
    <w:rsid w:val="00A07CA2"/>
    <w:rsid w:val="00A10590"/>
    <w:rsid w:val="00A115B3"/>
    <w:rsid w:val="00A247C1"/>
    <w:rsid w:val="00A3461D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AE1949"/>
    <w:rsid w:val="00AE5965"/>
    <w:rsid w:val="00B17061"/>
    <w:rsid w:val="00B17326"/>
    <w:rsid w:val="00B24B41"/>
    <w:rsid w:val="00B3448E"/>
    <w:rsid w:val="00B706CB"/>
    <w:rsid w:val="00B7644F"/>
    <w:rsid w:val="00B82540"/>
    <w:rsid w:val="00B8445C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53F56"/>
    <w:rsid w:val="00C57649"/>
    <w:rsid w:val="00C6361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5D4"/>
    <w:rsid w:val="00CF6980"/>
    <w:rsid w:val="00D04313"/>
    <w:rsid w:val="00D126B7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DF5F92"/>
    <w:rsid w:val="00E06819"/>
    <w:rsid w:val="00E23AF8"/>
    <w:rsid w:val="00E5398C"/>
    <w:rsid w:val="00E60C19"/>
    <w:rsid w:val="00E65FAB"/>
    <w:rsid w:val="00E67438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95975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St-510/2018</izvorni_sadrzaj>
    <derivirana_varijabla naziv="DomainObject.Predmet.OznakaBroj_1">St-510/2018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7 for 7 marketing j.d.o.o.</izvorni_sadrzaj>
    <derivirana_varijabla naziv="DomainObject.Predmet.ProtustrankaFormated_1">  7 for 7 marketing j.d.o.o.</derivirana_varijabla>
  </DomainObject.Predmet.ProtustrankaFormated>
  <DomainObject.Predmet.ProtustrankaFormatedOIB>
    <izvorni_sadrzaj>  7 for 7 marketing j.d.o.o., OIB 21973160575</izvorni_sadrzaj>
    <derivirana_varijabla naziv="DomainObject.Predmet.ProtustrankaFormatedOIB_1">  7 for 7 marketing j.d.o.o., OIB 21973160575</derivirana_varijabla>
  </DomainObject.Predmet.ProtustrankaFormatedOIB>
  <DomainObject.Predmet.ProtustrankaFormatedWithAdress>
    <izvorni_sadrzaj> 7 for 7 marketing j.d.o.o., Medulićeva 20, 10000 Zagreb</izvorni_sadrzaj>
    <derivirana_varijabla naziv="DomainObject.Predmet.ProtustrankaFormatedWithAdress_1"> 7 for 7 marketing j.d.o.o., Medulićeva 20, 10000 Zagreb</derivirana_varijabla>
  </DomainObject.Predmet.ProtustrankaFormatedWithAdress>
  <DomainObject.Predmet.ProtustrankaFormatedWithAdressOIB>
    <izvorni_sadrzaj> 7 for 7 marketing j.d.o.o., OIB 21973160575, Medulićeva 20, 10000 Zagreb</izvorni_sadrzaj>
    <derivirana_varijabla naziv="DomainObject.Predmet.ProtustrankaFormatedWithAdressOIB_1"> 7 for 7 marketing j.d.o.o., OIB 21973160575, Medulićeva 20, 10000 Zagreb</derivirana_varijabla>
  </DomainObject.Predmet.ProtustrankaFormatedWithAdressOIB>
  <DomainObject.Predmet.ProtustrankaWithAdress>
    <izvorni_sadrzaj>7 for 7 marketing j.d.o.o. Medulićeva 20, 10000 Zagreb</izvorni_sadrzaj>
    <derivirana_varijabla naziv="DomainObject.Predmet.ProtustrankaWithAdress_1">7 for 7 marketing j.d.o.o. Medulićeva 20, 10000 Zagreb</derivirana_varijabla>
  </DomainObject.Predmet.ProtustrankaWithAdress>
  <DomainObject.Predmet.ProtustrankaWithAdressOIB>
    <izvorni_sadrzaj>7 for 7 marketing j.d.o.o., OIB 21973160575, Medulićeva 20, 10000 Zagreb</izvorni_sadrzaj>
    <derivirana_varijabla naziv="DomainObject.Predmet.ProtustrankaWithAdressOIB_1">7 for 7 marketing j.d.o.o., OIB 21973160575, Medulićeva 20, 10000 Zagreb</derivirana_varijabla>
  </DomainObject.Predmet.ProtustrankaWithAdressOIB>
  <DomainObject.Predmet.ProtustrankaNazivFormated>
    <izvorni_sadrzaj>7 for 7 marketing j.d.o.o.</izvorni_sadrzaj>
    <derivirana_varijabla naziv="DomainObject.Predmet.ProtustrankaNazivFormated_1">7 for 7 marketing j.d.o.o.</derivirana_varijabla>
  </DomainObject.Predmet.ProtustrankaNazivFormated>
  <DomainObject.Predmet.ProtustrankaNazivFormatedOIB>
    <izvorni_sadrzaj>7 for 7 marketing j.d.o.o., OIB 21973160575</izvorni_sadrzaj>
    <derivirana_varijabla naziv="DomainObject.Predmet.ProtustrankaNazivFormatedOIB_1">7 for 7 marketing j.d.o.o., OIB 21973160575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7 for 7 marketing j.d.o.o.</item>
    </izvorni_sadrzaj>
    <derivirana_varijabla naziv="DomainObject.Predmet.ProtuStrankaListFormated_1">
      <item>7 for 7 marketing j.d.o.o.</item>
    </derivirana_varijabla>
  </DomainObject.Predmet.ProtuStrankaListFormated>
  <DomainObject.Predmet.ProtuStrankaListFormatedOIB>
    <izvorni_sadrzaj>
      <item>7 for 7 marketing j.d.o.o., OIB 21973160575</item>
    </izvorni_sadrzaj>
    <derivirana_varijabla naziv="DomainObject.Predmet.ProtuStrankaListFormatedOIB_1">
      <item>7 for 7 marketing j.d.o.o., OIB 21973160575</item>
    </derivirana_varijabla>
  </DomainObject.Predmet.ProtuStrankaListFormatedOIB>
  <DomainObject.Predmet.ProtuStrankaListFormatedWithAdress>
    <izvorni_sadrzaj>
      <item>7 for 7 marketing j.d.o.o., Medulićeva 20, 10000 Zagreb</item>
    </izvorni_sadrzaj>
    <derivirana_varijabla naziv="DomainObject.Predmet.ProtuStrankaListFormatedWithAdress_1">
      <item>7 for 7 marketing j.d.o.o., Medulićeva 20, 10000 Zagreb</item>
    </derivirana_varijabla>
  </DomainObject.Predmet.ProtuStrankaListFormatedWithAdress>
  <DomainObject.Predmet.ProtuStrankaListFormatedWithAdressOIB>
    <izvorni_sadrzaj>
      <item>7 for 7 marketing j.d.o.o., OIB 21973160575, Medulićeva 20, 10000 Zagreb</item>
    </izvorni_sadrzaj>
    <derivirana_varijabla naziv="DomainObject.Predmet.ProtuStrankaListFormatedWithAdressOIB_1">
      <item>7 for 7 marketing j.d.o.o., OIB 21973160575, Medulićeva 20, 10000 Zagreb</item>
    </derivirana_varijabla>
  </DomainObject.Predmet.ProtuStrankaListFormatedWithAdressOIB>
  <DomainObject.Predmet.ProtuStrankaListNazivFormated>
    <izvorni_sadrzaj>
      <item>7 for 7 marketing j.d.o.o.</item>
    </izvorni_sadrzaj>
    <derivirana_varijabla naziv="DomainObject.Predmet.ProtuStrankaListNazivFormated_1">
      <item>7 for 7 marketing j.d.o.o.</item>
    </derivirana_varijabla>
  </DomainObject.Predmet.ProtuStrankaListNazivFormated>
  <DomainObject.Predmet.ProtuStrankaListNazivFormatedOIB>
    <izvorni_sadrzaj>
      <item>7 for 7 marketing j.d.o.o., OIB 21973160575</item>
    </izvorni_sadrzaj>
    <derivirana_varijabla naziv="DomainObject.Predmet.ProtuStrankaListNazivFormatedOIB_1">
      <item>7 for 7 marketing j.d.o.o., OIB 21973160575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7 for 7 marketing j.d.o.o.</izvorni_sadrzaj>
    <derivirana_varijabla naziv="DomainObject.Predmet.ProtustrankaIDrugi_1">7 for 7 marketing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7 for 7 marketing j.d.o.o., OIB 21973160575, Medulićeva 20, 10000 Zagreb</izvorni_sadrzaj>
    <derivirana_varijabla naziv="DomainObject.Predmet.ProtustrankaIDrugiAdressOIB_1">7 for 7 marketing j.d.o.o., OIB 21973160575, Medulićeva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7 for 7 marketing j.d.o.o.</item>
      <item>FINA Regionalni centar Zagreb</item>
    </izvorni_sadrzaj>
    <derivirana_varijabla naziv="DomainObject.Predmet.SudioniciListNaziv_1">
      <item>7 for 7 marketing j.d.o.o.</item>
      <item>FINA Regionalni centar Zagreb</item>
    </derivirana_varijabla>
  </DomainObject.Predmet.SudioniciListNaziv>
  <DomainObject.Predmet.SudioniciListAdressOIB>
    <izvorni_sadrzaj>
      <item>7 for 7 marketing j.d.o.o., OIB 21973160575, Medulićeva 20,10000 Zagreb</item>
      <item>FINA Regionalni centar Zagreb, OIB 85821130368, Trg svibanjskih žrtava 1995. 1,10000 Zagreb</item>
    </izvorni_sadrzaj>
    <derivirana_varijabla naziv="DomainObject.Predmet.SudioniciListAdressOIB_1">
      <item>7 for 7 marketing j.d.o.o., OIB 21973160575, Medulićeva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21973160575</item>
      <item>, OIB 85821130368</item>
    </izvorni_sadrzaj>
    <derivirana_varijabla naziv="DomainObject.Predmet.SudioniciListNazivOIB_1">
      <item>, OIB 21973160575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ED26E-FBE7-405B-8329-BB0673FD3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3093</properties:Characters>
  <properties:Lines>92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2018-06-13T06:04:00Z</dcterms:created>
  <dc:creator>Korisnik</dc:creator>
  <cp:lastModifiedBy>Renata Horvat</cp:lastModifiedBy>
  <cp:lastPrinted>2018-06-12T10:52:00Z</cp:lastPrinted>
  <dcterms:modified xmlns:xsi="http://www.w3.org/2001/XMLSchema-instance" xsi:type="dcterms:W3CDTF">2018-06-13T06:59:00Z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 for 7 marketing  - 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