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b4a1" w14:paraId="55fb4a1" w:rsidRDefault="00AE649C" w:rsidP="000225C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0225C2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25C2">
        <w:t>REPUBLIKA HRVATSKA</w:t>
      </w:r>
    </w:p>
    <w:p w:rsidRDefault="000225C2" w:rsidP="000225C2" w:rsidR="000225C2" w:rsidRPr="00B76F3C">
      <w:pPr>
        <w:pStyle w:val="SudNaziv"/>
      </w:pPr>
      <w:r>
        <w:t>TRGOVAČKI SUD U VARAŽDINU</w:t>
      </w:r>
    </w:p>
    <w:p w:rsidRDefault="000225C2" w:rsidP="000225C2" w:rsidR="000225C2">
      <w:pPr>
        <w:spacing w:after="0"/>
        <w:jc w:val="center"/>
      </w:pPr>
    </w:p>
    <w:p w:rsidRDefault="000225C2" w:rsidP="000225C2" w:rsidR="000225C2">
      <w:pPr>
        <w:spacing w:after="0"/>
        <w:jc w:val="center"/>
      </w:pPr>
    </w:p>
    <w:p w:rsidRDefault="000225C2" w:rsidP="000225C2" w:rsidR="000225C2">
      <w:pPr>
        <w:spacing w:after="0"/>
        <w:jc w:val="center"/>
      </w:pPr>
    </w:p>
    <w:p w:rsidRDefault="000225C2" w:rsidP="000225C2" w:rsidR="000225C2">
      <w:pPr>
        <w:spacing w:after="0"/>
        <w:jc w:val="center"/>
      </w:pPr>
    </w:p>
    <w:p w:rsidRDefault="000225C2" w:rsidP="000225C2" w:rsidR="000225C2">
      <w:pPr>
        <w:spacing w:after="0"/>
        <w:jc w:val="both"/>
      </w:pPr>
      <w:r>
        <w:tab/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Prijevoznik j.d.o.o. u likvidaciji, Mursko Središće, Ruđera Boškovića 9, OIB: 17005374067, dana 13. veljače 2017. godine temeljem čl. 430. Stečajnog zakona ("Narodne novine" 71/15, u daljnjem tekstu SZ) objavljuje slijedeći</w:t>
      </w:r>
    </w:p>
    <w:p w:rsidRDefault="000225C2" w:rsidP="000225C2" w:rsidR="000225C2">
      <w:pPr>
        <w:spacing w:after="0"/>
        <w:jc w:val="both"/>
      </w:pPr>
    </w:p>
    <w:p w:rsidRDefault="000225C2" w:rsidP="000225C2" w:rsidR="000225C2">
      <w:pPr>
        <w:spacing w:after="0"/>
        <w:jc w:val="center"/>
      </w:pPr>
      <w:r>
        <w:t xml:space="preserve">O G L A S </w:t>
      </w:r>
    </w:p>
    <w:p w:rsidRDefault="000225C2" w:rsidP="000225C2" w:rsidR="000225C2">
      <w:pPr>
        <w:spacing w:after="0"/>
        <w:jc w:val="both"/>
      </w:pPr>
    </w:p>
    <w:p w:rsidRDefault="000225C2" w:rsidP="000225C2" w:rsidR="000225C2">
      <w:pPr>
        <w:spacing w:after="0"/>
        <w:ind w:hanging="705" w:left="705"/>
        <w:jc w:val="both"/>
      </w:pPr>
      <w:r>
        <w:t>I</w:t>
      </w:r>
      <w:r>
        <w:tab/>
        <w:t>Utvrđuje se da ukupni iznos evidentiranog duga dužnika Prijevoznik j.d.o.o. u likvidaciji, Mursko Središće, Ruđera Boškovića 9, OIB: 17005374067, iznosi 356.209,65 kn.</w:t>
      </w:r>
    </w:p>
    <w:p w:rsidRDefault="000225C2" w:rsidP="000225C2" w:rsidR="000225C2">
      <w:pPr>
        <w:spacing w:after="0"/>
        <w:jc w:val="both"/>
      </w:pPr>
    </w:p>
    <w:p w:rsidRDefault="000225C2" w:rsidP="000225C2" w:rsidR="000225C2">
      <w:pPr>
        <w:spacing w:after="0"/>
        <w:ind w:hanging="705" w:left="705"/>
        <w:jc w:val="both"/>
      </w:pPr>
      <w:r>
        <w:t>II</w:t>
      </w:r>
      <w:r>
        <w:tab/>
        <w:t>Poziva se likvidator dužnika Kristian Horvath, Republika Slovačka, Komarno, Velky Harčas 61, OIB: 20407417454,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0225C2" w:rsidP="000225C2" w:rsidR="000225C2">
      <w:pPr>
        <w:spacing w:after="0"/>
        <w:jc w:val="both"/>
      </w:pPr>
    </w:p>
    <w:p w:rsidRDefault="000225C2" w:rsidP="000225C2" w:rsidR="000225C2">
      <w:pPr>
        <w:spacing w:after="0"/>
        <w:ind w:hanging="705" w:left="705"/>
        <w:jc w:val="both"/>
      </w:pPr>
      <w:r>
        <w:t xml:space="preserve">III 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225C2" w:rsidP="000225C2" w:rsidR="000225C2">
      <w:pPr>
        <w:spacing w:after="0"/>
        <w:jc w:val="both"/>
      </w:pPr>
    </w:p>
    <w:p w:rsidRDefault="000225C2" w:rsidP="000225C2" w:rsidR="000225C2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225C2" w:rsidP="000225C2" w:rsidR="000225C2">
      <w:pPr>
        <w:spacing w:after="0"/>
        <w:jc w:val="both"/>
      </w:pPr>
    </w:p>
    <w:p w:rsidRDefault="000225C2" w:rsidP="000225C2" w:rsidR="000225C2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225C2" w:rsidP="000225C2" w:rsidR="000225C2">
      <w:pPr>
        <w:spacing w:after="0"/>
        <w:outlineLvl w:val="0"/>
      </w:pPr>
    </w:p>
    <w:p w:rsidRDefault="000225C2" w:rsidP="000225C2" w:rsidR="000225C2">
      <w:pPr>
        <w:spacing w:after="0"/>
        <w:outlineLvl w:val="0"/>
      </w:pPr>
    </w:p>
    <w:p w:rsidRDefault="000225C2" w:rsidP="000225C2" w:rsidR="000225C2">
      <w:pPr>
        <w:spacing w:after="0"/>
        <w:jc w:val="center"/>
        <w:outlineLvl w:val="0"/>
      </w:pPr>
    </w:p>
    <w:p w:rsidRDefault="000225C2" w:rsidP="000225C2" w:rsidR="000225C2">
      <w:pPr>
        <w:spacing w:after="0"/>
        <w:jc w:val="center"/>
        <w:outlineLvl w:val="0"/>
      </w:pPr>
    </w:p>
    <w:p w:rsidRDefault="000225C2" w:rsidP="000225C2" w:rsidR="000225C2">
      <w:pPr>
        <w:spacing w:after="0"/>
        <w:jc w:val="center"/>
        <w:outlineLvl w:val="0"/>
      </w:pPr>
      <w:r>
        <w:t>Obrazloženje</w:t>
      </w:r>
    </w:p>
    <w:p w:rsidRDefault="000225C2" w:rsidP="000225C2" w:rsidR="000225C2">
      <w:pPr>
        <w:spacing w:after="0"/>
        <w:outlineLvl w:val="0"/>
      </w:pPr>
    </w:p>
    <w:p w:rsidRDefault="000225C2" w:rsidP="000225C2" w:rsidR="000225C2">
      <w:pPr>
        <w:spacing w:after="0"/>
        <w:jc w:val="both"/>
        <w:outlineLvl w:val="0"/>
      </w:pPr>
      <w:r>
        <w:tab/>
        <w:t>Dana 31. siječnja 2017. godine, predlagatelj Financijska agencija, Regionalni centar Zagreb, Podružnica Varaždin podnio je prijedlog  za otvaranje skraćenog stečajnog postupka nad dužnikom, navodeći da dužnik Prijevoznik j.d.o.o. u likvidaciji, Mursko Središće, Ruđera Boškovića 9, OIB: 17005374067, na dan 27.01.2017. u Očevidniku redoslijeda osnova za plaćanje ima evidentirane neizvršene osnove za plaćanje u ukupnom iznosu 356.209,65 kn, te da dužnik nema zaposlenih.</w:t>
      </w:r>
    </w:p>
    <w:p w:rsidRDefault="000225C2" w:rsidP="000225C2" w:rsidR="000225C2">
      <w:pPr>
        <w:spacing w:after="0"/>
        <w:jc w:val="both"/>
        <w:outlineLvl w:val="0"/>
      </w:pPr>
    </w:p>
    <w:p w:rsidRDefault="000225C2" w:rsidP="000225C2" w:rsidR="000225C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225C2" w:rsidP="000225C2" w:rsidR="000225C2">
      <w:pPr>
        <w:spacing w:after="0"/>
        <w:jc w:val="both"/>
        <w:outlineLvl w:val="0"/>
      </w:pPr>
    </w:p>
    <w:p w:rsidRDefault="000225C2" w:rsidP="000225C2" w:rsidR="000225C2">
      <w:pPr>
        <w:spacing w:after="0"/>
        <w:jc w:val="center"/>
        <w:outlineLvl w:val="0"/>
      </w:pPr>
    </w:p>
    <w:p w:rsidRDefault="000225C2" w:rsidP="000225C2" w:rsidR="000225C2">
      <w:pPr>
        <w:spacing w:after="0"/>
        <w:jc w:val="center"/>
        <w:outlineLvl w:val="0"/>
      </w:pPr>
      <w:r>
        <w:t>U Varaždinu, 13. veljače 2017. godine</w:t>
      </w:r>
    </w:p>
    <w:p w:rsidRDefault="000225C2" w:rsidP="000225C2" w:rsidR="000225C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225C2" w:rsidP="000225C2" w:rsidR="000225C2">
      <w:pPr>
        <w:spacing w:after="0"/>
        <w:jc w:val="center"/>
        <w:outlineLvl w:val="0"/>
      </w:pPr>
    </w:p>
    <w:p w:rsidRDefault="000225C2" w:rsidP="000225C2" w:rsidR="000225C2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0225C2" w:rsidP="000225C2" w:rsidR="000225C2">
      <w:pPr>
        <w:spacing w:after="0"/>
        <w:ind w:firstLine="720" w:left="3600"/>
        <w:outlineLvl w:val="0"/>
      </w:pPr>
      <w:r>
        <w:tab/>
      </w:r>
      <w:r>
        <w:tab/>
        <w:t xml:space="preserve">      Martina Mašić,v.r.</w:t>
      </w:r>
    </w:p>
    <w:p w:rsidRDefault="000225C2" w:rsidP="000225C2" w:rsidR="000225C2">
      <w:pPr>
        <w:spacing w:after="0"/>
        <w:ind w:firstLine="720" w:left="3600"/>
        <w:outlineLvl w:val="0"/>
      </w:pPr>
    </w:p>
    <w:p w:rsidRDefault="000225C2" w:rsidP="000225C2" w:rsidR="000225C2">
      <w:pPr>
        <w:spacing w:after="0"/>
        <w:ind w:firstLine="720" w:left="3600"/>
        <w:outlineLvl w:val="0"/>
      </w:pPr>
      <w:r>
        <w:tab/>
        <w:t xml:space="preserve"> </w:t>
      </w:r>
    </w:p>
    <w:p w:rsidRDefault="000225C2" w:rsidP="000225C2" w:rsidR="000225C2">
      <w:pPr>
        <w:spacing w:after="0"/>
        <w:outlineLvl w:val="0"/>
      </w:pPr>
    </w:p>
    <w:p w:rsidRDefault="000225C2" w:rsidP="000225C2" w:rsidR="000225C2">
      <w:pPr>
        <w:spacing w:after="0"/>
        <w:outlineLvl w:val="0"/>
      </w:pPr>
      <w:r>
        <w:t>DNA:</w:t>
      </w:r>
    </w:p>
    <w:p w:rsidRDefault="000225C2" w:rsidP="000225C2" w:rsidR="000225C2">
      <w:pPr>
        <w:spacing w:after="0"/>
        <w:outlineLvl w:val="0"/>
      </w:pPr>
      <w:r>
        <w:t>- e-Oglasna ploča suda</w:t>
      </w:r>
    </w:p>
    <w:p w:rsidRDefault="000225C2" w:rsidP="000225C2" w:rsidR="000225C2">
      <w:pPr>
        <w:spacing w:after="0"/>
        <w:outlineLvl w:val="0"/>
      </w:pPr>
      <w:r>
        <w:t>- likvidator dužnika Kristian Horvath, Republika Slovačka, Komarno, Velky Harčas 61.</w:t>
      </w:r>
    </w:p>
    <w:p w:rsidRDefault="000225C2" w:rsidP="000225C2" w:rsidR="000225C2">
      <w:pPr>
        <w:spacing w:after="0"/>
      </w:pPr>
    </w:p>
    <w:p w:rsidRDefault="000225C2" w:rsidP="000225C2" w:rsidR="000225C2">
      <w:pPr>
        <w:spacing w:after="0"/>
      </w:pPr>
    </w:p>
    <w:p w:rsidRDefault="000225C2" w:rsidP="000225C2" w:rsidR="000225C2">
      <w:pPr>
        <w:spacing w:after="0"/>
      </w:pPr>
    </w:p>
    <w:p w:rsidRDefault="000225C2" w:rsidP="000225C2" w:rsidR="000225C2">
      <w:pPr>
        <w:spacing w:after="0"/>
        <w:rPr>
          <w:sz w:val="22"/>
          <w:szCs w:val="22"/>
        </w:rPr>
      </w:pPr>
    </w:p>
    <w:p w:rsidRDefault="00EA1C6D" w:rsidP="000225C2" w:rsidR="00AE649C" w:rsidRPr="00B76F3C">
      <w:pPr>
        <w:pStyle w:val="SudSjedite"/>
      </w:pPr>
      <w:r>
        <w:tab/>
      </w:r>
    </w:p>
    <w:p w:rsidRDefault="00CB0EA4" w:rsidP="000225C2" w:rsidR="00CB0EA4">
      <w:pPr>
        <w:pStyle w:val="Naslovdokumenta"/>
        <w:spacing w:after="0"/>
      </w:pPr>
    </w:p>
    <w:p w:rsidRDefault="0071688E" w:rsidP="000225C2" w:rsidR="0071688E">
      <w:pPr>
        <w:pStyle w:val="Poetniodjeljak"/>
        <w:spacing w:after="0"/>
      </w:pPr>
    </w:p>
    <w:p w:rsidRDefault="00A21F0D" w:rsidP="000225C2" w:rsidR="00A21F0D">
      <w:pPr>
        <w:pStyle w:val="NormaleSPIS"/>
        <w:spacing w:after="0"/>
        <w:rPr>
          <w:noProof/>
        </w:rPr>
      </w:pPr>
    </w:p>
    <w:p w:rsidRDefault="00DA0242" w:rsidP="000225C2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5C2" w:rsidR="008333A9">
    <w:pPr>
      <w:pStyle w:val="Zaglavlje"/>
    </w:pPr>
    <w:r>
      <w:rPr>
        <w:rStyle w:val="PozadinaSvijetloCrvena"/>
        <w:shd w:fill="auto" w:color="auto" w:val="clear"/>
      </w:rPr>
      <w:t>Poslovni broj. 9 St-52/17-3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5C2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23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St-52/2017-3</izvorni_sadrzaj>
    <derivirana_varijabla naziv="DomainObject.Oznaka_1">St-52/2017-3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Prijevoznik jednostavno društvo s ograničenom odgovornošću za trgovinu i usluge u likvidaciji</izvorni_sadrzaj>
    <derivirana_varijabla naziv="DomainObject.Predmet.ProtustrankaFormated_1">  Prijevoznik jednostavno društvo s ograničenom odgovornošću za trgovinu i usluge u likvidaciji</derivirana_varijabla>
  </DomainObject.Predmet.ProtustrankaFormated>
  <DomainObject.Predmet.ProtustrankaFormatedOIB>
    <izvorni_sadrzaj>  Prijevoznik jednostavno društvo s ograničenom odgovornošću za trgovinu i usluge u likvidaciji, OIB 17005374067</izvorni_sadrzaj>
    <derivirana_varijabla naziv="DomainObject.Predmet.ProtustrankaFormatedOIB_1">  Prijevoznik jednostavno društvo s ograničenom odgovornošću za trgovinu i usluge u likvidaciji, OIB 17005374067</derivirana_varijabla>
  </DomainObject.Predmet.ProtustrankaFormatedOIB>
  <DomainObject.Predmet.ProtustrankaFormatedWithAdress>
    <izvorni_sadrzaj> Prijevoznik jednostavno društvo s ograničenom odgovornošću za trgovinu i usluge u likvidaciji, Ruđera Boškovića 9, 40315 Mursko Središće</izvorni_sadrzaj>
    <derivirana_varijabla naziv="DomainObject.Predmet.ProtustrankaFormatedWithAdress_1"> Prijevoznik jednostavno društvo s ograničenom odgovornošću za trgovinu i usluge u likvidaciji, Ruđera Boškovića 9, 40315 Mursko Središće</derivirana_varijabla>
  </DomainObject.Predmet.ProtustrankaFormatedWithAdress>
  <DomainObject.Predmet.ProtustrankaFormatedWithAdressOIB>
    <izvorni_sadrzaj> Prijevoznik jednostavno društvo s ograničenom odgovornošću za trgovinu i usluge u likvidaciji, OIB 17005374067, Ruđera Boškovića 9, 40315 Mursko Središće</izvorni_sadrzaj>
    <derivirana_varijabla naziv="DomainObject.Predmet.ProtustrankaFormatedWithAdressOIB_1"> Prijevoznik jednostavno društvo s ograničenom odgovornošću za trgovinu i usluge u likvidaciji, OIB 17005374067, Ruđera Boškovića 9, 40315 Mursko Središće</derivirana_varijabla>
  </DomainObject.Predmet.ProtustrankaFormatedWithAdressOIB>
  <DomainObject.Predmet.ProtustrankaWithAdress>
    <izvorni_sadrzaj>Prijevoznik jednostavno društvo s ograničenom odgovornošću za trgovinu i usluge u likvidaciji Ruđera Boškovića 9, 40315 Mursko Središće</izvorni_sadrzaj>
    <derivirana_varijabla naziv="DomainObject.Predmet.ProtustrankaWithAdress_1">Prijevoznik jednostavno društvo s ograničenom odgovornošću za trgovinu i usluge u likvidaciji Ruđera Boškovića 9, 40315 Mursko Središće</derivirana_varijabla>
  </DomainObject.Predmet.ProtustrankaWithAdress>
  <DomainObject.Predmet.ProtustrankaWithAdressOIB>
    <izvorni_sadrzaj>Prijevoznik jednostavno društvo s ograničenom odgovornošću za trgovinu i usluge u likvidaciji, OIB 17005374067, Ruđera Boškovića 9, 40315 Mursko Središće</izvorni_sadrzaj>
    <derivirana_varijabla naziv="DomainObject.Predmet.ProtustrankaWithAdressOIB_1">Prijevoznik jednostavno društvo s ograničenom odgovornošću za trgovinu i usluge u likvidaciji, OIB 17005374067, Ruđera Boškovića 9, 40315 Mursko Središće</derivirana_varijabla>
  </DomainObject.Predmet.ProtustrankaWithAdressOIB>
  <DomainObject.Predmet.ProtustrankaNazivFormated>
    <izvorni_sadrzaj>Prijevoznik jednostavno društvo s ograničenom odgovornošću za trgovinu i usluge u likvidaciji</izvorni_sadrzaj>
    <derivirana_varijabla naziv="DomainObject.Predmet.ProtustrankaNazivFormated_1">Prijevoznik jednostavno društvo s ograničenom odgovornošću za trgovinu i usluge u likvidaciji</derivirana_varijabla>
  </DomainObject.Predmet.ProtustrankaNazivFormated>
  <DomainObject.Predmet.ProtustrankaNazivFormatedOIB>
    <izvorni_sadrzaj>Prijevoznik jednostavno društvo s ograničenom odgovornošću za trgovinu i usluge u likvidaciji, OIB 17005374067</izvorni_sadrzaj>
    <derivirana_varijabla naziv="DomainObject.Predmet.ProtustrankaNazivFormatedOIB_1">Prijevoznik jednostavno društvo s ograničenom odgovornošću za trgovinu i usluge u likvidaciji, OIB 17005374067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356209.65</izvorni_sadrzaj>
    <derivirana_varijabla naziv="DomainObject.Predmet.TrenutnaVrijednost_1">356209.65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Prijevoznik jednostavno društvo s ograničenom odgovornošću za trgovinu i usluge u likvidaciji</item>
    </izvorni_sadrzaj>
    <derivirana_varijabla naziv="DomainObject.Predmet.ProtuStrankaListFormated_1">
      <item>Prijevoznik jednostavno društvo s ograničenom odgovornošću za trgovinu i usluge u likvidaciji</item>
    </derivirana_varijabla>
  </DomainObject.Predmet.ProtuStrankaListFormated>
  <DomainObject.Predmet.ProtuStrankaListFormatedOIB>
    <izvorni_sadrzaj>
      <item>Prijevoznik jednostavno društvo s ograničenom odgovornošću za trgovinu i usluge u likvidaciji, OIB 17005374067</item>
    </izvorni_sadrzaj>
    <derivirana_varijabla naziv="DomainObject.Predmet.ProtuStrankaListFormatedOIB_1">
      <item>Prijevoznik jednostavno društvo s ograničenom odgovornošću za trgovinu i usluge u likvidaciji, OIB 17005374067</item>
    </derivirana_varijabla>
  </DomainObject.Predmet.ProtuStrankaListFormatedOIB>
  <DomainObject.Predmet.ProtuStrankaListFormatedWithAdress>
    <izvorni_sadrzaj>
      <item>Prijevoznik jednostavno društvo s ograničenom odgovornošću za trgovinu i usluge u likvidaciji, Ruđera Boškovića 9, 40315 Mursko Središće</item>
    </izvorni_sadrzaj>
    <derivirana_varijabla naziv="DomainObject.Predmet.ProtuStrankaListFormatedWithAdress_1">
      <item>Prijevoznik jednostavno društvo s ograničenom odgovornošću za trgovinu i usluge u likvidaciji, Ruđera Boškovića 9, 40315 Mursko Središće</item>
    </derivirana_varijabla>
  </DomainObject.Predmet.ProtuStrankaListFormatedWithAdress>
  <DomainObject.Predmet.ProtuStrankaListFormatedWithAdressOIB>
    <izvorni_sadrzaj>
      <item>Prijevoznik jednostavno društvo s ograničenom odgovornošću za trgovinu i usluge u likvidaciji, OIB 17005374067, Ruđera Boškovića 9, 40315 Mursko Središće</item>
    </izvorni_sadrzaj>
    <derivirana_varijabla naziv="DomainObject.Predmet.ProtuStrankaListFormatedWithAdressOIB_1">
      <item>Prijevoznik jednostavno društvo s ograničenom odgovornošću za trgovinu i usluge u likvidaciji, OIB 17005374067, Ruđera Boškovića 9, 40315 Mursko Središće</item>
    </derivirana_varijabla>
  </DomainObject.Predmet.ProtuStrankaListFormatedWithAdressOIB>
  <DomainObject.Predmet.ProtuStrankaListNazivFormated>
    <izvorni_sadrzaj>
      <item>Prijevoznik jednostavno društvo s ograničenom odgovornošću za trgovinu i usluge u likvidaciji</item>
    </izvorni_sadrzaj>
    <derivirana_varijabla naziv="DomainObject.Predmet.ProtuStrankaListNazivFormated_1">
      <item>Prijevoznik jednostavno društvo s ograničenom odgovornošću za trgovinu i usluge u likvidaciji</item>
    </derivirana_varijabla>
  </DomainObject.Predmet.ProtuStrankaListNazivFormated>
  <DomainObject.Predmet.ProtuStrankaListNazivFormatedOIB>
    <izvorni_sadrzaj>
      <item>Prijevoznik jednostavno društvo s ograničenom odgovornošću za trgovinu i usluge u likvidaciji, OIB 17005374067</item>
    </izvorni_sadrzaj>
    <derivirana_varijabla naziv="DomainObject.Predmet.ProtuStrankaListNazivFormatedOIB_1">
      <item>Prijevoznik jednostavno društvo s ograničenom odgovornošću za trgovinu i usluge u likvidaciji, OIB 17005374067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St-52/2017-3</izvorni_sadrzaj>
    <derivirana_varijabla naziv="DomainObject.PoslovniBrojDokumenta_1">St-52/2017-3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Prijevoznik jednostavno društvo s ograničenom odgovornošću za trgovinu i usluge u likvidaciji</izvorni_sadrzaj>
    <derivirana_varijabla naziv="DomainObject.Predmet.ProtustrankaIDrugi_1">Prijevoznik jednostavno društvo s ograničenom odgovornošću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Prijevoznik jednostavno društvo s ograničenom odgovornošću za trgovinu i usluge u likvidaciji, OIB 17005374067, Ruđera Boškovića 9, 40315 Mursko Središće</izvorni_sadrzaj>
    <derivirana_varijabla naziv="DomainObject.Predmet.ProtustrankaIDrugiAdressOIB_1">Prijevoznik jednostavno društvo s ograničenom odgovornošću za trgovinu i usluge u likvidaciji, OIB 17005374067, Ruđera Boškovića 9,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Prijevoznik jednostavno društvo s ograničenom odgovornošću za trgovinu i usluge u likvidaciji</item>
      <item>Sudski registar</item>
      <item>e-oglasna ploča</item>
    </izvorni_sadrzaj>
    <derivirana_varijabla naziv="DomainObject.Predmet.SudioniciListNaziv_1">
      <item>Financijska agencija</item>
      <item>Prijevoznik jednostavno društvo s ograničenom odgovornošću za trgovinu i usluge u likvidaciji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Prijevoznik jednostavno društvo s ograničenom odgovornošću za trgovinu i usluge u likvidaciji, OIB 17005374067, Ruđera Boškovića 9,40315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Prijevoznik jednostavno društvo s ograničenom odgovornošću za trgovinu i usluge u likvidaciji, OIB 17005374067, Ruđera Boškovića 9,40315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F267F-7C94-446B-861E-DA2CE5ACE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2610</properties:Characters>
  <properties:Lines>80</properties:Lines>
  <properties:Paragraphs>18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2017-02-13T14:06:00Z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