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04f7" w14:paraId="db204f7" w:rsidRDefault="00487A7B" w:rsidP="00487A7B" w:rsidR="00487A7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St-832/15-4</w:t>
      </w:r>
    </w:p>
    <w:p w:rsidRDefault="00487A7B" w:rsidP="00487A7B" w:rsidR="00487A7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A7B" w:rsidP="00487A7B" w:rsidR="00487A7B">
      <w:r>
        <w:t xml:space="preserve">         REPUBLIKA HRVATSKA</w:t>
      </w:r>
    </w:p>
    <w:p w:rsidRDefault="00487A7B" w:rsidP="00487A7B" w:rsidR="00487A7B">
      <w:r>
        <w:t xml:space="preserve"> TRGOVAČKI SUD U VARAŽDINU</w:t>
      </w:r>
    </w:p>
    <w:p w:rsidRDefault="00487A7B" w:rsidP="00487A7B" w:rsidR="00487A7B">
      <w:pPr>
        <w:ind w:firstLine="720"/>
      </w:pPr>
      <w:r>
        <w:t xml:space="preserve">         B. Radić 2</w:t>
      </w:r>
    </w:p>
    <w:p w:rsidRDefault="00487A7B" w:rsidP="00487A7B" w:rsidR="00487A7B">
      <w:pPr>
        <w:jc w:val="center"/>
        <w:rPr>
          <w:lang w:val="hr-HR"/>
        </w:rPr>
      </w:pPr>
    </w:p>
    <w:p w:rsidRDefault="00487A7B" w:rsidP="00487A7B" w:rsidR="00487A7B">
      <w:pPr>
        <w:jc w:val="center"/>
        <w:rPr>
          <w:lang w:val="hr-HR"/>
        </w:rPr>
      </w:pPr>
    </w:p>
    <w:p w:rsidRDefault="00487A7B" w:rsidP="00487A7B" w:rsidR="00487A7B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GO-DE d.o.o., OIB: 27846901532 sa sjedištem u Zagrebačka 91 B, 42000 Varaždin, dana 26. siječnja 2016. godine, temeljem čl. 430. Stečajnog zakona ("Narodne novine" 71/15, u daljnjem tekstu SZ) objavljuje slijedeći</w:t>
      </w:r>
    </w:p>
    <w:p w:rsidRDefault="00487A7B" w:rsidP="00487A7B" w:rsidR="00487A7B">
      <w:pPr>
        <w:jc w:val="both"/>
      </w:pPr>
    </w:p>
    <w:p w:rsidRDefault="00487A7B" w:rsidP="00487A7B" w:rsidR="00487A7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87A7B" w:rsidP="00487A7B" w:rsidR="00487A7B">
      <w:pPr>
        <w:jc w:val="both"/>
        <w:rPr>
          <w:lang w:val="hr-HR"/>
        </w:rPr>
      </w:pPr>
    </w:p>
    <w:p w:rsidRDefault="00487A7B" w:rsidP="00487A7B" w:rsidR="00487A7B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GO-DE d.o.o., OIB: 27846901532 sa sjedištem u Zagrebačka 91 B, 42000 Varaždin, iznosi 90.995,58 kn.</w:t>
      </w:r>
    </w:p>
    <w:p w:rsidRDefault="00487A7B" w:rsidP="00487A7B" w:rsidR="00487A7B">
      <w:pPr>
        <w:jc w:val="both"/>
      </w:pPr>
    </w:p>
    <w:p w:rsidRDefault="00487A7B" w:rsidP="00487A7B" w:rsidR="00487A7B">
      <w:pPr>
        <w:jc w:val="both"/>
      </w:pPr>
      <w:r>
        <w:tab/>
        <w:t>II/ Poziva se direktor dužnika Matija Mlakar, OIB: 83310167394, Varaždinska 115, 42000 Kućan Marof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487A7B" w:rsidP="00487A7B" w:rsidR="00487A7B">
      <w:pPr>
        <w:jc w:val="both"/>
      </w:pPr>
    </w:p>
    <w:p w:rsidRDefault="00487A7B" w:rsidP="00487A7B" w:rsidR="00487A7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87A7B" w:rsidP="00487A7B" w:rsidR="00487A7B">
      <w:pPr>
        <w:jc w:val="both"/>
      </w:pPr>
    </w:p>
    <w:p w:rsidRDefault="00487A7B" w:rsidP="00487A7B" w:rsidR="00487A7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87A7B" w:rsidP="00487A7B" w:rsidR="00487A7B">
      <w:pPr>
        <w:ind w:firstLine="720"/>
        <w:jc w:val="both"/>
      </w:pPr>
    </w:p>
    <w:p w:rsidRDefault="00487A7B" w:rsidP="00487A7B" w:rsidR="00487A7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18.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GO-DE d.o.o., OIB: 27846901532 sa sjedištem u Zagrebačka 91 B, 42000 Varaždin, navodeći da dužnik na dan 1. rujna 2015. u Očevidniku redoslijeda osnova za plaćanje ima evidentirane neizvršene osnove za plaćanje u ukupnom iznosu od 90.995,58 kn te da dužnik nema zaposlenih.</w:t>
      </w:r>
    </w:p>
    <w:p w:rsidRDefault="00487A7B" w:rsidP="00487A7B" w:rsidR="00487A7B">
      <w:pPr>
        <w:jc w:val="both"/>
        <w:outlineLvl w:val="0"/>
        <w:rPr>
          <w:lang w:val="hr-HR"/>
        </w:rPr>
      </w:pPr>
    </w:p>
    <w:p w:rsidRDefault="00487A7B" w:rsidP="00487A7B" w:rsidR="00487A7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87A7B" w:rsidP="00487A7B" w:rsidR="00487A7B">
      <w:pPr>
        <w:jc w:val="both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87A7B" w:rsidP="00487A7B" w:rsidR="00487A7B">
      <w:pPr>
        <w:jc w:val="center"/>
        <w:outlineLvl w:val="0"/>
        <w:rPr>
          <w:lang w:val="hr-HR"/>
        </w:rPr>
      </w:pPr>
    </w:p>
    <w:p w:rsidRDefault="00487A7B" w:rsidP="00487A7B" w:rsidR="00487A7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487A7B" w:rsidP="00487A7B" w:rsidR="00487A7B">
      <w:pPr>
        <w:ind w:firstLine="720" w:left="3600"/>
        <w:jc w:val="center"/>
        <w:outlineLvl w:val="0"/>
        <w:rPr>
          <w:lang w:val="hr-HR"/>
        </w:rPr>
      </w:pPr>
    </w:p>
    <w:p w:rsidRDefault="00487A7B" w:rsidP="00487A7B" w:rsidR="00487A7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487A7B" w:rsidP="00487A7B" w:rsidR="00487A7B">
      <w:pPr>
        <w:ind w:firstLine="720" w:left="3600"/>
        <w:jc w:val="center"/>
        <w:outlineLvl w:val="0"/>
        <w:rPr>
          <w:lang w:val="hr-HR"/>
        </w:rPr>
      </w:pP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outlineLvl w:val="0"/>
        <w:rPr>
          <w:lang w:val="hr-HR"/>
        </w:rPr>
      </w:pPr>
    </w:p>
    <w:p w:rsidRDefault="00487A7B" w:rsidP="00487A7B" w:rsidR="00487A7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87A7B" w:rsidP="00487A7B" w:rsidR="00487A7B"/>
    <w:p w:rsidRDefault="00487A7B" w:rsidP="00487A7B" w:rsidR="00487A7B">
      <w:r>
        <w:t>- e-Oglasna ploča suda</w:t>
      </w:r>
    </w:p>
    <w:p w:rsidRDefault="007D53BB" w:rsidR="007D53BB"/>
    <w:sectPr w:rsidR="007D53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E20"/>
    <w:rsid w:val="00303E20"/>
    <w:rsid w:val="00487A7B"/>
    <w:rsid w:val="007D53BB"/>
    <w:rsid w:val="0094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A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A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A7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6C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6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C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A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A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A7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6C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6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6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GO-DE društvo s ograničenom odgovornošću za ugostiteljstvo i trgovinu</izvorni_sadrzaj>
    <derivirana_varijabla naziv="DomainObject.Predmet.ProtustrankaFormated_1">  GO-DE društvo s ograničenom odgovornošću za ugostiteljstvo i trgovinu</derivirana_varijabla>
  </DomainObject.Predmet.ProtustrankaFormated>
  <DomainObject.Predmet.ProtustrankaFormatedOIB>
    <izvorni_sadrzaj>  GO-DE društvo s ograničenom odgovornošću za ugostiteljstvo i trgovinu, OIB 27846901532</izvorni_sadrzaj>
    <derivirana_varijabla naziv="DomainObject.Predmet.ProtustrankaFormatedOIB_1">  GO-DE društvo s ograničenom odgovornošću za ugostiteljstvo i trgovinu, OIB 27846901532</derivirana_varijabla>
  </DomainObject.Predmet.ProtustrankaFormatedOIB>
  <DomainObject.Predmet.ProtustrankaFormatedWithAdress>
    <izvorni_sadrzaj> GO-DE društvo s ograničenom odgovornošću za ugostiteljstvo i trgovinu, Zagrebačka 91/B, 42000 Varaždin</izvorni_sadrzaj>
    <derivirana_varijabla naziv="DomainObject.Predmet.ProtustrankaFormatedWithAdress_1"> GO-DE društvo s ograničenom odgovornošću za ugostiteljstvo i trgovinu, Zagrebačka 91/B, 42000 Varaždin</derivirana_varijabla>
  </DomainObject.Predmet.ProtustrankaFormatedWithAdress>
  <DomainObject.Predmet.ProtustrankaFormatedWithAdressOIB>
    <izvorni_sadrzaj> GO-DE društvo s ograničenom odgovornošću za ugostiteljstvo i trgovinu, OIB 27846901532, Zagrebačka 91/B, 42000 Varaždin</izvorni_sadrzaj>
    <derivirana_varijabla naziv="DomainObject.Predmet.ProtustrankaFormatedWithAdressOIB_1"> GO-DE društvo s ograničenom odgovornošću za ugostiteljstvo i trgovinu, OIB 27846901532, Zagrebačka 91/B, 42000 Varaždin</derivirana_varijabla>
  </DomainObject.Predmet.ProtustrankaFormatedWithAdressOIB>
  <DomainObject.Predmet.ProtustrankaWithAdress>
    <izvorni_sadrzaj>GO-DE društvo s ograničenom odgovornošću za ugostiteljstvo i trgovinu Zagrebačka 91/B, 42000 Varaždin</izvorni_sadrzaj>
    <derivirana_varijabla naziv="DomainObject.Predmet.ProtustrankaWithAdress_1">GO-DE društvo s ograničenom odgovornošću za ugostiteljstvo i trgovinu Zagrebačka 91/B, 42000 Varaždin</derivirana_varijabla>
  </DomainObject.Predmet.ProtustrankaWithAdress>
  <DomainObject.Predmet.ProtustrankaWithAdressOIB>
    <izvorni_sadrzaj>GO-DE društvo s ograničenom odgovornošću za ugostiteljstvo i trgovinu, OIB 27846901532, Zagrebačka 91/B, 42000 Varaždin</izvorni_sadrzaj>
    <derivirana_varijabla naziv="DomainObject.Predmet.ProtustrankaWithAdressOIB_1">GO-DE društvo s ograničenom odgovornošću za ugostiteljstvo i trgovinu, OIB 27846901532, Zagrebačka 91/B, 42000 Varaždin</derivirana_varijabla>
  </DomainObject.Predmet.ProtustrankaWithAdressOIB>
  <DomainObject.Predmet.ProtustrankaNazivFormated>
    <izvorni_sadrzaj>GO-DE društvo s ograničenom odgovornošću za ugostiteljstvo i trgovinu</izvorni_sadrzaj>
    <derivirana_varijabla naziv="DomainObject.Predmet.ProtustrankaNazivFormated_1">GO-DE društvo s ograničenom odgovornošću za ugostiteljstvo i trgovinu</derivirana_varijabla>
  </DomainObject.Predmet.ProtustrankaNazivFormated>
  <DomainObject.Predmet.ProtustrankaNazivFormatedOIB>
    <izvorni_sadrzaj>GO-DE društvo s ograničenom odgovornošću za ugostiteljstvo i trgovinu, OIB 27846901532</izvorni_sadrzaj>
    <derivirana_varijabla naziv="DomainObject.Predmet.ProtustrankaNazivFormatedOIB_1">GO-DE društvo s ograničenom odgovornošću za ugostiteljstvo i trgovinu, OIB 27846901532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90995.58</izvorni_sadrzaj>
    <derivirana_varijabla naziv="DomainObject.Predmet.TrenutnaVrijednost_1">90995.58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GO-DE društvo s ograničenom odgovornošću za ugostiteljstvo i trgovinu</item>
    </izvorni_sadrzaj>
    <derivirana_varijabla naziv="DomainObject.Predmet.ProtuStrankaListFormated_1">
      <item>GO-DE društvo s ograničenom odgovornošću za ugostiteljstvo i trgovinu</item>
    </derivirana_varijabla>
  </DomainObject.Predmet.ProtuStrankaListFormated>
  <DomainObject.Predmet.ProtuStrankaListFormatedOIB>
    <izvorni_sadrzaj>
      <item>GO-DE društvo s ograničenom odgovornošću za ugostiteljstvo i trgovinu, OIB 27846901532</item>
    </izvorni_sadrzaj>
    <derivirana_varijabla naziv="DomainObject.Predmet.ProtuStrankaListFormatedOIB_1">
      <item>GO-DE društvo s ograničenom odgovornošću za ugostiteljstvo i trgovinu, OIB 27846901532</item>
    </derivirana_varijabla>
  </DomainObject.Predmet.ProtuStrankaListFormatedOIB>
  <DomainObject.Predmet.ProtuStrankaListFormatedWithAdress>
    <izvorni_sadrzaj>
      <item>GO-DE društvo s ograničenom odgovornošću za ugostiteljstvo i trgovinu, Zagrebačka 91/B, 42000 Varaždin</item>
    </izvorni_sadrzaj>
    <derivirana_varijabla naziv="DomainObject.Predmet.ProtuStrankaListFormatedWithAdress_1">
      <item>GO-DE društvo s ograničenom odgovornošću za ugostiteljstvo i trgovinu, Zagrebačka 91/B, 42000 Varaždin</item>
    </derivirana_varijabla>
  </DomainObject.Predmet.ProtuStrankaListFormatedWithAdress>
  <DomainObject.Predmet.ProtuStrankaListFormatedWithAdressOIB>
    <izvorni_sadrzaj>
      <item>GO-DE društvo s ograničenom odgovornošću za ugostiteljstvo i trgovinu, OIB 27846901532, Zagrebačka 91/B, 42000 Varaždin</item>
    </izvorni_sadrzaj>
    <derivirana_varijabla naziv="DomainObject.Predmet.ProtuStrankaListFormatedWithAdressOIB_1">
      <item>GO-DE društvo s ograničenom odgovornošću za ugostiteljstvo i trgovinu, OIB 27846901532, Zagrebačka 91/B, 42000 Varaždin</item>
    </derivirana_varijabla>
  </DomainObject.Predmet.ProtuStrankaListFormatedWithAdressOIB>
  <DomainObject.Predmet.ProtuStrankaListNazivFormated>
    <izvorni_sadrzaj>
      <item>GO-DE društvo s ograničenom odgovornošću za ugostiteljstvo i trgovinu</item>
    </izvorni_sadrzaj>
    <derivirana_varijabla naziv="DomainObject.Predmet.ProtuStrankaListNazivFormated_1">
      <item>GO-DE društvo s ograničenom odgovornošću za ugostiteljstvo i trgovinu</item>
    </derivirana_varijabla>
  </DomainObject.Predmet.ProtuStrankaListNazivFormated>
  <DomainObject.Predmet.ProtuStrankaListNazivFormatedOIB>
    <izvorni_sadrzaj>
      <item>GO-DE društvo s ograničenom odgovornošću za ugostiteljstvo i trgovinu, OIB 27846901532</item>
    </izvorni_sadrzaj>
    <derivirana_varijabla naziv="DomainObject.Predmet.ProtuStrankaListNazivFormatedOIB_1">
      <item>GO-DE društvo s ograničenom odgovornošću za ugostiteljstvo i trgovinu, OIB 27846901532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GO-DE društvo s ograničenom odgovornošću za ugostiteljstvo i trgovinu</izvorni_sadrzaj>
    <derivirana_varijabla naziv="DomainObject.Predmet.ProtustrankaIDrugi_1">GO-DE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GO-DE društvo s ograničenom odgovornošću za ugostiteljstvo i trgovinu, OIB 27846901532, Zagrebačka 91/B, 42000 Varaždin</izvorni_sadrzaj>
    <derivirana_varijabla naziv="DomainObject.Predmet.ProtustrankaIDrugiAdressOIB_1">GO-DE društvo s ograničenom odgovornošću za ugostiteljstvo i trgovinu, OIB 27846901532,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GO-DE društvo s ograničenom odgovornošću za ugostiteljstvo i trgovinu</item>
      <item>e-Oglasna ploča</item>
      <item>Sudski registar</item>
    </izvorni_sadrzaj>
    <derivirana_varijabla naziv="DomainObject.Predmet.SudioniciListNaziv_1">
      <item>Financijska agencija</item>
      <item>GO-DE društvo s ograničenom odgovornošću za ugostiteljstvo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GO-DE društvo s ograničenom odgovornošću za ugostiteljstvo i trgovinu, OIB 27846901532, Zagrebačka 91/B,42000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GO-DE društvo s ograničenom odgovornošću za ugostiteljstvo i trgovinu, OIB 27846901532, Zagrebačka 91/B,42000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27846901532</item>
      <item>, OIB null</item>
      <item>, OIB null</item>
    </izvorni_sadrzaj>
    <derivirana_varijabla naziv="DomainObject.Predmet.SudioniciListNazivOIB_1">
      <item>, OIB 85821130368</item>
      <item>, OIB 27846901532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2507</properties:Characters>
  <properties:Lines>73</properties:Lines>
  <properties:Paragraphs>19</properties:Paragraphs>
  <properties:TotalTime>5</properties:TotalTime>
  <properties:ScaleCrop>false</properties:ScaleCrop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2016-01-26T11:42:00Z</dcterms:created>
  <dc:creator>Tea Meister</dc:creator>
  <dc:description/>
  <cp:keywords/>
  <cp:lastModifiedBy>Tea Meister</cp:lastModifiedBy>
  <dcterms:modified xmlns:xsi="http://www.w3.org/2001/XMLSchema-instance" xsi:type="dcterms:W3CDTF">2016-01-27T11:01:00Z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