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e15a" w14:paraId="6dbe15a" w:rsidRDefault="00AA05FD" w:rsidP="00AA05FD" w:rsidR="00AA05FD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AA05FD" w:rsidP="00AA05FD" w:rsidR="00AA05F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AA05FD" w:rsidP="00AA05FD" w:rsidR="00AA05F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AA05FD" w:rsidP="00AA05FD" w:rsidR="00AA05F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501</w:t>
      </w:r>
      <w:r w:rsidRPr="00ED131D">
        <w:rPr>
          <w:sz w:val="23"/>
          <w:szCs w:val="23"/>
        </w:rPr>
        <w:t>/1</w:t>
      </w:r>
      <w:r w:rsidR="00F84A43">
        <w:rPr>
          <w:sz w:val="23"/>
          <w:szCs w:val="23"/>
        </w:rPr>
        <w:t>6-15</w:t>
      </w:r>
    </w:p>
    <w:p w:rsidRDefault="00AA05FD" w:rsidP="00AA05FD" w:rsidR="00AA05F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AA05FD" w:rsidP="00AA05FD" w:rsidR="00AA05FD" w:rsidRPr="00ED131D">
      <w:pPr>
        <w:jc w:val="both"/>
        <w:rPr>
          <w:sz w:val="23"/>
          <w:szCs w:val="23"/>
        </w:rPr>
      </w:pPr>
    </w:p>
    <w:p w:rsidRDefault="00AA05FD" w:rsidP="00AA05FD" w:rsidR="00AA05FD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AA05FD" w:rsidP="00AA05FD" w:rsidR="00AA05FD" w:rsidRPr="00ED131D">
      <w:pPr>
        <w:rPr>
          <w:sz w:val="23"/>
          <w:szCs w:val="23"/>
        </w:rPr>
      </w:pPr>
    </w:p>
    <w:p w:rsidRDefault="00AA05FD" w:rsidP="00AA05FD" w:rsidR="00AA05F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AA05FD" w:rsidP="00AA05FD" w:rsidR="00AA05FD" w:rsidRPr="00ED131D">
      <w:pPr>
        <w:rPr>
          <w:sz w:val="23"/>
          <w:szCs w:val="23"/>
        </w:rPr>
      </w:pPr>
    </w:p>
    <w:p w:rsidRDefault="00AA05FD" w:rsidP="00AA05FD" w:rsidR="00AA05FD" w:rsidRPr="004239F6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300D32">
        <w:rPr>
          <w:sz w:val="23"/>
          <w:szCs w:val="23"/>
        </w:rPr>
        <w:t>M.Z.S. INSTALACIJE d.o.o., Rovinj, Labinska Republike 8, OIB: 38993463627</w:t>
      </w:r>
      <w:r>
        <w:rPr>
          <w:sz w:val="23"/>
          <w:szCs w:val="23"/>
        </w:rPr>
        <w:t xml:space="preserve">, </w:t>
      </w:r>
      <w:r w:rsidR="005B62FF" w:rsidRPr="004239F6">
        <w:rPr>
          <w:sz w:val="23"/>
          <w:szCs w:val="23"/>
        </w:rPr>
        <w:t>27</w:t>
      </w:r>
      <w:r w:rsidR="00FF6A3A" w:rsidRPr="004239F6">
        <w:rPr>
          <w:sz w:val="23"/>
          <w:szCs w:val="23"/>
        </w:rPr>
        <w:t>. rujna</w:t>
      </w:r>
      <w:r w:rsidRPr="004239F6">
        <w:rPr>
          <w:sz w:val="23"/>
          <w:szCs w:val="23"/>
        </w:rPr>
        <w:t xml:space="preserve"> 2016. </w:t>
      </w:r>
    </w:p>
    <w:p w:rsidRDefault="00AA05FD" w:rsidP="00AA05FD" w:rsidR="00AA05FD" w:rsidRPr="004239F6">
      <w:pPr>
        <w:jc w:val="both"/>
        <w:rPr>
          <w:sz w:val="23"/>
          <w:szCs w:val="23"/>
        </w:rPr>
      </w:pPr>
    </w:p>
    <w:p w:rsidRDefault="00AA05FD" w:rsidP="00AA05FD" w:rsidR="00AA05F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AA05FD" w:rsidP="00AA05FD" w:rsidR="00AA05FD" w:rsidRPr="00ED131D">
      <w:pPr>
        <w:jc w:val="center"/>
        <w:rPr>
          <w:sz w:val="23"/>
          <w:szCs w:val="23"/>
        </w:rPr>
      </w:pPr>
    </w:p>
    <w:p w:rsidRDefault="00AA05FD" w:rsidP="00AA05FD" w:rsidR="00AA05F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="005B62FF">
        <w:rPr>
          <w:sz w:val="23"/>
          <w:szCs w:val="23"/>
        </w:rPr>
        <w:t xml:space="preserve">dužnikom </w:t>
      </w:r>
      <w:r w:rsidRPr="00300D32">
        <w:rPr>
          <w:sz w:val="23"/>
          <w:szCs w:val="23"/>
        </w:rPr>
        <w:t>M.Z.S. INSTALACIJE d.o.o., Rovinj, Labinska Republike 8, OIB: 38993463627</w:t>
      </w:r>
      <w:r w:rsidRPr="00ED131D">
        <w:rPr>
          <w:sz w:val="23"/>
          <w:szCs w:val="23"/>
        </w:rPr>
        <w:t>.</w:t>
      </w:r>
    </w:p>
    <w:p w:rsidRDefault="00AA05FD" w:rsidP="00AA05FD" w:rsidR="00AA05FD" w:rsidRPr="00ED131D">
      <w:pPr>
        <w:ind w:firstLine="720"/>
        <w:jc w:val="both"/>
        <w:rPr>
          <w:sz w:val="23"/>
          <w:szCs w:val="23"/>
        </w:rPr>
      </w:pPr>
    </w:p>
    <w:p w:rsidRDefault="00AA05FD" w:rsidP="00AA05FD" w:rsidR="00AA05FD" w:rsidRPr="004239F6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4239F6">
        <w:rPr>
          <w:sz w:val="23"/>
          <w:szCs w:val="23"/>
        </w:rPr>
        <w:t xml:space="preserve">Za stečajnog upravitelja imenuje se </w:t>
      </w:r>
      <w:r w:rsidR="004239F6" w:rsidRPr="004239F6">
        <w:rPr>
          <w:sz w:val="23"/>
          <w:szCs w:val="23"/>
        </w:rPr>
        <w:t>Nikola Kruljac, Martin, Našice, Bana Jelačića 48, OIB: 49223643131</w:t>
      </w:r>
      <w:r w:rsidRPr="004239F6">
        <w:rPr>
          <w:sz w:val="23"/>
          <w:szCs w:val="23"/>
        </w:rPr>
        <w:t>.</w:t>
      </w:r>
    </w:p>
    <w:p w:rsidRDefault="00AA05FD" w:rsidP="00AA05FD" w:rsidR="00AA05FD" w:rsidRPr="004239F6">
      <w:pPr>
        <w:ind w:firstLine="720"/>
        <w:jc w:val="both"/>
        <w:rPr>
          <w:bCs w:val="false"/>
          <w:sz w:val="23"/>
          <w:szCs w:val="23"/>
        </w:rPr>
      </w:pPr>
    </w:p>
    <w:p w:rsidRDefault="00AA05FD" w:rsidP="00AA05FD" w:rsidR="00AA05F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300D32">
        <w:rPr>
          <w:sz w:val="23"/>
          <w:szCs w:val="23"/>
        </w:rPr>
        <w:t>M.Z.S. INSTALACIJE d.o.o., Rovinj, Labinska Republike 8, OIB: 38993463627</w:t>
      </w:r>
      <w:r w:rsidRPr="00ED131D">
        <w:rPr>
          <w:sz w:val="23"/>
          <w:szCs w:val="23"/>
        </w:rPr>
        <w:t>.</w:t>
      </w:r>
    </w:p>
    <w:p w:rsidRDefault="00AA05FD" w:rsidP="00AA05FD" w:rsidR="00AA05FD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AA05FD" w:rsidP="00AA05FD" w:rsidR="00AA05F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AA05FD" w:rsidP="00AA05FD" w:rsidR="00AA05F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AA05FD" w:rsidP="00AA05FD" w:rsidR="00AA05F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AA05FD" w:rsidP="00AA05FD" w:rsidR="00AA05FD" w:rsidRPr="00ED131D">
      <w:pPr>
        <w:jc w:val="both"/>
        <w:rPr>
          <w:bCs w:val="false"/>
          <w:sz w:val="23"/>
          <w:szCs w:val="23"/>
        </w:rPr>
      </w:pPr>
    </w:p>
    <w:p w:rsidRDefault="00AA05FD" w:rsidP="00AA05FD" w:rsidR="00AA05FD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AA05FD" w:rsidP="00AA05FD" w:rsidR="00AA05FD" w:rsidRPr="00ED131D">
      <w:pPr>
        <w:rPr>
          <w:bCs w:val="false"/>
          <w:sz w:val="23"/>
          <w:szCs w:val="23"/>
        </w:rPr>
      </w:pPr>
    </w:p>
    <w:p w:rsidRDefault="00AA05FD" w:rsidP="00AA05FD" w:rsidR="00AA05FD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501/16-3 od 25.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300D32">
        <w:rPr>
          <w:sz w:val="23"/>
          <w:szCs w:val="23"/>
        </w:rPr>
        <w:t>M.Z.S. INSTALACIJE d.o.o., Rovinj, Labinska Republike 8, OIB: 38993463627</w:t>
      </w:r>
      <w:r>
        <w:rPr>
          <w:sz w:val="23"/>
          <w:szCs w:val="23"/>
        </w:rPr>
        <w:t>.</w:t>
      </w:r>
    </w:p>
    <w:p w:rsidRDefault="00AA05FD" w:rsidP="00AA05FD" w:rsidR="00AA05FD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AA05FD" w:rsidP="00AA05FD" w:rsidR="00AA05FD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AA05FD" w:rsidP="00AA05FD" w:rsidR="00AA05FD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St-501/16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2. svibnja 2016</w:t>
      </w:r>
      <w:r w:rsidRPr="00ED131D">
        <w:rPr>
          <w:sz w:val="23"/>
          <w:szCs w:val="23"/>
        </w:rPr>
        <w:t xml:space="preserve">. g. </w:t>
      </w:r>
    </w:p>
    <w:p w:rsidRDefault="00AA05FD" w:rsidP="00AA05FD" w:rsidR="00AA05F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AA05FD" w:rsidP="00AA05FD" w:rsidR="00AA05F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AA05FD" w:rsidP="00AA05FD" w:rsidR="00AA05FD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AA05FD" w:rsidP="00AA05FD" w:rsidR="00AA05FD" w:rsidRPr="00ED131D">
      <w:pPr>
        <w:jc w:val="center"/>
        <w:rPr>
          <w:sz w:val="23"/>
          <w:szCs w:val="23"/>
        </w:rPr>
      </w:pPr>
    </w:p>
    <w:p w:rsidRDefault="00AA05FD" w:rsidP="00AA05FD" w:rsidR="00AA05FD" w:rsidRPr="00ED131D">
      <w:pPr>
        <w:jc w:val="center"/>
        <w:rPr>
          <w:sz w:val="23"/>
          <w:szCs w:val="23"/>
        </w:rPr>
      </w:pPr>
    </w:p>
    <w:p w:rsidRDefault="00AA05FD" w:rsidP="00AA05FD" w:rsidR="00AA05FD" w:rsidRPr="00ED131D">
      <w:pPr>
        <w:rPr>
          <w:sz w:val="23"/>
          <w:szCs w:val="23"/>
        </w:rPr>
      </w:pPr>
    </w:p>
    <w:p w:rsidRDefault="00AA05FD" w:rsidP="00AA05FD" w:rsidR="00AA05FD" w:rsidRPr="004239F6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U Pazinu</w:t>
      </w:r>
      <w:r w:rsidRPr="004239F6">
        <w:rPr>
          <w:sz w:val="23"/>
          <w:szCs w:val="23"/>
        </w:rPr>
        <w:t xml:space="preserve">, </w:t>
      </w:r>
      <w:r w:rsidR="005B62FF" w:rsidRPr="004239F6">
        <w:rPr>
          <w:sz w:val="23"/>
          <w:szCs w:val="23"/>
        </w:rPr>
        <w:t>27</w:t>
      </w:r>
      <w:r w:rsidR="00FF6A3A" w:rsidRPr="004239F6">
        <w:rPr>
          <w:sz w:val="23"/>
          <w:szCs w:val="23"/>
        </w:rPr>
        <w:t>. rujna</w:t>
      </w:r>
      <w:r w:rsidRPr="004239F6">
        <w:rPr>
          <w:sz w:val="23"/>
          <w:szCs w:val="23"/>
        </w:rPr>
        <w:t xml:space="preserve"> 2016.</w:t>
      </w:r>
    </w:p>
    <w:p w:rsidRDefault="00AA05FD" w:rsidP="00AA05FD" w:rsidR="00AA05FD" w:rsidRPr="00ED131D">
      <w:pPr>
        <w:ind w:firstLine="720" w:left="2880"/>
        <w:jc w:val="both"/>
        <w:rPr>
          <w:sz w:val="23"/>
          <w:szCs w:val="23"/>
        </w:rPr>
      </w:pPr>
    </w:p>
    <w:p w:rsidRDefault="00AA05FD" w:rsidP="00AA05FD" w:rsidR="00AA05FD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AA05FD" w:rsidP="00AA05FD" w:rsidR="00AA05FD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AA05FD" w:rsidP="00AA05FD" w:rsidR="00AA05FD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AA05FD" w:rsidP="00AA05FD" w:rsidR="00AA05FD">
      <w:pPr>
        <w:jc w:val="both"/>
        <w:rPr>
          <w:sz w:val="23"/>
          <w:szCs w:val="23"/>
        </w:rPr>
      </w:pPr>
    </w:p>
    <w:p w:rsidRDefault="00AA05FD" w:rsidP="00AA05FD" w:rsidR="00AA05FD" w:rsidRPr="00ED131D">
      <w:pPr>
        <w:jc w:val="both"/>
        <w:rPr>
          <w:sz w:val="23"/>
          <w:szCs w:val="23"/>
        </w:rPr>
      </w:pPr>
    </w:p>
    <w:p w:rsidRDefault="00AA05FD" w:rsidP="00AA05FD" w:rsidR="00AA05FD" w:rsidRPr="00ED131D">
      <w:pPr>
        <w:jc w:val="both"/>
        <w:rPr>
          <w:sz w:val="23"/>
          <w:szCs w:val="23"/>
        </w:rPr>
      </w:pPr>
    </w:p>
    <w:p w:rsidRDefault="00AA05FD" w:rsidP="00AA05FD" w:rsidR="00AA05FD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AA05FD" w:rsidP="00AA05FD" w:rsidR="00AA05F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AA05FD" w:rsidP="00AA05FD" w:rsidR="00AA05FD" w:rsidRPr="00EA6F91">
      <w:pPr>
        <w:jc w:val="both"/>
        <w:rPr>
          <w:sz w:val="23"/>
          <w:szCs w:val="23"/>
        </w:rPr>
      </w:pPr>
    </w:p>
    <w:p w:rsidRDefault="00AA05FD" w:rsidP="00AA05FD" w:rsidR="00AA05F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AA05FD" w:rsidP="00AA05FD" w:rsidR="00AA05FD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300D32">
        <w:rPr>
          <w:sz w:val="23"/>
          <w:szCs w:val="23"/>
        </w:rPr>
        <w:t xml:space="preserve">M.Z.S. INSTALACIJE d.o.o., Rovinj, Labinska Republike 8, </w:t>
      </w:r>
    </w:p>
    <w:p w:rsidRDefault="00AA05FD" w:rsidP="00AA05FD" w:rsidR="00AA05FD" w:rsidRPr="00F74037">
      <w:pPr>
        <w:jc w:val="both"/>
        <w:rPr>
          <w:sz w:val="23"/>
          <w:szCs w:val="23"/>
        </w:rPr>
      </w:pPr>
      <w:r w:rsidRPr="004239F6">
        <w:rPr>
          <w:sz w:val="23"/>
          <w:szCs w:val="23"/>
        </w:rPr>
        <w:t xml:space="preserve">- stečajni upravitelj </w:t>
      </w:r>
      <w:r w:rsidR="004239F6" w:rsidRPr="004239F6">
        <w:rPr>
          <w:sz w:val="23"/>
          <w:szCs w:val="23"/>
        </w:rPr>
        <w:t>Nikola Kruljac, Martin, Našice, Bana Jelačića 48</w:t>
      </w:r>
      <w:r w:rsidRPr="00942237">
        <w:rPr>
          <w:sz w:val="23"/>
          <w:szCs w:val="23"/>
        </w:rPr>
        <w:t xml:space="preserve">, </w:t>
      </w:r>
    </w:p>
    <w:p w:rsidRDefault="00AA05FD" w:rsidP="00AA05FD" w:rsidR="00AA05FD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AA05FD" w:rsidP="00AA05FD" w:rsidR="00AA05F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AA05FD" w:rsidP="00AA05FD" w:rsidR="00AA05F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AA05FD" w:rsidP="00AA05FD" w:rsidR="00AA05F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AA05FD" w:rsidP="00AA05FD" w:rsidR="00AA05F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AA05FD" w:rsidP="00AA05FD" w:rsidR="00AA05FD" w:rsidRPr="00ED131D">
      <w:pPr>
        <w:ind w:left="360"/>
        <w:jc w:val="both"/>
        <w:rPr>
          <w:sz w:val="23"/>
          <w:szCs w:val="23"/>
        </w:rPr>
      </w:pPr>
    </w:p>
    <w:p w:rsidRDefault="00AA05FD" w:rsidP="00AA05FD" w:rsidR="00AA05FD" w:rsidRPr="00ED131D">
      <w:pPr>
        <w:jc w:val="both"/>
        <w:rPr>
          <w:sz w:val="23"/>
          <w:szCs w:val="23"/>
        </w:rPr>
      </w:pPr>
    </w:p>
    <w:p w:rsidRDefault="00AA05FD" w:rsidP="00AA05FD" w:rsidR="00AA05FD" w:rsidRPr="00ED131D">
      <w:pPr>
        <w:rPr>
          <w:sz w:val="23"/>
          <w:szCs w:val="23"/>
        </w:rPr>
      </w:pPr>
    </w:p>
    <w:p w:rsidRDefault="00AA05FD" w:rsidP="00AA05FD" w:rsidR="00AA05FD" w:rsidRPr="00ED131D">
      <w:pPr>
        <w:rPr>
          <w:sz w:val="23"/>
          <w:szCs w:val="23"/>
        </w:rPr>
      </w:pPr>
    </w:p>
    <w:p w:rsidRDefault="00AA05FD" w:rsidP="00AA05FD" w:rsidR="00AA05FD"/>
    <w:p w:rsidRDefault="00AA05FD" w:rsidP="00AA05FD" w:rsidR="00AA05FD"/>
    <w:p w:rsidRDefault="00AA05FD" w:rsidP="00AA05FD" w:rsidR="00AA05FD"/>
    <w:p w:rsidRDefault="00AA05FD" w:rsidP="00AA05FD" w:rsidR="00AA05FD"/>
    <w:p w:rsidRDefault="00AA05FD" w:rsidP="00AA05FD" w:rsidR="00AA05FD"/>
    <w:p w:rsidRDefault="00AA05FD" w:rsidP="00AA05FD" w:rsidR="00AA05FD"/>
    <w:p w:rsidRDefault="00AA05FD" w:rsidP="00AA05FD" w:rsidR="00AA05FD"/>
    <w:p w:rsidRDefault="00AA05FD" w:rsidP="00AA05FD" w:rsidR="00AA05FD"/>
    <w:p w:rsidRDefault="0027094C" w:rsidR="0027094C"/>
    <w:sectPr w:rsidSect="004523B8" w:rsidR="0027094C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5FD" w:rsidP="00AA05FD" w:rsidR="00AA05FD">
      <w:r>
        <w:separator/>
      </w:r>
    </w:p>
  </w:endnote>
  <w:endnote w:id="0" w:type="continuationSeparator">
    <w:p w:rsidRDefault="00AA05FD" w:rsidP="00AA05FD" w:rsidR="00AA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5FD" w:rsidP="00AA05FD" w:rsidR="00AA05FD">
      <w:r>
        <w:separator/>
      </w:r>
    </w:p>
  </w:footnote>
  <w:footnote w:id="0" w:type="continuationSeparator">
    <w:p w:rsidRDefault="00AA05FD" w:rsidP="00AA05FD" w:rsidR="00AA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AA05FD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689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501/16</w:t>
        </w:r>
        <w:r w:rsidRPr="00ED131D">
          <w:rPr>
            <w:sz w:val="23"/>
            <w:szCs w:val="23"/>
          </w:rPr>
          <w:t>-</w:t>
        </w:r>
        <w:r w:rsidR="00F84A43">
          <w:rPr>
            <w:sz w:val="23"/>
            <w:szCs w:val="23"/>
          </w:rPr>
          <w:t>15</w:t>
        </w:r>
      </w:p>
    </w:sdtContent>
  </w:sdt>
  <w:p w:rsidRDefault="006B689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5F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5FD"/>
    <w:rsid w:val="00024201"/>
    <w:rsid w:val="0027094C"/>
    <w:rsid w:val="004239F6"/>
    <w:rsid w:val="005B62FF"/>
    <w:rsid w:val="006B689F"/>
    <w:rsid w:val="00AA05FD"/>
    <w:rsid w:val="00F84A43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5F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05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05F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5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5F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05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05F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20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20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20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20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5F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05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05F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5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5F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05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05F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20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20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20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20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St-501/2016-15</izvorni_sadrzaj>
    <derivirana_varijabla naziv="DomainObject.Oznaka_1">St-501/2016-15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M.Z.S. INSTALACIJE d.o.o. ROVINJ</izvorni_sadrzaj>
    <derivirana_varijabla naziv="DomainObject.Predmet.ProtustrankaFormated_1">  M.Z.S. INSTALACIJE d.o.o. ROVINJ</derivirana_varijabla>
  </DomainObject.Predmet.ProtustrankaFormated>
  <DomainObject.Predmet.ProtustrankaFormatedOIB>
    <izvorni_sadrzaj>  M.Z.S. INSTALACIJE d.o.o. ROVINJ, OIB 38993463627</izvorni_sadrzaj>
    <derivirana_varijabla naziv="DomainObject.Predmet.ProtustrankaFormatedOIB_1">  M.Z.S. INSTALACIJE d.o.o. ROVINJ, OIB 38993463627</derivirana_varijabla>
  </DomainObject.Predmet.ProtustrankaFormatedOIB>
  <DomainObject.Predmet.ProtustrankaFormatedWithAdress>
    <izvorni_sadrzaj> M.Z.S. INSTALACIJE d.o.o. ROVINJ, Labinska Republike 8, 52210 Rovinj</izvorni_sadrzaj>
    <derivirana_varijabla naziv="DomainObject.Predmet.ProtustrankaFormatedWithAdress_1"> M.Z.S. INSTALACIJE d.o.o. ROVINJ, Labinska Republike 8, 52210 Rovinj</derivirana_varijabla>
  </DomainObject.Predmet.ProtustrankaFormatedWithAdress>
  <DomainObject.Predmet.ProtustrankaFormatedWithAdressOIB>
    <izvorni_sadrzaj> M.Z.S. INSTALACIJE d.o.o. ROVINJ, OIB 38993463627, Labinska Republike 8, 52210 Rovinj</izvorni_sadrzaj>
    <derivirana_varijabla naziv="DomainObject.Predmet.ProtustrankaFormatedWithAdressOIB_1"> M.Z.S. INSTALACIJE d.o.o. ROVINJ, OIB 38993463627, Labinska Republike 8, 52210 Rovinj</derivirana_varijabla>
  </DomainObject.Predmet.ProtustrankaFormatedWithAdressOIB>
  <DomainObject.Predmet.ProtustrankaWithAdress>
    <izvorni_sadrzaj>M.Z.S. INSTALACIJE d.o.o. ROVINJ Labinska Republike 8, 52210 Rovinj</izvorni_sadrzaj>
    <derivirana_varijabla naziv="DomainObject.Predmet.ProtustrankaWithAdress_1">M.Z.S. INSTALACIJE d.o.o. ROVINJ Labinska Republike 8, 52210 Rovinj</derivirana_varijabla>
  </DomainObject.Predmet.ProtustrankaWithAdress>
  <DomainObject.Predmet.ProtustrankaWithAdressOIB>
    <izvorni_sadrzaj>M.Z.S. INSTALACIJE d.o.o. ROVINJ, OIB 38993463627, Labinska Republike 8, 52210 Rovinj</izvorni_sadrzaj>
    <derivirana_varijabla naziv="DomainObject.Predmet.ProtustrankaWithAdressOIB_1">M.Z.S. INSTALACIJE d.o.o. ROVINJ, OIB 38993463627, Labinska Republike 8, 52210 Rovinj</derivirana_varijabla>
  </DomainObject.Predmet.ProtustrankaWithAdressOIB>
  <DomainObject.Predmet.ProtustrankaNazivFormated>
    <izvorni_sadrzaj>M.Z.S. INSTALACIJE d.o.o. ROVINJ</izvorni_sadrzaj>
    <derivirana_varijabla naziv="DomainObject.Predmet.ProtustrankaNazivFormated_1">M.Z.S. INSTALACIJE d.o.o. ROVINJ</derivirana_varijabla>
  </DomainObject.Predmet.ProtustrankaNazivFormated>
  <DomainObject.Predmet.ProtustrankaNazivFormatedOIB>
    <izvorni_sadrzaj>M.Z.S. INSTALACIJE d.o.o. ROVINJ, OIB 38993463627</izvorni_sadrzaj>
    <derivirana_varijabla naziv="DomainObject.Predmet.ProtustrankaNazivFormatedOIB_1">M.Z.S. INSTALACIJE d.o.o. ROVINJ, OIB 38993463627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2400.58</izvorni_sadrzaj>
    <derivirana_varijabla naziv="DomainObject.Predmet.TrenutnaVrijednost_1">2400.58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M.Z.S. INSTALACIJE d.o.o. ROVINJ</item>
    </izvorni_sadrzaj>
    <derivirana_varijabla naziv="DomainObject.Predmet.ProtuStrankaListFormated_1">
      <item>M.Z.S. INSTALACIJE d.o.o. ROVINJ</item>
    </derivirana_varijabla>
  </DomainObject.Predmet.ProtuStrankaListFormated>
  <DomainObject.Predmet.ProtuStrankaListFormatedOIB>
    <izvorni_sadrzaj>
      <item>M.Z.S. INSTALACIJE d.o.o. ROVINJ, OIB 38993463627</item>
    </izvorni_sadrzaj>
    <derivirana_varijabla naziv="DomainObject.Predmet.ProtuStrankaListFormatedOIB_1">
      <item>M.Z.S. INSTALACIJE d.o.o. ROVINJ, OIB 38993463627</item>
    </derivirana_varijabla>
  </DomainObject.Predmet.ProtuStrankaListFormatedOIB>
  <DomainObject.Predmet.ProtuStrankaListFormatedWithAdress>
    <izvorni_sadrzaj>
      <item>M.Z.S. INSTALACIJE d.o.o. ROVINJ, Labinska Republike 8, 52210 Rovinj</item>
    </izvorni_sadrzaj>
    <derivirana_varijabla naziv="DomainObject.Predmet.ProtuStrankaListFormatedWithAdress_1">
      <item>M.Z.S. INSTALACIJE d.o.o. ROVINJ, Labinska Republike 8, 52210 Rovinj</item>
    </derivirana_varijabla>
  </DomainObject.Predmet.ProtuStrankaListFormatedWithAdress>
  <DomainObject.Predmet.ProtuStrankaListFormatedWithAdressOIB>
    <izvorni_sadrzaj>
      <item>M.Z.S. INSTALACIJE d.o.o. ROVINJ, OIB 38993463627, Labinska Republike 8, 52210 Rovinj</item>
    </izvorni_sadrzaj>
    <derivirana_varijabla naziv="DomainObject.Predmet.ProtuStrankaListFormatedWithAdressOIB_1">
      <item>M.Z.S. INSTALACIJE d.o.o. ROVINJ, OIB 38993463627, Labinska Republike 8, 52210 Rovinj</item>
    </derivirana_varijabla>
  </DomainObject.Predmet.ProtuStrankaListFormatedWithAdressOIB>
  <DomainObject.Predmet.ProtuStrankaListNazivFormated>
    <izvorni_sadrzaj>
      <item>M.Z.S. INSTALACIJE d.o.o. ROVINJ</item>
    </izvorni_sadrzaj>
    <derivirana_varijabla naziv="DomainObject.Predmet.ProtuStrankaListNazivFormated_1">
      <item>M.Z.S. INSTALACIJE d.o.o. ROVINJ</item>
    </derivirana_varijabla>
  </DomainObject.Predmet.ProtuStrankaListNazivFormated>
  <DomainObject.Predmet.ProtuStrankaListNazivFormatedOIB>
    <izvorni_sadrzaj>
      <item>M.Z.S. INSTALACIJE d.o.o. ROVINJ, OIB 38993463627</item>
    </izvorni_sadrzaj>
    <derivirana_varijabla naziv="DomainObject.Predmet.ProtuStrankaListNazivFormatedOIB_1">
      <item>M.Z.S. INSTALACIJE d.o.o. ROVINJ, OIB 38993463627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St-501/2016-15</izvorni_sadrzaj>
    <derivirana_varijabla naziv="DomainObject.PoslovniBrojDokumenta_1">St-501/2016-15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M.Z.S. INSTALACIJE d.o.o. ROVINJ</izvorni_sadrzaj>
    <derivirana_varijabla naziv="DomainObject.Predmet.ProtustrankaIDrugi_1">M.Z.S. INSTALACIJE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M.Z.S. INSTALACIJE d.o.o. ROVINJ, OIB 38993463627, Labinska Republike 8, 52210 Rovinj</izvorni_sadrzaj>
    <derivirana_varijabla naziv="DomainObject.Predmet.ProtustrankaIDrugiAdressOIB_1">M.Z.S. INSTALACIJE d.o.o. ROVINJ, OIB 38993463627, Labinska Republike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M.Z.S. INSTALACIJE d.o.o. ROVINJ</item>
    </izvorni_sadrzaj>
    <derivirana_varijabla naziv="DomainObject.Predmet.SudioniciListNaziv_1">
      <item>FINANCIJSKA AGENCIJA, RC RIJEKA, PODRUŽNICA PULA, PULA</item>
      <item>M.Z.S. INSTALACIJE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M.Z.S. INSTALACIJE d.o.o. ROVINJ, OIB 38993463627, Labinska Republike 8,52210 Rovinj</item>
    </izvorni_sadrzaj>
    <derivirana_varijabla naziv="DomainObject.Predmet.SudioniciListAdressOIB_1">
      <item>FINANCIJSKA AGENCIJA, RC RIJEKA, PODRUŽNICA PULA, PULA, OIB 85821130368, Giardini 5,52100 Pula</item>
      <item>M.Z.S. INSTALACIJE d.o.o. ROVINJ, OIB 38993463627, Labinska Republike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38993463627</item>
    </izvorni_sadrzaj>
    <derivirana_varijabla naziv="DomainObject.Predmet.SudioniciListNazivOIB_1">
      <item>, OIB 85821130368</item>
      <item>, OIB 38993463627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17E66-7818-4712-80A3-4B8883C4F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3445</properties:Characters>
  <properties:Lines>98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2016-06-16T10:00:00Z</dcterms:created>
  <dc:creator>Jasmina Matika</dc:creator>
  <cp:lastModifiedBy>Jasmina Matika</cp:lastModifiedBy>
  <dcterms:modified xmlns:xsi="http://www.w3.org/2001/XMLSchema-instance" xsi:type="dcterms:W3CDTF">2016-09-27T07:09:00Z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