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A36EC" w:rsidP="000A36EC" w:rsidRDefault="000A36EC" w14:paraId="984dc7f" w14:textId="984dc7f">
      <w:pPr>
        <w:jc w:val="both"/>
        <w15:collapsed w:val="false"/>
      </w:pPr>
      <w:bookmarkStart w:name="_GoBack" w:id="0"/>
      <w:bookmarkEnd w:id="0"/>
      <w:r>
        <w:t xml:space="preserve">  </w:t>
      </w:r>
      <w:r w:rsidR="00B33708">
        <w:t xml:space="preserve">         </w:t>
      </w:r>
      <w:r w:rsidR="00B33708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36EC" w:rsidP="000A36EC" w:rsidRDefault="000A36EC">
      <w:pPr>
        <w:jc w:val="both"/>
      </w:pPr>
      <w:r>
        <w:t>REPUBLIKA HRVATSKA</w:t>
      </w:r>
    </w:p>
    <w:p w:rsidR="000A36EC" w:rsidP="000A36EC" w:rsidRDefault="000A36EC">
      <w:pPr>
        <w:jc w:val="both"/>
      </w:pPr>
      <w:r>
        <w:t>Trgovački sud u Zagrebu</w:t>
      </w:r>
    </w:p>
    <w:p w:rsidR="000A36EC" w:rsidP="000A36EC" w:rsidRDefault="000A36EC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0A36EC" w:rsidP="000A36EC" w:rsidRDefault="000A36EC">
      <w:pPr>
        <w:jc w:val="both"/>
      </w:pPr>
    </w:p>
    <w:p w:rsidR="000A36EC" w:rsidP="000A36EC" w:rsidRDefault="000A36EC">
      <w:pPr>
        <w:jc w:val="both"/>
      </w:pPr>
      <w:r>
        <w:tab/>
      </w:r>
      <w:r>
        <w:tab/>
      </w:r>
      <w:r>
        <w:tab/>
      </w:r>
      <w:r w:rsidR="007C2688">
        <w:tab/>
      </w:r>
      <w:r w:rsidR="007C2688">
        <w:tab/>
      </w:r>
      <w:r w:rsidR="007C2688">
        <w:tab/>
      </w:r>
      <w:r w:rsidR="007C2688">
        <w:tab/>
      </w:r>
      <w:r w:rsidR="007C2688">
        <w:tab/>
      </w:r>
      <w:r w:rsidR="007C2688">
        <w:tab/>
        <w:t xml:space="preserve">               18. St-2118</w:t>
      </w:r>
      <w:r>
        <w:t>/2019</w:t>
      </w:r>
    </w:p>
    <w:p w:rsidR="000A36EC" w:rsidP="000A36EC" w:rsidRDefault="000A36EC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="000A36EC" w:rsidP="000A36EC" w:rsidRDefault="000A36EC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="000A36EC" w:rsidP="000A36EC" w:rsidRDefault="000A36EC">
      <w:pPr>
        <w:jc w:val="both"/>
      </w:pPr>
    </w:p>
    <w:p w:rsidR="000A36EC" w:rsidP="000A36EC" w:rsidRDefault="000A36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="000A36EC" w:rsidP="000A36EC" w:rsidRDefault="000A36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A36EC" w:rsidP="000A36EC" w:rsidRDefault="000A36EC">
      <w:pPr>
        <w:jc w:val="both"/>
      </w:pPr>
      <w:r>
        <w:tab/>
      </w:r>
    </w:p>
    <w:p w:rsidR="000A36EC" w:rsidP="007C2688" w:rsidRDefault="000A36EC">
      <w:pPr>
        <w:ind w:firstLine="708"/>
        <w:jc w:val="both"/>
      </w:pPr>
      <w:r>
        <w:t>Trgovački sud u Zagrebu, sudac Danijela Uzelac Ljubić, u stečajnom postupku u povodu prijedloga FINANCIJSKE AGENCIJE, OIB 85821130368, Zagreb, Ulica grada Vukovara 70, za otvaranje stečajnog postupka nad dužnikom</w:t>
      </w:r>
      <w:r w:rsidRPr="007C2688" w:rsidR="007C2688">
        <w:t xml:space="preserve"> CRVENO JEZERO d.o.o., OIB: 97862880</w:t>
      </w:r>
      <w:r w:rsidR="007C2688">
        <w:t>929, Zagreb, Radnička cesta 218</w:t>
      </w:r>
      <w:r>
        <w:t>, 19. rujna 2019.</w:t>
      </w:r>
    </w:p>
    <w:p w:rsidR="000A36EC" w:rsidP="000A36EC" w:rsidRDefault="000A36EC">
      <w:pPr>
        <w:jc w:val="both"/>
      </w:pPr>
    </w:p>
    <w:p w:rsidR="000A36EC" w:rsidP="000A36EC" w:rsidRDefault="000A36EC">
      <w:pPr>
        <w:jc w:val="both"/>
      </w:pPr>
    </w:p>
    <w:p w:rsidR="000A36EC" w:rsidP="000A36EC" w:rsidRDefault="000A36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="000A36EC" w:rsidP="000A36EC" w:rsidRDefault="000A36EC">
      <w:pPr>
        <w:jc w:val="both"/>
      </w:pPr>
    </w:p>
    <w:p w:rsidR="000A36EC" w:rsidP="000A36EC" w:rsidRDefault="000A36EC">
      <w:pPr>
        <w:jc w:val="both"/>
      </w:pPr>
      <w:r>
        <w:tab/>
      </w:r>
      <w:r>
        <w:tab/>
      </w:r>
      <w:r>
        <w:tab/>
      </w:r>
      <w:r>
        <w:tab/>
      </w:r>
    </w:p>
    <w:p w:rsidR="000A36EC" w:rsidP="000A36EC" w:rsidRDefault="000A36EC">
      <w:pPr>
        <w:jc w:val="both"/>
      </w:pPr>
      <w:r>
        <w:t xml:space="preserve"> </w:t>
      </w:r>
      <w:r>
        <w:tab/>
        <w:t>I. Pozivaju se osobe koje imaju pravni interes za provedbom steč</w:t>
      </w:r>
      <w:r w:rsidR="007C2688">
        <w:t xml:space="preserve">ajnoga postupaka nad  dužnikom </w:t>
      </w:r>
      <w:r w:rsidRPr="007C2688" w:rsidR="007C2688">
        <w:t>CRVENO JEZERO d.o.o., OIB: 97862880</w:t>
      </w:r>
      <w:r w:rsidR="007C2688">
        <w:t>929, Zagreb, Radnička cesta 218</w:t>
      </w:r>
      <w:r>
        <w:t xml:space="preserve">, u roku 15 dana predujmiti iznos od </w:t>
      </w:r>
      <w:r w:rsidR="002476F3">
        <w:t xml:space="preserve">6.785,00 </w:t>
      </w:r>
      <w:r>
        <w:t>kn za pokriće troškova prethodnog i stečajnog postupka na račun Trgovačkog suda u Zagrebu otvoren pri Hrvatskoj poštanskoj banci d.d. Zagreb, broj IBAN HR92239000113000004</w:t>
      </w:r>
      <w:r w:rsidR="007C2688">
        <w:t>60, model 05, poziv na broj 2118</w:t>
      </w:r>
      <w:r>
        <w:t>-2019.</w:t>
      </w:r>
    </w:p>
    <w:p w:rsidR="000A36EC" w:rsidP="000A36EC" w:rsidRDefault="000A36EC">
      <w:pPr>
        <w:jc w:val="both"/>
      </w:pPr>
    </w:p>
    <w:p w:rsidR="000A36EC" w:rsidP="007C2688" w:rsidRDefault="000A36EC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="000A36EC" w:rsidP="000A36EC" w:rsidRDefault="000A36EC">
      <w:pPr>
        <w:jc w:val="both"/>
      </w:pPr>
    </w:p>
    <w:p w:rsidR="000A36EC" w:rsidP="000A36EC" w:rsidRDefault="000A36EC">
      <w:pPr>
        <w:jc w:val="both"/>
      </w:pPr>
      <w:r>
        <w:t xml:space="preserve">  </w:t>
      </w:r>
      <w:r>
        <w:tab/>
      </w:r>
      <w:r>
        <w:tab/>
      </w:r>
      <w:r>
        <w:tab/>
        <w:t xml:space="preserve">           </w:t>
      </w:r>
      <w:r>
        <w:tab/>
      </w:r>
      <w:r>
        <w:tab/>
        <w:t>Obrazloženje</w:t>
      </w:r>
    </w:p>
    <w:p w:rsidR="000A36EC" w:rsidP="000A36EC" w:rsidRDefault="000A36EC">
      <w:pPr>
        <w:jc w:val="both"/>
      </w:pPr>
    </w:p>
    <w:p w:rsidR="000A36EC" w:rsidP="000A36EC" w:rsidRDefault="000A36EC">
      <w:pPr>
        <w:jc w:val="both"/>
      </w:pPr>
    </w:p>
    <w:p w:rsidR="000A36EC" w:rsidP="007C2688" w:rsidRDefault="000A36EC">
      <w:pPr>
        <w:ind w:firstLine="708"/>
        <w:jc w:val="both"/>
      </w:pPr>
      <w:r>
        <w:t xml:space="preserve">Na temelju prijedloga Financijske agencije za otvaranje stečajnog postupka nad </w:t>
      </w:r>
      <w:r w:rsidR="007C2688">
        <w:t>dužnikom, sud je rješenjem od 29</w:t>
      </w:r>
      <w:r>
        <w:t>. kolovoza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="000A36EC" w:rsidP="000A36EC" w:rsidRDefault="000A36EC">
      <w:pPr>
        <w:jc w:val="both"/>
      </w:pPr>
    </w:p>
    <w:p w:rsidR="000A36EC" w:rsidP="007C2688" w:rsidRDefault="000A36EC">
      <w:pPr>
        <w:ind w:firstLine="708"/>
        <w:jc w:val="both"/>
      </w:pPr>
      <w:r>
        <w:t xml:space="preserve"> Tijekom prethodnog postupka sud je temelju uvida u Zajednički informacijski sustav zemljišnih knjiga i katastra (ZIS) utvrdio da dužnik nije evidentiran kao vlasnik nekretnina  (list </w:t>
      </w:r>
      <w:r w:rsidR="007C2688">
        <w:t>9</w:t>
      </w:r>
      <w:r>
        <w:t>. spisa), dok je na temelju uvida u  Uvjerenje Stanice za tehnički pregled vozil</w:t>
      </w:r>
      <w:r w:rsidR="007C2688">
        <w:t>a od 2. rujna 2019. (list 22</w:t>
      </w:r>
      <w:r>
        <w:t xml:space="preserve">. spisa) utvrdio da dužnik nije evidentiran kao vlasnik vozila. </w:t>
      </w:r>
    </w:p>
    <w:p w:rsidR="000A36EC" w:rsidP="000A36EC" w:rsidRDefault="000A36EC">
      <w:pPr>
        <w:jc w:val="both"/>
      </w:pPr>
    </w:p>
    <w:p w:rsidR="000A36EC" w:rsidP="000A36EC" w:rsidRDefault="000A36EC">
      <w:pPr>
        <w:jc w:val="both"/>
      </w:pPr>
      <w:r>
        <w:lastRenderedPageBreak/>
        <w:t xml:space="preserve"> </w:t>
      </w:r>
      <w:r>
        <w:tab/>
        <w:t>Iako iz p</w:t>
      </w:r>
      <w:r w:rsidR="007C2688">
        <w:t>otvrde Financijske agencije od 4</w:t>
      </w:r>
      <w:r>
        <w:t xml:space="preserve">. rujna 2019. proizlazi da je dužnik na dan izdavanja te potvrde imao evidentirane neizvršene osnove za plaćanje u neprekinutom razdoblju od 127 dana, ovaj sud je po službenoj dužnosti  izvršio uvid u sustav Financijske agencije e-Blokade na dana donošenja ovog rješenja na temelju čega je utvrdio da je na taj dan dužnik bio u blokadi za iznos od </w:t>
      </w:r>
      <w:r w:rsidRPr="005B7A24" w:rsidR="005B7A24">
        <w:t>5.053,80</w:t>
      </w:r>
      <w:r w:rsidR="005B7A24">
        <w:t xml:space="preserve"> kn </w:t>
      </w:r>
      <w:r>
        <w:t>i to u neprekidnom trajanju duljem od 60 dana.</w:t>
      </w:r>
    </w:p>
    <w:p w:rsidR="000A36EC" w:rsidP="000A36EC" w:rsidRDefault="000A36EC">
      <w:pPr>
        <w:jc w:val="both"/>
      </w:pPr>
    </w:p>
    <w:p w:rsidR="000A36EC" w:rsidP="000A36EC" w:rsidRDefault="000A36EC">
      <w:pPr>
        <w:ind w:firstLine="708"/>
        <w:jc w:val="both"/>
      </w:pPr>
      <w:r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="000A36EC" w:rsidP="000A36EC" w:rsidRDefault="000A36EC">
      <w:pPr>
        <w:jc w:val="both"/>
      </w:pPr>
    </w:p>
    <w:p w:rsidR="000A36EC" w:rsidP="000A36EC" w:rsidRDefault="000A36EC">
      <w:pPr>
        <w:ind w:firstLine="708"/>
        <w:jc w:val="both"/>
      </w:pPr>
      <w:r>
        <w:t xml:space="preserve">U smislu odredbe čl. 132. st. 1. SZ-a osobe koje imaju pravni interes za provedbom stečajnoga postupka pozvane su predujmiti troškove prethodnoga i otvorenoga stečajnog  postupka koji se sastoje od troškova knjigovodstva u ukupnom iznosu od 3.750,00 kn utemeljeno na trajanju postupka od 6 mjeseci odnosno 625,00 kn mjesečno, troškova izrade pečata u iznosu od 150,00 kn a koliko iznosi prosječna cijene takvih usluga na tržištu, materijalnih troškova koji se sastoje od troškova fotokopiranja, nabave uredskog materijala, primjerice papira, kuverti te drugog uredskog materijala i pribora u iznosu od 50,00 kn mjesečno odnosno za šest mjeseci 300,00 kn, troškova poštanskih i telefonskih usluga 50,00 kn mjesečno, odnosno 300,00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kn. Nastali bi i troškovi objave GFI u iznosu od 230,00 kn (za jednu godinu) prema Cjeniku usluga javne objave godišnjih financijskih izvještaja i dokumenata Financijske agencije iz članka 30. Zakona o računovodstvu imajući u vidu da dužnik nije obveznik revizije i da je obvezan predati standardnu dokumentaciju, koja ako se preda u elektroničkom obliku na nositelju podatka iznosi upravo 230,00 kn, trošak odjave kod Državnog zavoda za statistiku koji iznosi 55,00 kn prema cjeniku. Nastao bi i trošak knjiženja i izrade završnog računa za 2019. godinu u iznosu od 1.250,00 kn (a koji iznos je čak i manji od prosječne cijene takvih usluga na tržištu, koje mogu iznositi i do 3.750,00 kn). </w:t>
      </w:r>
    </w:p>
    <w:p w:rsidR="000A36EC" w:rsidP="000A36EC" w:rsidRDefault="000A36EC">
      <w:pPr>
        <w:jc w:val="both"/>
      </w:pPr>
    </w:p>
    <w:p w:rsidR="000A36EC" w:rsidP="000A36EC" w:rsidRDefault="000A36EC">
      <w:pPr>
        <w:ind w:firstLine="708"/>
        <w:jc w:val="both"/>
      </w:pPr>
      <w:r>
        <w:t>Slijedom navedenog, ukupni troškovi prethodnoga i otvorenoga stečajnog postupka utemeljeni na trajanju postupka od 6 mjeseci iznosi bi 6.785,00 kn. Budući da iz obavijesti Financijske agencije te iz sustava e-Blokade proizlazi da nisu zaplijenjena sredstava na ime predujma za namirenje troškova stečajnog postupka u smislu odredbe čl. 112. st. 5. SZ-a od  navedeni iznos troškova nije mogao biti umanjen.</w:t>
      </w:r>
    </w:p>
    <w:p w:rsidR="000A36EC" w:rsidP="000A36EC" w:rsidRDefault="000A36EC">
      <w:pPr>
        <w:jc w:val="both"/>
      </w:pPr>
    </w:p>
    <w:p w:rsidR="000A36EC" w:rsidP="000A36EC" w:rsidRDefault="000A36EC">
      <w:pPr>
        <w:ind w:firstLine="708"/>
        <w:jc w:val="both"/>
      </w:pPr>
      <w:r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</w:t>
      </w:r>
      <w:r>
        <w:lastRenderedPageBreak/>
        <w:t xml:space="preserve">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="000A36EC" w:rsidP="000A36EC" w:rsidRDefault="000A36EC">
      <w:pPr>
        <w:jc w:val="both"/>
      </w:pPr>
    </w:p>
    <w:p w:rsidR="000A36EC" w:rsidP="000A36EC" w:rsidRDefault="000A36EC">
      <w:pPr>
        <w:jc w:val="both"/>
      </w:pPr>
      <w:r>
        <w:tab/>
      </w:r>
      <w:r>
        <w:tab/>
      </w:r>
      <w:r>
        <w:tab/>
        <w:t xml:space="preserve">              </w:t>
      </w:r>
      <w:r>
        <w:tab/>
        <w:t xml:space="preserve">  U Zagrebu 19. rujna 2019.</w:t>
      </w:r>
    </w:p>
    <w:p w:rsidR="000A36EC" w:rsidP="000A36EC" w:rsidRDefault="000A36EC">
      <w:pPr>
        <w:jc w:val="both"/>
      </w:pPr>
    </w:p>
    <w:p w:rsidR="000A36EC" w:rsidP="000A36EC" w:rsidRDefault="000A36EC">
      <w:pPr>
        <w:ind w:left="6372" w:firstLine="708"/>
        <w:jc w:val="both"/>
      </w:pPr>
      <w:r>
        <w:t>Sudac</w:t>
      </w:r>
    </w:p>
    <w:p w:rsidR="000A36EC" w:rsidP="000A36EC" w:rsidRDefault="000A36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Danijela Uzelac Ljubić, v.r.</w:t>
      </w:r>
    </w:p>
    <w:p w:rsidR="000A36EC" w:rsidP="000A36EC" w:rsidRDefault="000A36EC">
      <w:pPr>
        <w:jc w:val="both"/>
      </w:pPr>
    </w:p>
    <w:p w:rsidR="000A36EC" w:rsidP="000A36EC" w:rsidRDefault="000A36EC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Hrvatske.</w:t>
      </w:r>
    </w:p>
    <w:p w:rsidR="000A36EC" w:rsidP="000A36EC" w:rsidRDefault="000A36EC">
      <w:pPr>
        <w:jc w:val="both"/>
      </w:pPr>
    </w:p>
    <w:p w:rsidR="000A36EC" w:rsidP="000A36EC" w:rsidRDefault="000A36EC">
      <w:pPr>
        <w:jc w:val="both"/>
      </w:pPr>
      <w:r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:</w:t>
      </w:r>
    </w:p>
    <w:p w:rsidR="000A36EC" w:rsidP="000A36EC" w:rsidRDefault="000A36EC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Katarina Franjić</w:t>
      </w:r>
    </w:p>
    <w:p w:rsidR="000A36EC" w:rsidP="000A36EC" w:rsidRDefault="000A36EC">
      <w:pPr>
        <w:jc w:val="both"/>
      </w:pPr>
    </w:p>
    <w:p w:rsidR="000A36EC" w:rsidP="000A36EC" w:rsidRDefault="000A36EC">
      <w:pPr>
        <w:jc w:val="both"/>
      </w:pPr>
      <w:r>
        <w:tab/>
      </w:r>
      <w:r>
        <w:tab/>
      </w:r>
    </w:p>
    <w:p w:rsidR="000A36EC" w:rsidP="000A36EC" w:rsidRDefault="000A36EC">
      <w:pPr>
        <w:jc w:val="both"/>
      </w:pPr>
    </w:p>
    <w:p w:rsidR="00D86E46" w:rsidP="000A36EC" w:rsidRDefault="00D86E46">
      <w:pPr>
        <w:jc w:val="both"/>
      </w:pPr>
    </w:p>
    <w:sectPr w:rsidR="00D8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28F"/>
    <w:rsid w:val="000A36EC"/>
    <w:rsid w:val="002476F3"/>
    <w:rsid w:val="002A7995"/>
    <w:rsid w:val="005B7A24"/>
    <w:rsid w:val="007C2688"/>
    <w:rsid w:val="00B33708"/>
    <w:rsid w:val="00D86E46"/>
    <w:rsid w:val="00DD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3370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3708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A79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799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799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799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799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37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37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7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9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9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9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9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2019.</izvorni_sadrzaj>
    <derivirana_varijabla naziv="DomainObject.Predmet.DatumIzradeOptuznogAkta_1">28. kolovoza 2019.</derivirana_varijabla>
  </DomainObject.Predmet.DatumIzradeOptuznogAkta>
  <DomainObject.Predmet.DatumIzradeOptuznogAktaFormated>
    <izvorni_sadrzaj>28.8.2019.</izvorni_sadrzaj>
    <derivirana_varijabla naziv="DomainObject.Predmet.DatumIzradeOptuznogAktaFormated_1">28.8.2019.</derivirana_varijabla>
  </DomainObject.Predmet.DatumIzradeOptuznogAktaFormated>
  <DomainObject.Predmet.DatumOsnivanja>
    <izvorni_sadrzaj>28. kolovoza 2019.</izvorni_sadrzaj>
    <derivirana_varijabla naziv="DomainObject.Predmet.DatumOsnivanja_1">28.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2019.</izvorni_sadrzaj>
    <derivirana_varijabla naziv="DomainObject.Predmet.DatumPrimitkaOptuznogAkta_1">28.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St-2118/2019</izvorni_sadrzaj>
    <derivirana_varijabla naziv="DomainObject.Predmet.OznakaBroj_1">St-2118/2019</derivirana_varijabla>
  </DomainObject.Predmet.OznakaBroj>
  <DomainObject.Predmet.OznakaBrojOptuznogAkta>
    <izvorni_sadrzaj>04-06-19-3699</izvorni_sadrzaj>
    <derivirana_varijabla naziv="DomainObject.Predmet.OznakaBrojOptuznogAkta_1">04-06-19-3699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CRVENO JEZERO d.o.o. za usluge</izvorni_sadrzaj>
    <derivirana_varijabla naziv="DomainObject.Predmet.ProtustrankaFormated_1">  CRVENO JEZERO d.o.o. za usluge</derivirana_varijabla>
  </DomainObject.Predmet.ProtustrankaFormated>
  <DomainObject.Predmet.ProtustrankaFormatedOIB>
    <izvorni_sadrzaj>  CRVENO JEZERO d.o.o. za usluge, OIB 97862880929</izvorni_sadrzaj>
    <derivirana_varijabla naziv="DomainObject.Predmet.ProtustrankaFormatedOIB_1">  CRVENO JEZERO d.o.o. za usluge, OIB 97862880929</derivirana_varijabla>
  </DomainObject.Predmet.ProtustrankaFormatedOIB>
  <DomainObject.Predmet.ProtustrankaFormatedWithAdress>
    <izvorni_sadrzaj> CRVENO JEZERO d.o.o. za usluge, Radnička cesta 218, 10000 Zagreb</izvorni_sadrzaj>
    <derivirana_varijabla naziv="DomainObject.Predmet.ProtustrankaFormatedWithAdress_1"> CRVENO JEZERO d.o.o. za usluge, Radnička cesta 218, 10000 Zagreb</derivirana_varijabla>
  </DomainObject.Predmet.ProtustrankaFormatedWithAdress>
  <DomainObject.Predmet.ProtustrankaFormatedWithAdressOIB>
    <izvorni_sadrzaj> CRVENO JEZERO d.o.o. za usluge, OIB 97862880929, Radnička cesta 218, 10000 Zagreb</izvorni_sadrzaj>
    <derivirana_varijabla naziv="DomainObject.Predmet.ProtustrankaFormatedWithAdressOIB_1"> CRVENO JEZERO d.o.o. za usluge, OIB 97862880929, Radnička cesta 218, 10000 Zagreb</derivirana_varijabla>
  </DomainObject.Predmet.ProtustrankaFormatedWithAdressOIB>
  <DomainObject.Predmet.ProtustrankaWithAdress>
    <izvorni_sadrzaj>CRVENO JEZERO d.o.o. za usluge Radnička cesta 218, 10000 Zagreb</izvorni_sadrzaj>
    <derivirana_varijabla naziv="DomainObject.Predmet.ProtustrankaWithAdress_1">CRVENO JEZERO d.o.o. za usluge Radnička cesta 218, 10000 Zagreb</derivirana_varijabla>
  </DomainObject.Predmet.ProtustrankaWithAdress>
  <DomainObject.Predmet.ProtustrankaWithAdressOIB>
    <izvorni_sadrzaj>CRVENO JEZERO d.o.o. za usluge, OIB 97862880929, Radnička cesta 218, 10000 Zagreb</izvorni_sadrzaj>
    <derivirana_varijabla naziv="DomainObject.Predmet.ProtustrankaWithAdressOIB_1">CRVENO JEZERO d.o.o. za usluge, OIB 97862880929, Radnička cesta 218, 10000 Zagreb</derivirana_varijabla>
  </DomainObject.Predmet.ProtustrankaWithAdressOIB>
  <DomainObject.Predmet.ProtustrankaNazivFormated>
    <izvorni_sadrzaj>CRVENO JEZERO d.o.o. za usluge</izvorni_sadrzaj>
    <derivirana_varijabla naziv="DomainObject.Predmet.ProtustrankaNazivFormated_1">CRVENO JEZERO d.o.o. za usluge</derivirana_varijabla>
  </DomainObject.Predmet.ProtustrankaNazivFormated>
  <DomainObject.Predmet.ProtustrankaNazivFormatedOIB>
    <izvorni_sadrzaj>CRVENO JEZERO d.o.o. za usluge, OIB 97862880929</izvorni_sadrzaj>
    <derivirana_varijabla naziv="DomainObject.Predmet.ProtustrankaNazivFormatedOIB_1">CRVENO JEZERO d.o.o. za usluge, OIB 97862880929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CRVENO JEZERO d.o.o. za usluge</item>
    </izvorni_sadrzaj>
    <derivirana_varijabla naziv="DomainObject.Predmet.ProtuStrankaListFormated_1">
      <item>CRVENO JEZERO d.o.o. za usluge</item>
    </derivirana_varijabla>
  </DomainObject.Predmet.ProtuStrankaListFormated>
  <DomainObject.Predmet.ProtuStrankaListFormatedOIB>
    <izvorni_sadrzaj>
      <item>CRVENO JEZERO d.o.o. za usluge, OIB 97862880929</item>
    </izvorni_sadrzaj>
    <derivirana_varijabla naziv="DomainObject.Predmet.ProtuStrankaListFormatedOIB_1">
      <item>CRVENO JEZERO d.o.o. za usluge, OIB 97862880929</item>
    </derivirana_varijabla>
  </DomainObject.Predmet.ProtuStrankaListFormatedOIB>
  <DomainObject.Predmet.ProtuStrankaListFormatedWithAdress>
    <izvorni_sadrzaj>
      <item>CRVENO JEZERO d.o.o. za usluge, Radnička cesta 218, 10000 Zagreb</item>
    </izvorni_sadrzaj>
    <derivirana_varijabla naziv="DomainObject.Predmet.ProtuStrankaListFormatedWithAdress_1">
      <item>CRVENO JEZERO d.o.o. za usluge, Radnička cesta 218, 10000 Zagreb</item>
    </derivirana_varijabla>
  </DomainObject.Predmet.ProtuStrankaListFormatedWithAdress>
  <DomainObject.Predmet.ProtuStrankaListFormatedWithAdressOIB>
    <izvorni_sadrzaj>
      <item>CRVENO JEZERO d.o.o. za usluge, OIB 97862880929, Radnička cesta 218, 10000 Zagreb</item>
    </izvorni_sadrzaj>
    <derivirana_varijabla naziv="DomainObject.Predmet.ProtuStrankaListFormatedWithAdressOIB_1">
      <item>CRVENO JEZERO d.o.o. za usluge, OIB 97862880929, Radnička cesta 218, 10000 Zagreb</item>
    </derivirana_varijabla>
  </DomainObject.Predmet.ProtuStrankaListFormatedWithAdressOIB>
  <DomainObject.Predmet.ProtuStrankaListNazivFormated>
    <izvorni_sadrzaj>
      <item>CRVENO JEZERO d.o.o. za usluge</item>
    </izvorni_sadrzaj>
    <derivirana_varijabla naziv="DomainObject.Predmet.ProtuStrankaListNazivFormated_1">
      <item>CRVENO JEZERO d.o.o. za usluge</item>
    </derivirana_varijabla>
  </DomainObject.Predmet.ProtuStrankaListNazivFormated>
  <DomainObject.Predmet.ProtuStrankaListNazivFormatedOIB>
    <izvorni_sadrzaj>
      <item>CRVENO JEZERO d.o.o. za usluge, OIB 97862880929</item>
    </izvorni_sadrzaj>
    <derivirana_varijabla naziv="DomainObject.Predmet.ProtuStrankaListNazivFormatedOIB_1">
      <item>CRVENO JEZERO d.o.o. za usluge, OIB 97862880929</item>
    </derivirana_varijabla>
  </DomainObject.Predmet.ProtuStrankaListNazivFormatedOIB>
  <DomainObject.Predmet.OstaliListFormated>
    <izvorni_sadrzaj>
      <item>OTP banka Hrvatska d.d.</item>
      <item>Ante Žužul</item>
    </izvorni_sadrzaj>
    <derivirana_varijabla naziv="DomainObject.Predmet.OstaliListFormated_1">
      <item>OTP banka Hrvatska d.d.</item>
      <item>Ante Žužul</item>
    </derivirana_varijabla>
  </DomainObject.Predmet.OstaliListFormated>
  <DomainObject.Predmet.OstaliListFormatedOIB>
    <izvorni_sadrzaj>
      <item>OTP banka Hrvatska d.d.</item>
      <item>Ante Žužul, OIB 06251057067</item>
    </izvorni_sadrzaj>
    <derivirana_varijabla naziv="DomainObject.Predmet.OstaliListFormatedOIB_1">
      <item>OTP banka Hrvatska d.d.</item>
      <item>Ante Žužul, OIB 06251057067</item>
    </derivirana_varijabla>
  </DomainObject.Predmet.OstaliListFormatedOIB>
  <DomainObject.Predmet.OstaliListFormatedWithAdress>
    <izvorni_sadrzaj>
      <item>OTP banka Hrvatska d.d., Domovinskog rata 61, 21000 Split</item>
      <item>Ante Žužul, Šandora Petefija 92, 31327 Bilje</item>
    </izvorni_sadrzaj>
    <derivirana_varijabla naziv="DomainObject.Predmet.OstaliListFormatedWithAdress_1">
      <item>OTP banka Hrvatska d.d., Domovinskog rata 61, 21000 Split</item>
      <item>Ante Žužul, Šandora Petefija 92, 31327 Bilje</item>
    </derivirana_varijabla>
  </DomainObject.Predmet.OstaliListFormatedWithAdress>
  <DomainObject.Predmet.OstaliListFormatedWithAdressOIB>
    <izvorni_sadrzaj>
      <item>OTP banka Hrvatska d.d., Domovinskog rata 61, 21000 Split</item>
      <item>Ante Žužul, OIB 06251057067, Šandora Petefija 92, 31327 Bilje</item>
    </izvorni_sadrzaj>
    <derivirana_varijabla naziv="DomainObject.Predmet.OstaliListFormatedWithAdressOIB_1">
      <item>OTP banka Hrvatska d.d., Domovinskog rata 61, 21000 Split</item>
      <item>Ante Žužul, OIB 06251057067, Šandora Petefija 92, 31327 Bilje</item>
    </derivirana_varijabla>
  </DomainObject.Predmet.OstaliListFormatedWithAdressOIB>
  <DomainObject.Predmet.OstaliListNazivFormated>
    <izvorni_sadrzaj>
      <item>OTP banka Hrvatska d.d.</item>
      <item>Ante Žužul</item>
    </izvorni_sadrzaj>
    <derivirana_varijabla naziv="DomainObject.Predmet.OstaliListNazivFormated_1">
      <item>OTP banka Hrvatska d.d.</item>
      <item>Ante Žužul</item>
    </derivirana_varijabla>
  </DomainObject.Predmet.OstaliListNazivFormated>
  <DomainObject.Predmet.OstaliListNazivFormatedOIB>
    <izvorni_sadrzaj>
      <item>OTP banka Hrvatska d.d.</item>
      <item>Ante Žužul, OIB 06251057067</item>
    </izvorni_sadrzaj>
    <derivirana_varijabla naziv="DomainObject.Predmet.OstaliListNazivFormatedOIB_1">
      <item>OTP banka Hrvatska d.d.</item>
      <item>Ante Žužul, OIB 06251057067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CRVENO JEZERO d.o.o. za usluge</izvorni_sadrzaj>
    <derivirana_varijabla naziv="DomainObject.Predmet.ProtustrankaIDrugi_1">CRVENO JEZERO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CRVENO JEZERO d.o.o. za usluge, OIB 97862880929, Radnička cesta 218, 10000 Zagreb</izvorni_sadrzaj>
    <derivirana_varijabla naziv="DomainObject.Predmet.ProtustrankaIDrugiAdressOIB_1">CRVENO JEZERO d.o.o. za usluge, OIB 97862880929, Radnička cesta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CRVENO JEZERO d.o.o. za usluge</item>
      <item>Financijska agencija</item>
      <item>OTP banka Hrvatska d.d.</item>
      <item>Ante Žužul</item>
    </izvorni_sadrzaj>
    <derivirana_varijabla naziv="DomainObject.Predmet.SudioniciListNaziv_1">
      <item>CRVENO JEZERO d.o.o. za usluge</item>
      <item>Financijska agencija</item>
      <item>OTP banka Hrvatska d.d.</item>
      <item>Ante Žužul</item>
    </derivirana_varijabla>
  </DomainObject.Predmet.SudioniciListNaziv>
  <DomainObject.Predmet.SudioniciListAdressOIB>
    <izvorni_sadrzaj>
      <item>CRVENO JEZERO d.o.o. za usluge, OIB 97862880929, Radnička cesta 218,10000 Zagreb</item>
      <item>Financijska agencija, OIB 85821130368, TRG SVIBANJSKIH ŽRTAVA 1995. 1,10000 Zagreb</item>
      <item>OTP banka Hrvatska d.d., Domovinskog rata 61,21000 Split</item>
      <item>Ante Žužul, OIB 06251057067, Šandora Petefija 92,31327 Bilje</item>
    </izvorni_sadrzaj>
    <derivirana_varijabla naziv="DomainObject.Predmet.SudioniciListAdressOIB_1">
      <item>CRVENO JEZERO d.o.o. za usluge, OIB 97862880929, Radnička cesta 218,10000 Zagreb</item>
      <item>Financijska agencija, OIB 85821130368, TRG SVIBANJSKIH ŽRTAVA 1995. 1,10000 Zagreb</item>
      <item>OTP banka Hrvatska d.d., Domovinskog rata 61,21000 Split</item>
      <item>Ante Žužul, OIB 06251057067, Šandora Petefija 92,31327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97862880929</item>
      <item>, OIB 85821130368</item>
      <item>, OIB null</item>
      <item>, OIB 06251057067</item>
    </izvorni_sadrzaj>
    <derivirana_varijabla naziv="DomainObject.Predmet.SudioniciListNazivOIB_1">
      <item>, OIB 97862880929</item>
      <item>, OIB 85821130368</item>
      <item>, OIB null</item>
      <item>, OIB 06251057067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2019.</izvorni_sadrzaj>
    <derivirana_varijabla naziv="DomainObject.Predmet.DatumZadnjeOdrzaneSudskeRadnje_1">19. rujna 2019.</derivirana_varijabla>
  </DomainObject.Predmet.DatumZadnjeOdrzaneSudskeRadnje>
  <DomainObject.PredzadnjaOdlukaIzPredmeta.DatumDonosenjaOdluke>
    <izvorni_sadrzaj>29. kolovoza 2019.</izvorni_sadrzaj>
    <derivirana_varijabla naziv="DomainObject.PredzadnjaOdlukaIzPredmeta.DatumDonosenjaOdluke_1">29. kolovoza 2019.</derivirana_varijabla>
  </DomainObject.PredzadnjaOdlukaIzPredmeta.DatumDonosenjaOdluke>
  <DomainObject.PredzadnjaOdlukaIzPredmeta.Oznaka>
    <izvorni_sadrzaj>St-2118/2019-5</izvorni_sadrzaj>
    <derivirana_varijabla naziv="DomainObject.PredzadnjaOdlukaIzPredmeta.Oznaka_1">St-2118/2019-5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1027</properties:Words>
  <properties:Characters>5556</properties:Characters>
  <properties:Lines>116</properties:Lines>
  <properties:Paragraphs>24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2019-09-18T08:32:00Z</dcterms:created>
  <dc:creator>Danijela Uzelac</dc:creator>
  <dc:description/>
  <cp:keywords/>
  <cp:lastModifiedBy>Katarina Franjić</cp:lastModifiedBy>
  <dcterms:modified xmlns:xsi="http://www.w3.org/2001/XMLSchema-instance" xsi:type="dcterms:W3CDTF">2019-09-19T09:27:00Z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(st-2118-19 5. rješenje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