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2aa1" w14:paraId="d892aa1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AB11DF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343ED8">
        <w:rPr>
          <w:lang w:val="hr-HR"/>
        </w:rPr>
        <w:t>4</w:t>
      </w:r>
      <w:r w:rsidR="00AB11DF">
        <w:rPr>
          <w:lang w:val="hr-HR"/>
        </w:rPr>
        <w:t>91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AB11DF">
        <w:rPr>
          <w:lang w:val="hr-HR"/>
        </w:rPr>
        <w:t>MLADE, UDRUGA ZA ISTRAŽIVANJE I PROUČAVANJE KULTURNO-POVJESNE GRAĐE</w:t>
      </w:r>
      <w:r w:rsidR="0066343B">
        <w:rPr>
          <w:lang w:val="hr-HR"/>
        </w:rPr>
        <w:t>,</w:t>
      </w:r>
      <w:r w:rsidR="00AB11DF">
        <w:rPr>
          <w:lang w:val="hr-HR"/>
        </w:rPr>
        <w:t xml:space="preserve"> Zagreb, </w:t>
      </w:r>
      <w:proofErr w:type="spellStart"/>
      <w:r w:rsidR="008C76A0">
        <w:rPr>
          <w:lang w:val="hr-HR"/>
        </w:rPr>
        <w:t>Gramača</w:t>
      </w:r>
      <w:proofErr w:type="spellEnd"/>
      <w:r w:rsidR="008C76A0">
        <w:rPr>
          <w:lang w:val="hr-HR"/>
        </w:rPr>
        <w:t xml:space="preserve"> 5 L</w:t>
      </w:r>
      <w:r w:rsidR="00AB11DF">
        <w:rPr>
          <w:lang w:val="hr-HR"/>
        </w:rPr>
        <w:t xml:space="preserve">, </w:t>
      </w:r>
      <w:r w:rsidR="003734FC">
        <w:rPr>
          <w:lang w:val="hr-HR"/>
        </w:rPr>
        <w:t>OIB:</w:t>
      </w:r>
      <w:r w:rsidR="00AB11DF">
        <w:rPr>
          <w:lang w:val="hr-HR"/>
        </w:rPr>
        <w:t xml:space="preserve"> 33804539097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AB11DF">
        <w:rPr>
          <w:lang w:val="hr-HR"/>
        </w:rPr>
        <w:t>491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B11DF">
        <w:rPr>
          <w:lang w:val="hr-HR"/>
        </w:rPr>
        <w:t>6.324,16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AB11DF">
        <w:rPr>
          <w:lang w:val="hr-HR"/>
        </w:rPr>
        <w:t>Vice Vukojević,</w:t>
      </w:r>
      <w:r w:rsidR="00343ED8">
        <w:rPr>
          <w:lang w:val="hr-HR"/>
        </w:rPr>
        <w:t xml:space="preserve"> OIB: </w:t>
      </w:r>
      <w:r w:rsidR="00AB11DF">
        <w:rPr>
          <w:lang w:val="hr-HR"/>
        </w:rPr>
        <w:t>91242915032</w:t>
      </w:r>
      <w:r w:rsidR="00343ED8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E3468">
        <w:rPr>
          <w:lang w:val="hr-HR"/>
        </w:rPr>
        <w:t>22.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E3468">
        <w:rPr>
          <w:lang w:val="hr-HR"/>
        </w:rPr>
        <w:t>22</w:t>
      </w:r>
      <w:r w:rsidR="0094317E">
        <w:rPr>
          <w:lang w:val="hr-HR"/>
        </w:rPr>
        <w:t>.</w:t>
      </w:r>
      <w:r w:rsidR="007E3468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709" w:rsidR="00A45709">
      <w:r>
        <w:separator/>
      </w:r>
    </w:p>
  </w:endnote>
  <w:endnote w:id="0" w:type="continuationSeparator">
    <w:p w:rsidRDefault="00A45709" w:rsidR="00A45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709" w:rsidR="00A45709">
      <w:r>
        <w:separator/>
      </w:r>
    </w:p>
  </w:footnote>
  <w:footnote w:id="0" w:type="continuationSeparator">
    <w:p w:rsidRDefault="00A45709" w:rsidR="00A457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C5CB6"/>
    <w:rsid w:val="001D7388"/>
    <w:rsid w:val="00213DD9"/>
    <w:rsid w:val="002221FF"/>
    <w:rsid w:val="00223A6B"/>
    <w:rsid w:val="002248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17396"/>
    <w:rsid w:val="00537961"/>
    <w:rsid w:val="00543B57"/>
    <w:rsid w:val="005A2447"/>
    <w:rsid w:val="005A6A0A"/>
    <w:rsid w:val="005E601E"/>
    <w:rsid w:val="005E7F6D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06407"/>
    <w:rsid w:val="00725BCB"/>
    <w:rsid w:val="007E3468"/>
    <w:rsid w:val="007F06DD"/>
    <w:rsid w:val="00834CA1"/>
    <w:rsid w:val="00842273"/>
    <w:rsid w:val="008530FB"/>
    <w:rsid w:val="008638CA"/>
    <w:rsid w:val="00894A7D"/>
    <w:rsid w:val="008C365C"/>
    <w:rsid w:val="008C76A0"/>
    <w:rsid w:val="008F1AD1"/>
    <w:rsid w:val="008F42A8"/>
    <w:rsid w:val="00940231"/>
    <w:rsid w:val="0094317E"/>
    <w:rsid w:val="009648B4"/>
    <w:rsid w:val="00997840"/>
    <w:rsid w:val="00A042BF"/>
    <w:rsid w:val="00A45709"/>
    <w:rsid w:val="00A60269"/>
    <w:rsid w:val="00AA3A97"/>
    <w:rsid w:val="00AB11DF"/>
    <w:rsid w:val="00AD592E"/>
    <w:rsid w:val="00AE5829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75205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E6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0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E6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0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St-491/2016-2</izvorni_sadrzaj>
    <derivirana_varijabla naziv="DomainObject.Oznaka_1">St-491/2016-2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MLADE,UDRUGA ZA ISTRAŽIVANJE I PROUČAVANJE KULTURNO-POVJESNE GRAĐE</izvorni_sadrzaj>
    <derivirana_varijabla naziv="DomainObject.Predmet.ProtustrankaFormated_1">  MLADE,UDRUGA ZA ISTRAŽIVANJE I PROUČAVANJE KULTURNO-POVJESNE GRAĐE</derivirana_varijabla>
  </DomainObject.Predmet.ProtustrankaFormated>
  <DomainObject.Predmet.ProtustrankaFormatedOIB>
    <izvorni_sadrzaj>  MLADE,UDRUGA ZA ISTRAŽIVANJE I PROUČAVANJE KULTURNO-POVJESNE GRAĐE, OIB 33804539097</izvorni_sadrzaj>
    <derivirana_varijabla naziv="DomainObject.Predmet.ProtustrankaFormatedOIB_1">  MLADE,UDRUGA ZA ISTRAŽIVANJE I PROUČAVANJE KULTURNO-POVJESNE GRAĐE, OIB 33804539097</derivirana_varijabla>
  </DomainObject.Predmet.ProtustrankaFormatedOIB>
  <DomainObject.Predmet.ProtustrankaFormatedWithAdress>
    <izvorni_sadrzaj> MLADE,UDRUGA ZA ISTRAŽIVANJE I PROUČAVANJE KULTURNO-POVJESNE GRAĐE, Gramača 5 L, 10000 Zagreb</izvorni_sadrzaj>
    <derivirana_varijabla naziv="DomainObject.Predmet.ProtustrankaFormatedWithAdress_1"> MLADE,UDRUGA ZA ISTRAŽIVANJE I PROUČAVANJE KULTURNO-POVJESNE GRAĐE, Gramača 5 L, 10000 Zagreb</derivirana_varijabla>
  </DomainObject.Predmet.ProtustrankaFormatedWithAdress>
  <DomainObject.Predmet.ProtustrankaFormatedWithAdressOIB>
    <izvorni_sadrzaj> MLADE,UDRUGA ZA ISTRAŽIVANJE I PROUČAVANJE KULTURNO-POVJESNE GRAĐE, OIB 33804539097, Gramača 5 L, 10000 Zagreb</izvorni_sadrzaj>
    <derivirana_varijabla naziv="DomainObject.Predmet.ProtustrankaFormatedWithAdressOIB_1"> MLADE,UDRUGA ZA ISTRAŽIVANJE I PROUČAVANJE KULTURNO-POVJESNE GRAĐE, OIB 33804539097, Gramača 5 L, 10000 Zagreb</derivirana_varijabla>
  </DomainObject.Predmet.ProtustrankaFormatedWithAdressOIB>
  <DomainObject.Predmet.ProtustrankaWithAdress>
    <izvorni_sadrzaj>MLADE,UDRUGA ZA ISTRAŽIVANJE I PROUČAVANJE KULTURNO-POVJESNE GRAĐE Gramača 5 L, 10000 Zagreb</izvorni_sadrzaj>
    <derivirana_varijabla naziv="DomainObject.Predmet.ProtustrankaWithAdress_1">MLADE,UDRUGA ZA ISTRAŽIVANJE I PROUČAVANJE KULTURNO-POVJESNE GRAĐE Gramača 5 L, 10000 Zagreb</derivirana_varijabla>
  </DomainObject.Predmet.ProtustrankaWithAdress>
  <DomainObject.Predmet.ProtustrankaWithAdressOIB>
    <izvorni_sadrzaj>MLADE,UDRUGA ZA ISTRAŽIVANJE I PROUČAVANJE KULTURNO-POVJESNE GRAĐE, OIB 33804539097, Gramača 5 L, 10000 Zagreb</izvorni_sadrzaj>
    <derivirana_varijabla naziv="DomainObject.Predmet.ProtustrankaWithAdressOIB_1">MLADE,UDRUGA ZA ISTRAŽIVANJE I PROUČAVANJE KULTURNO-POVJESNE GRAĐE, OIB 33804539097, Gramača 5 L, 10000 Zagreb</derivirana_varijabla>
  </DomainObject.Predmet.ProtustrankaWithAdressOIB>
  <DomainObject.Predmet.ProtustrankaNazivFormated>
    <izvorni_sadrzaj>MLADE,UDRUGA ZA ISTRAŽIVANJE I PROUČAVANJE KULTURNO-POVJESNE GRAĐE</izvorni_sadrzaj>
    <derivirana_varijabla naziv="DomainObject.Predmet.ProtustrankaNazivFormated_1">MLADE,UDRUGA ZA ISTRAŽIVANJE I PROUČAVANJE KULTURNO-POVJESNE GRAĐE</derivirana_varijabla>
  </DomainObject.Predmet.ProtustrankaNazivFormated>
  <DomainObject.Predmet.ProtustrankaNazivFormatedOIB>
    <izvorni_sadrzaj>MLADE,UDRUGA ZA ISTRAŽIVANJE I PROUČAVANJE KULTURNO-POVJESNE GRAĐE, OIB 33804539097</izvorni_sadrzaj>
    <derivirana_varijabla naziv="DomainObject.Predmet.ProtustrankaNazivFormatedOIB_1">MLADE,UDRUGA ZA ISTRAŽIVANJE I PROUČAVANJE KULTURNO-POVJESNE GRAĐE, OIB 33804539097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MLADE,UDRUGA ZA ISTRAŽIVANJE I PROUČAVANJE KULTURNO-POVJESNE GRAĐE</item>
    </izvorni_sadrzaj>
    <derivirana_varijabla naziv="DomainObject.Predmet.ProtuStrankaListFormated_1">
      <item>MLADE,UDRUGA ZA ISTRAŽIVANJE I PROUČAVANJE KULTURNO-POVJESNE GRAĐE</item>
    </derivirana_varijabla>
  </DomainObject.Predmet.ProtuStrankaListFormated>
  <DomainObject.Predmet.ProtuStrankaListFormatedOIB>
    <izvorni_sadrzaj>
      <item>MLADE,UDRUGA ZA ISTRAŽIVANJE I PROUČAVANJE KULTURNO-POVJESNE GRAĐE, OIB 33804539097</item>
    </izvorni_sadrzaj>
    <derivirana_varijabla naziv="DomainObject.Predmet.ProtuStrankaListFormatedOIB_1">
      <item>MLADE,UDRUGA ZA ISTRAŽIVANJE I PROUČAVANJE KULTURNO-POVJESNE GRAĐE, OIB 33804539097</item>
    </derivirana_varijabla>
  </DomainObject.Predmet.ProtuStrankaListFormatedOIB>
  <DomainObject.Predmet.ProtuStrankaListFormatedWithAdress>
    <izvorni_sadrzaj>
      <item>MLADE,UDRUGA ZA ISTRAŽIVANJE I PROUČAVANJE KULTURNO-POVJESNE GRAĐE, Gramača 5 L, 10000 Zagreb</item>
    </izvorni_sadrzaj>
    <derivirana_varijabla naziv="DomainObject.Predmet.ProtuStrankaListFormatedWithAdress_1">
      <item>MLADE,UDRUGA ZA ISTRAŽIVANJE I PROUČAVANJE KULTURNO-POVJESNE GRAĐE, Gramača 5 L, 10000 Zagreb</item>
    </derivirana_varijabla>
  </DomainObject.Predmet.ProtuStrankaListFormatedWithAdress>
  <DomainObject.Predmet.ProtuStrankaListFormatedWithAdressOIB>
    <izvorni_sadrzaj>
      <item>MLADE,UDRUGA ZA ISTRAŽIVANJE I PROUČAVANJE KULTURNO-POVJESNE GRAĐE, OIB 33804539097, Gramača 5 L, 10000 Zagreb</item>
    </izvorni_sadrzaj>
    <derivirana_varijabla naziv="DomainObject.Predmet.ProtuStrankaListFormatedWithAdressOIB_1">
      <item>MLADE,UDRUGA ZA ISTRAŽIVANJE I PROUČAVANJE KULTURNO-POVJESNE GRAĐE, OIB 33804539097, Gramača 5 L, 10000 Zagreb</item>
    </derivirana_varijabla>
  </DomainObject.Predmet.ProtuStrankaListFormatedWithAdressOIB>
  <DomainObject.Predmet.ProtuStrankaListNazivFormated>
    <izvorni_sadrzaj>
      <item>MLADE,UDRUGA ZA ISTRAŽIVANJE I PROUČAVANJE KULTURNO-POVJESNE GRAĐE</item>
    </izvorni_sadrzaj>
    <derivirana_varijabla naziv="DomainObject.Predmet.ProtuStrankaListNazivFormated_1">
      <item>MLADE,UDRUGA ZA ISTRAŽIVANJE I PROUČAVANJE KULTURNO-POVJESNE GRAĐE</item>
    </derivirana_varijabla>
  </DomainObject.Predmet.ProtuStrankaListNazivFormated>
  <DomainObject.Predmet.ProtuStrankaListNazivFormatedOIB>
    <izvorni_sadrzaj>
      <item>MLADE,UDRUGA ZA ISTRAŽIVANJE I PROUČAVANJE KULTURNO-POVJESNE GRAĐE, OIB 33804539097</item>
    </izvorni_sadrzaj>
    <derivirana_varijabla naziv="DomainObject.Predmet.ProtuStrankaListNazivFormatedOIB_1">
      <item>MLADE,UDRUGA ZA ISTRAŽIVANJE I PROUČAVANJE KULTURNO-POVJESNE GRAĐE, OIB 33804539097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St-491/2016-2</izvorni_sadrzaj>
    <derivirana_varijabla naziv="DomainObject.PoslovniBrojDokumenta_1">St-491/2016-2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MLADE,UDRUGA ZA ISTRAŽIVANJE I PROUČAVANJE KULTURNO-POVJESNE GRAĐE</izvorni_sadrzaj>
    <derivirana_varijabla naziv="DomainObject.Predmet.ProtustrankaIDrugi_1">MLADE,UDRUGA ZA ISTRAŽIVANJE I PROUČAVANJE KULTURNO-POVJESNE GRAĐE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MLADE,UDRUGA ZA ISTRAŽIVANJE I PROUČAVANJE KULTURNO-POVJESNE GRAĐE, OIB 33804539097, Gramača 5 L, 10000 Zagreb</izvorni_sadrzaj>
    <derivirana_varijabla naziv="DomainObject.Predmet.ProtustrankaIDrugiAdressOIB_1">MLADE,UDRUGA ZA ISTRAŽIVANJE I PROUČAVANJE KULTURNO-POVJESNE GRAĐE, OIB 33804539097, Gramača 5 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MLADE,UDRUGA ZA ISTRAŽIVANJE I PROUČAVANJE KULTURNO-POVJESNE GRAĐE</item>
      <item>FINA Regionalni centar Zagreb</item>
    </izvorni_sadrzaj>
    <derivirana_varijabla naziv="DomainObject.Predmet.SudioniciListNaziv_1">
      <item>MLADE,UDRUGA ZA ISTRAŽIVANJE I PROUČAVANJE KULTURNO-POVJESNE GRAĐE</item>
      <item>FINA Regionalni centar Zagreb</item>
    </derivirana_varijabla>
  </DomainObject.Predmet.SudioniciListNaziv>
  <DomainObject.Predmet.SudioniciListAdressOIB>
    <izvorni_sadrzaj>
      <item>MLADE,UDRUGA ZA ISTRAŽIVANJE I PROUČAVANJE KULTURNO-POVJESNE GRAĐE, OIB 33804539097, Gramača 5 L,10000 Zagreb</item>
      <item>FINA Regionalni centar Zagreb, OIB 85821130368, Trg svibanjskih žrtava 1995. 1,10000 Zagreb</item>
    </izvorni_sadrzaj>
    <derivirana_varijabla naziv="DomainObject.Predmet.SudioniciListAdressOIB_1">
      <item>MLADE,UDRUGA ZA ISTRAŽIVANJE I PROUČAVANJE KULTURNO-POVJESNE GRAĐE, OIB 33804539097, Gramača 5 L,10000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33804539097</item>
      <item>, OIB 85821130368</item>
    </izvorni_sadrzaj>
    <derivirana_varijabla naziv="DomainObject.Predmet.SudioniciListNazivOIB_1">
      <item>, OIB 33804539097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294</properties:Words>
  <properties:Characters>1662</properties:Characters>
  <properties:Lines>50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2016-09-21T11:54:00Z</dcterms:created>
  <dc:creator>553y7k3</dc:creator>
  <cp:lastModifiedBy>Željka Vitez</cp:lastModifiedBy>
  <cp:lastPrinted>2016-09-22T06:55:00Z</cp:lastPrinted>
  <dcterms:modified xmlns:xsi="http://www.w3.org/2001/XMLSchema-instance" xsi:type="dcterms:W3CDTF">2016-09-22T09:22:00Z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St-491/2016-2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