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24907" w14:paraId="3b24907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66200A">
        <w:t>3</w:t>
      </w:r>
      <w:r w:rsidR="00CA0AA4">
        <w:t>75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6817DE">
        <w:t xml:space="preserve"> </w:t>
      </w:r>
      <w:r w:rsidR="00CA0AA4">
        <w:t xml:space="preserve">ČOKOLADNA KUTIJA jednostavno društvo s ograničenom odgovornošću za ugostiteljstvo i usluge Zagreb, </w:t>
      </w:r>
      <w:proofErr w:type="spellStart"/>
      <w:r w:rsidR="00CA0AA4">
        <w:t>Bogovićeva</w:t>
      </w:r>
      <w:proofErr w:type="spellEnd"/>
      <w:r w:rsidR="00CA0AA4">
        <w:t xml:space="preserve"> 1, </w:t>
      </w:r>
      <w:proofErr w:type="spellStart"/>
      <w:r w:rsidR="00CA0AA4">
        <w:t>OIB</w:t>
      </w:r>
      <w:proofErr w:type="spellEnd"/>
      <w:r w:rsidR="00CA0AA4">
        <w:t xml:space="preserve">: 85201079830, </w:t>
      </w:r>
      <w:proofErr w:type="spellStart"/>
      <w:r w:rsidR="00CA0AA4">
        <w:t>MBS</w:t>
      </w:r>
      <w:proofErr w:type="spellEnd"/>
      <w:r w:rsidR="00CA0AA4">
        <w:t>: 080972527, dana 10.</w:t>
      </w:r>
      <w:r w:rsidR="00AB5A25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r w:rsidR="00CA0AA4">
        <w:t xml:space="preserve">ČOKOLADNA KUTIJA jednostavno društvo s ograničenom odgovornošću za ugostiteljstvo i usluge Zagreb, </w:t>
      </w:r>
      <w:proofErr w:type="spellStart"/>
      <w:r w:rsidR="00CA0AA4">
        <w:t>Bogovićeva</w:t>
      </w:r>
      <w:proofErr w:type="spellEnd"/>
      <w:r w:rsidR="00CA0AA4">
        <w:t xml:space="preserve"> 1, </w:t>
      </w:r>
      <w:proofErr w:type="spellStart"/>
      <w:r w:rsidR="00CA0AA4">
        <w:t>OIB</w:t>
      </w:r>
      <w:proofErr w:type="spellEnd"/>
      <w:r w:rsidR="00CA0AA4">
        <w:t xml:space="preserve">: 85201079830, </w:t>
      </w:r>
      <w:proofErr w:type="spellStart"/>
      <w:r w:rsidR="00CA0AA4">
        <w:t>MBS</w:t>
      </w:r>
      <w:proofErr w:type="spellEnd"/>
      <w:r w:rsidR="00CA0AA4">
        <w:t>: 080972527.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06447F">
        <w:t xml:space="preserve">David Jakovljević, </w:t>
      </w:r>
      <w:proofErr w:type="spellStart"/>
      <w:r w:rsidR="0006447F">
        <w:t>OIB</w:t>
      </w:r>
      <w:proofErr w:type="spellEnd"/>
      <w:r w:rsidR="0006447F">
        <w:t xml:space="preserve">: 63014812654, Sesvete, </w:t>
      </w:r>
      <w:proofErr w:type="spellStart"/>
      <w:r w:rsidR="0006447F">
        <w:t>Kašinska</w:t>
      </w:r>
      <w:proofErr w:type="spellEnd"/>
      <w:r w:rsidR="0006447F">
        <w:t xml:space="preserve"> 7</w:t>
      </w:r>
      <w:r w:rsidR="0066200A">
        <w:t>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r w:rsidR="00CA0AA4">
        <w:t xml:space="preserve">ČOKOLADNA KUTIJA jednostavno društvo s ograničenom odgovornošću za ugostiteljstvo i usluge Zagreb, </w:t>
      </w:r>
      <w:proofErr w:type="spellStart"/>
      <w:r w:rsidR="00CA0AA4">
        <w:t>Bogovićeva</w:t>
      </w:r>
      <w:proofErr w:type="spellEnd"/>
      <w:r w:rsidR="00CA0AA4">
        <w:t xml:space="preserve"> 1, </w:t>
      </w:r>
      <w:proofErr w:type="spellStart"/>
      <w:r w:rsidR="00CA0AA4">
        <w:t>OIB</w:t>
      </w:r>
      <w:proofErr w:type="spellEnd"/>
      <w:r w:rsidR="00CA0AA4">
        <w:t xml:space="preserve">: 85201079830, </w:t>
      </w:r>
      <w:proofErr w:type="spellStart"/>
      <w:r w:rsidR="00CA0AA4">
        <w:t>MBS</w:t>
      </w:r>
      <w:proofErr w:type="spellEnd"/>
      <w:r w:rsidR="00CA0AA4">
        <w:t>: 080972527.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B5A25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CA0AA4">
        <w:rPr>
          <w:bCs/>
        </w:rPr>
        <w:t>27. studenoga</w:t>
      </w:r>
      <w:r w:rsidR="006817DE">
        <w:rPr>
          <w:bCs/>
        </w:rPr>
        <w:t xml:space="preserve"> 2017.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6817DE">
        <w:rPr>
          <w:bCs/>
        </w:rPr>
        <w:t>7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6817DE">
        <w:rPr>
          <w:bCs/>
        </w:rPr>
        <w:t>7-</w:t>
      </w:r>
      <w:r w:rsidR="00CA0AA4">
        <w:rPr>
          <w:bCs/>
        </w:rPr>
        <w:t>5548 od 23. studenoga</w:t>
      </w:r>
      <w:r w:rsidR="006817DE">
        <w:rPr>
          <w:bCs/>
        </w:rPr>
        <w:t xml:space="preserve"> 2017.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r w:rsidR="00CA0AA4">
        <w:t xml:space="preserve">ČOKOLADNA KUTIJA jednostavno društvo s ograničenom odgovornošću za ugostiteljstvo i usluge Zagreb, </w:t>
      </w:r>
      <w:proofErr w:type="spellStart"/>
      <w:r w:rsidR="00CA0AA4">
        <w:t>Bogovićeva</w:t>
      </w:r>
      <w:proofErr w:type="spellEnd"/>
      <w:r w:rsidR="00CA0AA4">
        <w:t xml:space="preserve"> 1, </w:t>
      </w:r>
      <w:proofErr w:type="spellStart"/>
      <w:r w:rsidR="00CA0AA4">
        <w:t>OIB</w:t>
      </w:r>
      <w:proofErr w:type="spellEnd"/>
      <w:r w:rsidR="00CA0AA4">
        <w:t xml:space="preserve">: 85201079830, </w:t>
      </w:r>
      <w:proofErr w:type="spellStart"/>
      <w:r w:rsidR="00CA0AA4">
        <w:t>MBS</w:t>
      </w:r>
      <w:proofErr w:type="spellEnd"/>
      <w:r w:rsidR="00CA0AA4">
        <w:t>: 080972527.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St-3</w:t>
      </w:r>
      <w:r w:rsidR="00CA0AA4">
        <w:t>75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AB5A25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CA0AA4">
        <w:t>7</w:t>
      </w:r>
      <w:r w:rsidR="006817DE">
        <w:t>. svibnja</w:t>
      </w:r>
      <w:r>
        <w:t xml:space="preserve"> 2018., objavio oglas na mrežnoj stranici e-oglasna ploča sudova pod poslovnim brojem St-3</w:t>
      </w:r>
      <w:r w:rsidR="00CA0AA4">
        <w:t>75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CA0AA4">
        <w:t>10</w:t>
      </w:r>
      <w:r w:rsidR="00AB5A25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B5A25">
        <w:t xml:space="preserve">ečajni </w:t>
      </w:r>
      <w:r>
        <w:t>uprav</w:t>
      </w:r>
      <w:r w:rsidR="00AB5A25">
        <w:t>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0B65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17DE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B5A25"/>
    <w:rsid w:val="00AC0993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0AA4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0B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10B6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10B6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B6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B6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0B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10B6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10B6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B6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B6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St-375/2018</izvorni_sadrzaj>
    <derivirana_varijabla naziv="DomainObject.Predmet.OznakaBroj_1">St-375/2018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ČOKOLADNA KUTIJA jednostavno društvo s ograničenom odgovornošću za ugostiteljstvo i usluge</izvorni_sadrzaj>
    <derivirana_varijabla naziv="DomainObject.Predmet.ProtustrankaFormated_1">  ČOKOLADNA KUTIJA jednostavno društvo s ograničenom odgovornošću za ugostiteljstvo i usluge</derivirana_varijabla>
  </DomainObject.Predmet.ProtustrankaFormated>
  <DomainObject.Predmet.ProtustrankaFormatedOIB>
    <izvorni_sadrzaj>  ČOKOLADNA KUTIJA jednostavno društvo s ograničenom odgovornošću za ugostiteljstvo i usluge, OIB 85201079830</izvorni_sadrzaj>
    <derivirana_varijabla naziv="DomainObject.Predmet.ProtustrankaFormatedOIB_1">  ČOKOLADNA KUTIJA jednostavno društvo s ograničenom odgovornošću za ugostiteljstvo i usluge, OIB 85201079830</derivirana_varijabla>
  </DomainObject.Predmet.ProtustrankaFormatedOIB>
  <DomainObject.Predmet.ProtustrankaFormatedWithAdress>
    <izvorni_sadrzaj> ČOKOLADNA KUTIJA jednostavno društvo s ograničenom odgovornošću za ugostiteljstvo i usluge, Bogovićeva 1, 10000 Zagreb</izvorni_sadrzaj>
    <derivirana_varijabla naziv="DomainObject.Predmet.ProtustrankaFormatedWithAdress_1"> ČOKOLADNA KUTIJA jednostavno društvo s ograničenom odgovornošću za ugostiteljstvo i usluge, Bogovićeva 1, 10000 Zagreb</derivirana_varijabla>
  </DomainObject.Predmet.ProtustrankaFormatedWithAdress>
  <DomainObject.Predmet.ProtustrankaFormatedWithAdressOIB>
    <izvorni_sadrzaj> ČOKOLADNA KUTIJA jednostavno društvo s ograničenom odgovornošću za ugostiteljstvo i usluge, OIB 85201079830, Bogovićeva 1, 10000 Zagreb</izvorni_sadrzaj>
    <derivirana_varijabla naziv="DomainObject.Predmet.ProtustrankaFormatedWithAdressOIB_1"> ČOKOLADNA KUTIJA jednostavno društvo s ograničenom odgovornošću za ugostiteljstvo i usluge, OIB 85201079830, Bogovićeva 1, 10000 Zagreb</derivirana_varijabla>
  </DomainObject.Predmet.ProtustrankaFormatedWithAdressOIB>
  <DomainObject.Predmet.ProtustrankaWithAdress>
    <izvorni_sadrzaj>ČOKOLADNA KUTIJA jednostavno društvo s ograničenom odgovornošću za ugostiteljstvo i usluge Bogovićeva 1, 10000 Zagreb</izvorni_sadrzaj>
    <derivirana_varijabla naziv="DomainObject.Predmet.ProtustrankaWithAdress_1">ČOKOLADNA KUTIJA jednostavno društvo s ograničenom odgovornošću za ugostiteljstvo i usluge Bogovićeva 1, 10000 Zagreb</derivirana_varijabla>
  </DomainObject.Predmet.ProtustrankaWithAdress>
  <DomainObject.Predmet.ProtustrankaWithAdressOIB>
    <izvorni_sadrzaj>ČOKOLADNA KUTIJA jednostavno društvo s ograničenom odgovornošću za ugostiteljstvo i usluge, OIB 85201079830, Bogovićeva 1, 10000 Zagreb</izvorni_sadrzaj>
    <derivirana_varijabla naziv="DomainObject.Predmet.ProtustrankaWithAdressOIB_1">ČOKOLADNA KUTIJA jednostavno društvo s ograničenom odgovornošću za ugostiteljstvo i usluge, OIB 85201079830, Bogovićeva 1, 10000 Zagreb</derivirana_varijabla>
  </DomainObject.Predmet.ProtustrankaWithAdressOIB>
  <DomainObject.Predmet.ProtustrankaNazivFormated>
    <izvorni_sadrzaj>ČOKOLADNA KUTIJA jednostavno društvo s ograničenom odgovornošću za ugostiteljstvo i usluge</izvorni_sadrzaj>
    <derivirana_varijabla naziv="DomainObject.Predmet.ProtustrankaNazivFormated_1">ČOKOLADNA KUTIJA jednostavno društvo s ograničenom odgovornošću za ugostiteljstvo i usluge</derivirana_varijabla>
  </DomainObject.Predmet.ProtustrankaNazivFormated>
  <DomainObject.Predmet.ProtustrankaNazivFormatedOIB>
    <izvorni_sadrzaj>ČOKOLADNA KUTIJA jednostavno društvo s ograničenom odgovornošću za ugostiteljstvo i usluge, OIB 85201079830</izvorni_sadrzaj>
    <derivirana_varijabla naziv="DomainObject.Predmet.ProtustrankaNazivFormatedOIB_1">ČOKOLADNA KUTIJA jednostavno društvo s ograničenom odgovornošću za ugostiteljstvo i usluge, OIB 85201079830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ČOKOLADNA KUTIJA jednostavno društvo s ograničenom odgovornošću za ugostiteljstvo i usluge</item>
    </izvorni_sadrzaj>
    <derivirana_varijabla naziv="DomainObject.Predmet.ProtuStrankaListFormated_1">
      <item>ČOKOLADNA KUTIJA jednostavno društvo s ograničenom odgovornošću za ugostiteljstvo i usluge</item>
    </derivirana_varijabla>
  </DomainObject.Predmet.ProtuStrankaListFormated>
  <DomainObject.Predmet.ProtuStrankaListFormatedOIB>
    <izvorni_sadrzaj>
      <item>ČOKOLADNA KUTIJA jednostavno društvo s ograničenom odgovornošću za ugostiteljstvo i usluge, OIB 85201079830</item>
    </izvorni_sadrzaj>
    <derivirana_varijabla naziv="DomainObject.Predmet.ProtuStrankaListFormatedOIB_1">
      <item>ČOKOLADNA KUTIJA jednostavno društvo s ograničenom odgovornošću za ugostiteljstvo i usluge, OIB 85201079830</item>
    </derivirana_varijabla>
  </DomainObject.Predmet.ProtuStrankaListFormatedOIB>
  <DomainObject.Predmet.ProtuStrankaListFormatedWithAdress>
    <izvorni_sadrzaj>
      <item>ČOKOLADNA KUTIJA jednostavno društvo s ograničenom odgovornošću za ugostiteljstvo i usluge, Bogovićeva 1, 10000 Zagreb</item>
    </izvorni_sadrzaj>
    <derivirana_varijabla naziv="DomainObject.Predmet.ProtuStrankaListFormatedWithAdress_1">
      <item>ČOKOLADNA KUTIJA jednostavno društvo s ograničenom odgovornošću za ugostiteljstvo i usluge, Bogovićeva 1, 10000 Zagreb</item>
    </derivirana_varijabla>
  </DomainObject.Predmet.ProtuStrankaListFormatedWithAdress>
  <DomainObject.Predmet.ProtuStrankaListFormatedWithAdressOIB>
    <izvorni_sadrzaj>
      <item>ČOKOLADNA KUTIJA jednostavno društvo s ograničenom odgovornošću za ugostiteljstvo i usluge, OIB 85201079830, Bogovićeva 1, 10000 Zagreb</item>
    </izvorni_sadrzaj>
    <derivirana_varijabla naziv="DomainObject.Predmet.ProtuStrankaListFormatedWithAdressOIB_1">
      <item>ČOKOLADNA KUTIJA jednostavno društvo s ograničenom odgovornošću za ugostiteljstvo i usluge, OIB 85201079830, Bogovićeva 1, 10000 Zagreb</item>
    </derivirana_varijabla>
  </DomainObject.Predmet.ProtuStrankaListFormatedWithAdressOIB>
  <DomainObject.Predmet.ProtuStrankaListNazivFormated>
    <izvorni_sadrzaj>
      <item>ČOKOLADNA KUTIJA jednostavno društvo s ograničenom odgovornošću za ugostiteljstvo i usluge</item>
    </izvorni_sadrzaj>
    <derivirana_varijabla naziv="DomainObject.Predmet.ProtuStrankaListNazivFormated_1">
      <item>ČOKOLADNA KUTIJA jednostavno društvo s ograničenom odgovornošću za ugostiteljstvo i usluge</item>
    </derivirana_varijabla>
  </DomainObject.Predmet.ProtuStrankaListNazivFormated>
  <DomainObject.Predmet.ProtuStrankaListNazivFormatedOIB>
    <izvorni_sadrzaj>
      <item>ČOKOLADNA KUTIJA jednostavno društvo s ograničenom odgovornošću za ugostiteljstvo i usluge, OIB 85201079830</item>
    </izvorni_sadrzaj>
    <derivirana_varijabla naziv="DomainObject.Predmet.ProtuStrankaListNazivFormatedOIB_1">
      <item>ČOKOLADNA KUTIJA jednostavno društvo s ograničenom odgovornošću za ugostiteljstvo i usluge, OIB 85201079830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ČOKOLADNA KUTIJA jednostavno društvo s ograničenom odgovornošću za ugostiteljstvo i usluge</izvorni_sadrzaj>
    <derivirana_varijabla naziv="DomainObject.Predmet.ProtustrankaIDrugi_1">ČOKOLADNA KUTIJA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ČOKOLADNA KUTIJA jednostavno društvo s ograničenom odgovornošću za ugostiteljstvo i usluge, OIB 85201079830, Bogovićeva 1, 10000 Zagreb</izvorni_sadrzaj>
    <derivirana_varijabla naziv="DomainObject.Predmet.ProtustrankaIDrugiAdressOIB_1">ČOKOLADNA KUTIJA jednostavno društvo s ograničenom odgovornošću za ugostiteljstvo i usluge, OIB 85201079830, Bogovićeva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ČOKOLADNA KUTIJA jednostavno društvo s ograničenom odgovornošću za ugostiteljstvo i usluge</item>
      <item>FINA Regionalni centar Zagreb</item>
    </izvorni_sadrzaj>
    <derivirana_varijabla naziv="DomainObject.Predmet.SudioniciListNaziv_1">
      <item>ČOKOLADNA KUTIJA jednostavno društvo s ograničenom odgovornošću za ugostiteljstvo i usluge</item>
      <item>FINA Regionalni centar Zagreb</item>
    </derivirana_varijabla>
  </DomainObject.Predmet.SudioniciListNaziv>
  <DomainObject.Predmet.SudioniciListAdressOIB>
    <izvorni_sadrzaj>
      <item>ČOKOLADNA KUTIJA jednostavno društvo s ograničenom odgovornošću za ugostiteljstvo i usluge, OIB 85201079830, Bogovićeva 1,10000 Zagreb</item>
      <item>FINA Regionalni centar Zagreb, OIB 85821130368, Trg svibanjskih žrtava 1995. br. 1,10000 Zagreb</item>
    </izvorni_sadrzaj>
    <derivirana_varijabla naziv="DomainObject.Predmet.SudioniciListAdressOIB_1">
      <item>ČOKOLADNA KUTIJA jednostavno društvo s ograničenom odgovornošću za ugostiteljstvo i usluge, OIB 85201079830, Bogovićeva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85201079830</item>
      <item>, OIB 85821130368</item>
    </izvorni_sadrzaj>
    <derivirana_varijabla naziv="DomainObject.Predmet.SudioniciListNazivOIB_1">
      <item>, OIB 85201079830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B783FD-7A74-4A80-8A7E-C4510CCB11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594</properties:Words>
  <properties:Characters>3359</properties:Characters>
  <properties:Lines>89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2018-09-10T06:10:00Z</dcterms:created>
  <dc:creator>Korisnik</dc:creator>
  <cp:lastModifiedBy>Ljiljana Floršić</cp:lastModifiedBy>
  <cp:lastPrinted>2018-08-27T11:58:00Z</cp:lastPrinted>
  <dcterms:modified xmlns:xsi="http://www.w3.org/2001/XMLSchema-instance" xsi:type="dcterms:W3CDTF">2018-09-10T06:11:00Z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(St-375-18 - otvara-zaključuje skr. st. post. - David Jakovljević.docx)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