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d03e" w14:paraId="694d03e" w:rsidRDefault="0002728A" w:rsidP="00975011" w:rsidR="0002728A">
      <w:pPr>
        <w:tabs>
          <w:tab w:pos="9072" w:val="right"/>
        </w:tabs>
        <w:ind w:firstLine="567" w:left="567"/>
        <w:jc w:val="right"/>
        <w15:collapsed w:val="false"/>
      </w:pPr>
      <w:bookmarkStart w:name="_GoBack" w:id="0"/>
      <w:bookmarkEnd w:id="0"/>
      <w:r>
        <w:rPr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1222375</wp:posOffset>
            </wp:positionH>
            <wp:positionV relativeFrom="paragraph">
              <wp:posOffset>-369570</wp:posOffset>
            </wp:positionV>
            <wp:extent cy="639445" cx="591820"/>
            <wp:effectExtent b="8255" r="0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9445" cx="59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2728A" w:rsidP="00975011" w:rsidR="0002728A">
      <w:r>
        <w:t xml:space="preserve">               </w:t>
      </w:r>
    </w:p>
    <w:p w:rsidRDefault="0002728A" w:rsidP="00975011" w:rsidR="0002728A">
      <w:r>
        <w:tab/>
        <w:t xml:space="preserve">     REPUBLIKA HRVATSKA</w:t>
      </w:r>
    </w:p>
    <w:p w:rsidRDefault="0002728A" w:rsidP="00975011" w:rsidR="0002728A">
      <w:pPr>
        <w:rPr>
          <w:b/>
        </w:rPr>
      </w:pPr>
      <w:r>
        <w:rPr>
          <w:b/>
        </w:rPr>
        <w:t>OPĆINSKI GRAĐANSKI SUD U ZAGREBU</w:t>
      </w:r>
    </w:p>
    <w:p w:rsidRDefault="0002728A" w:rsidP="00975011" w:rsidR="0002728A">
      <w:pPr>
        <w:tabs>
          <w:tab w:pos="0" w:val="right"/>
        </w:tabs>
        <w:ind w:right="-567"/>
        <w:jc w:val="both"/>
      </w:pPr>
      <w:r>
        <w:rPr>
          <w:b/>
        </w:rPr>
        <w:tab/>
        <w:t xml:space="preserve">       </w:t>
      </w:r>
      <w:r>
        <w:t>Ulica grada Vukovara 84</w:t>
      </w:r>
    </w:p>
    <w:p w:rsidRDefault="00762CF6" w:rsidP="0025696E" w:rsidR="00762CF6">
      <w:pPr>
        <w:pStyle w:val="Bezproreda"/>
      </w:pPr>
    </w:p>
    <w:p w:rsidRDefault="00762CF6" w:rsidR="00762CF6"/>
    <w:p w:rsidRDefault="00E04448" w:rsidP="00360E8A" w:rsidR="00762C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60E8A">
        <w:tab/>
      </w:r>
      <w:r w:rsidR="00CA0FBB">
        <w:t xml:space="preserve">                   </w:t>
      </w:r>
      <w:r w:rsidR="0025696E">
        <w:t>Poslovni</w:t>
      </w:r>
      <w:r>
        <w:t xml:space="preserve"> broj: </w:t>
      </w:r>
      <w:r w:rsidR="0079595E">
        <w:t>67</w:t>
      </w:r>
      <w:r w:rsidR="0025696E">
        <w:t xml:space="preserve"> </w:t>
      </w:r>
      <w:proofErr w:type="spellStart"/>
      <w:r w:rsidR="0025696E">
        <w:t>Sp</w:t>
      </w:r>
      <w:proofErr w:type="spellEnd"/>
      <w:r w:rsidR="0025696E">
        <w:t>-</w:t>
      </w:r>
      <w:r w:rsidR="007461EE">
        <w:t>853</w:t>
      </w:r>
      <w:r w:rsidR="00B62D36">
        <w:t>/</w:t>
      </w:r>
      <w:r w:rsidR="00E97B85">
        <w:t>1</w:t>
      </w:r>
      <w:r w:rsidR="007461EE">
        <w:t>9</w:t>
      </w:r>
      <w:r w:rsidR="00B62D36">
        <w:t>-</w:t>
      </w:r>
      <w:r w:rsidR="00882DEF">
        <w:t>2</w:t>
      </w:r>
    </w:p>
    <w:p w:rsidRDefault="00762CF6" w:rsidR="00762CF6"/>
    <w:p w:rsidRDefault="001E0E30" w:rsidR="001E0E30"/>
    <w:p w:rsidRDefault="00762CF6" w:rsidR="00762CF6">
      <w:r>
        <w:t>Pravna stvar:</w:t>
      </w:r>
    </w:p>
    <w:p w:rsidRDefault="00762CF6" w:rsidP="00B62D36" w:rsidR="00762CF6">
      <w:pPr>
        <w:jc w:val="both"/>
      </w:pPr>
      <w:r>
        <w:t xml:space="preserve">Izvanparnični postupak stečaja potrošača nad imovinom potrošača </w:t>
      </w:r>
      <w:r w:rsidR="007461EE">
        <w:t xml:space="preserve">Marka </w:t>
      </w:r>
      <w:proofErr w:type="spellStart"/>
      <w:r w:rsidR="007461EE">
        <w:t>Čikića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B62D36">
        <w:t>Zagreba</w:t>
      </w:r>
      <w:r>
        <w:t xml:space="preserve">, </w:t>
      </w:r>
      <w:r w:rsidR="007461EE">
        <w:t xml:space="preserve">Braće </w:t>
      </w:r>
      <w:proofErr w:type="spellStart"/>
      <w:r w:rsidR="007461EE">
        <w:t>Domany</w:t>
      </w:r>
      <w:proofErr w:type="spellEnd"/>
      <w:r w:rsidR="007461EE">
        <w:t xml:space="preserve"> 2 </w:t>
      </w:r>
      <w:r w:rsidR="002C40BE">
        <w:t xml:space="preserve"> </w:t>
      </w:r>
      <w:r w:rsidR="00B62D36">
        <w:t xml:space="preserve">, </w:t>
      </w:r>
      <w:r>
        <w:t>OIB</w:t>
      </w:r>
      <w:r w:rsidR="00E04448">
        <w:t>:</w:t>
      </w:r>
      <w:r w:rsidR="00B62D36">
        <w:t xml:space="preserve"> </w:t>
      </w:r>
      <w:r w:rsidR="007461EE">
        <w:t>65965996464</w:t>
      </w:r>
    </w:p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673EC3" w:rsidP="00673EC3" w:rsidR="005F25C8">
      <w:pPr>
        <w:jc w:val="both"/>
      </w:pPr>
      <w:r>
        <w:t>I.</w:t>
      </w:r>
      <w:r w:rsidR="00207AE8">
        <w:tab/>
        <w:t>Nalaže</w:t>
      </w:r>
      <w:r w:rsidR="00762CF6">
        <w:t xml:space="preserve"> se</w:t>
      </w:r>
      <w:r w:rsidR="00C50154">
        <w:t xml:space="preserve"> </w:t>
      </w:r>
      <w:r w:rsidR="007461EE">
        <w:t xml:space="preserve">Marku </w:t>
      </w:r>
      <w:proofErr w:type="spellStart"/>
      <w:r w:rsidR="007461EE">
        <w:t>Čikiću</w:t>
      </w:r>
      <w:proofErr w:type="spellEnd"/>
      <w:r w:rsidR="007461EE">
        <w:t xml:space="preserve"> </w:t>
      </w:r>
      <w:r w:rsidR="00762CF6">
        <w:t xml:space="preserve">da u roku od </w:t>
      </w:r>
      <w:r w:rsidR="00207AE8">
        <w:t>3</w:t>
      </w:r>
      <w:r w:rsidR="00762CF6">
        <w:t>0 dana predujmi</w:t>
      </w:r>
      <w:r w:rsidR="005F25C8">
        <w:t xml:space="preserve"> troškove postupka na žiro račun suda prema sljedećim poda</w:t>
      </w:r>
      <w:r w:rsidR="001E0E30">
        <w:t>t</w:t>
      </w:r>
      <w:r w:rsidR="005F25C8">
        <w:t>cima:</w:t>
      </w:r>
    </w:p>
    <w:p w:rsidRDefault="0025696E" w:rsidP="005F25C8" w:rsidR="00C50154">
      <w:pPr>
        <w:jc w:val="both"/>
      </w:pPr>
      <w:r>
        <w:tab/>
      </w:r>
    </w:p>
    <w:p w:rsidRDefault="00C50154" w:rsidP="005F25C8" w:rsidR="0028138F">
      <w:pPr>
        <w:jc w:val="both"/>
      </w:pPr>
      <w:r>
        <w:t xml:space="preserve">            </w:t>
      </w:r>
      <w:r w:rsidR="0025696E">
        <w:t xml:space="preserve">Primatelj: </w:t>
      </w:r>
      <w:r w:rsidR="005F25C8">
        <w:t>Općinski građanski sud u Zagrebu - predujam za troškove stečaja potrošača</w:t>
      </w:r>
      <w:r w:rsidR="001E0E30">
        <w:t>,</w:t>
      </w:r>
      <w:r w:rsidR="005F25C8">
        <w:t xml:space="preserve">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7461EE">
        <w:t>853</w:t>
      </w:r>
      <w:r w:rsidR="0025696E">
        <w:t>-</w:t>
      </w:r>
      <w:r>
        <w:t>1</w:t>
      </w:r>
      <w:r w:rsidR="007461EE">
        <w:t>9</w:t>
      </w:r>
      <w:r w:rsidR="0025696E"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7461EE">
        <w:t>853</w:t>
      </w:r>
      <w:r w:rsidR="00B62D36">
        <w:t>/</w:t>
      </w:r>
      <w:r w:rsidR="00E97B85">
        <w:t>1</w:t>
      </w:r>
      <w:r w:rsidR="007461EE">
        <w:t>9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5A0959" w:rsidP="00673EC3" w:rsidR="005A0959">
      <w:pPr>
        <w:jc w:val="both"/>
      </w:pPr>
    </w:p>
    <w:p w:rsidRDefault="00673EC3" w:rsidP="00673EC3" w:rsidR="00E04448">
      <w:pPr>
        <w:jc w:val="both"/>
      </w:pPr>
      <w:r>
        <w:t>II.</w:t>
      </w:r>
      <w:r>
        <w:tab/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673EC3" w:rsidR="00762CF6">
      <w:pPr>
        <w:jc w:val="both"/>
      </w:pPr>
      <w:r>
        <w:t>III</w:t>
      </w:r>
      <w:r w:rsidR="00673EC3">
        <w:t>.</w:t>
      </w:r>
      <w:r w:rsidR="00673EC3">
        <w:tab/>
      </w:r>
      <w:r w:rsidR="00E04448">
        <w:t>Ako potrošač nije u mogućnosti predujmiti troškove postupka, a nema imovine, može se osloboditi obveze uplate predujma na način i uz pretpostavke propisane posebnim propisom kojim se uređuje besplatna pravna pomoć</w:t>
      </w:r>
      <w:r w:rsidR="00A2246F">
        <w:t xml:space="preserve"> (Zakon o besplatnoj pravnoj pomoći)</w:t>
      </w:r>
      <w:r w:rsidR="00E04448">
        <w:t xml:space="preserve">. </w:t>
      </w:r>
      <w:r w:rsidR="00762CF6">
        <w:t xml:space="preserve"> </w:t>
      </w:r>
    </w:p>
    <w:p w:rsidRDefault="0025696E" w:rsidP="00673EC3" w:rsidR="000B5159">
      <w:pPr>
        <w:jc w:val="both"/>
      </w:pPr>
      <w:r>
        <w:t>IV</w:t>
      </w:r>
      <w:r w:rsidR="00673EC3">
        <w:t>.</w:t>
      </w:r>
      <w:r w:rsidR="00673EC3">
        <w:tab/>
      </w:r>
      <w:r w:rsidR="000B5159">
        <w:t>Prijedlog za provođenje postupka stečaja potrošača sud će odbaciti kao nedopušten, ako potrošač u gore navedenom roku ne uplati</w:t>
      </w:r>
      <w:r>
        <w:t xml:space="preserve"> predujam (čl. 114 </w:t>
      </w:r>
      <w:r w:rsidR="000B5159">
        <w:t>st.</w:t>
      </w:r>
      <w:r>
        <w:t xml:space="preserve"> </w:t>
      </w:r>
      <w:r w:rsidR="000B5159">
        <w:t xml:space="preserve">5 Stečajnog zakona u vezi čl. 23 Zakona o stečaju potrošača). </w:t>
      </w:r>
    </w:p>
    <w:p w:rsidRDefault="00762CF6" w:rsidP="00762CF6" w:rsidR="00762CF6">
      <w:pPr>
        <w:jc w:val="both"/>
      </w:pPr>
    </w:p>
    <w:p w:rsidRDefault="00C50154" w:rsidP="00766A5A" w:rsidR="0028138F">
      <w:pPr>
        <w:jc w:val="center"/>
      </w:pPr>
      <w:r>
        <w:t xml:space="preserve">U </w:t>
      </w:r>
      <w:r w:rsidR="00766A5A">
        <w:t>Zagreb</w:t>
      </w:r>
      <w:r>
        <w:t>u</w:t>
      </w:r>
      <w:r w:rsidR="00766A5A">
        <w:t xml:space="preserve">, </w:t>
      </w:r>
      <w:r w:rsidR="007461EE">
        <w:t>1</w:t>
      </w:r>
      <w:r>
        <w:t xml:space="preserve">. </w:t>
      </w:r>
      <w:r w:rsidR="007461EE">
        <w:t>ožujka</w:t>
      </w:r>
      <w:r>
        <w:t xml:space="preserve"> </w:t>
      </w:r>
      <w:r w:rsidR="00B62D36">
        <w:t>201</w:t>
      </w:r>
      <w:r w:rsidR="00673EC3">
        <w:t>9</w:t>
      </w:r>
      <w:r w:rsidR="00D61466">
        <w:t>.</w:t>
      </w:r>
    </w:p>
    <w:p w:rsidRDefault="00766A5A" w:rsidP="00766A5A" w:rsidR="00766A5A">
      <w:pPr>
        <w:jc w:val="center"/>
      </w:pPr>
    </w:p>
    <w:p w:rsidRDefault="00766A5A" w:rsidP="0034308C" w:rsidR="0076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308C">
        <w:tab/>
      </w:r>
      <w:r w:rsidR="0034308C">
        <w:tab/>
      </w:r>
      <w:r>
        <w:t>Sudac:</w:t>
      </w:r>
    </w:p>
    <w:p w:rsidRDefault="00766A5A" w:rsidP="0034308C" w:rsidR="0076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7B85">
        <w:t xml:space="preserve">                </w:t>
      </w:r>
      <w:r w:rsidR="00C50154">
        <w:t>Jure Pezelj</w:t>
      </w:r>
      <w:r w:rsidR="00E97B85">
        <w:t>,v.r.</w:t>
      </w: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CA0FBB" w:rsidP="00762CF6" w:rsidR="00762CF6">
      <w:pPr>
        <w:jc w:val="both"/>
      </w:pPr>
      <w:r>
        <w:t xml:space="preserve"> </w:t>
      </w:r>
      <w:r w:rsidR="0028138F">
        <w:t xml:space="preserve">Protiv ovog zaključka nije dopuštena žalba. </w:t>
      </w:r>
    </w:p>
    <w:p w:rsidRDefault="00673EC3" w:rsidP="0025696E" w:rsidR="00673EC3">
      <w:pPr>
        <w:jc w:val="both"/>
      </w:pPr>
    </w:p>
    <w:p w:rsidRDefault="0025696E" w:rsidP="0025696E" w:rsidR="0025696E">
      <w:pPr>
        <w:jc w:val="both"/>
      </w:pPr>
      <w:r>
        <w:t>DN</w:t>
      </w:r>
      <w:r w:rsidR="0002728A">
        <w:t>A</w:t>
      </w:r>
      <w:r>
        <w:t>:</w:t>
      </w:r>
    </w:p>
    <w:p w:rsidRDefault="0025696E" w:rsidP="0025696E" w:rsidR="0055286F">
      <w:pPr>
        <w:jc w:val="both"/>
      </w:pPr>
      <w:r>
        <w:t>1. P</w:t>
      </w:r>
      <w:r w:rsidR="00762CF6">
        <w:t>otrošač</w:t>
      </w:r>
      <w:r w:rsidR="0055286F">
        <w:t xml:space="preserve"> </w:t>
      </w:r>
    </w:p>
    <w:p w:rsidRDefault="0055286F" w:rsidP="00E97B85" w:rsidR="005A0959">
      <w:r>
        <w:t>2.</w:t>
      </w:r>
      <w:r w:rsidR="00417D5B">
        <w:t xml:space="preserve"> </w:t>
      </w:r>
      <w:r>
        <w:t>e-Oglasna - 8 dana</w:t>
      </w:r>
      <w:r w:rsidR="005A0959">
        <w:t xml:space="preserve">                                           </w:t>
      </w:r>
      <w:r w:rsidR="00E97B85">
        <w:t xml:space="preserve"> </w:t>
      </w:r>
    </w:p>
    <w:p w:rsidRDefault="00E97B85" w:rsidP="003C384B" w:rsidR="00E97B85" w:rsidRPr="003C384B">
      <w:r>
        <w:t xml:space="preserve">                                               </w:t>
      </w:r>
      <w:r w:rsidRPr="003C384B">
        <w:t xml:space="preserve">Za točnost </w:t>
      </w:r>
      <w:proofErr w:type="spellStart"/>
      <w:r w:rsidRPr="003C384B">
        <w:t>otpravka</w:t>
      </w:r>
      <w:proofErr w:type="spellEnd"/>
      <w:r w:rsidRPr="003C384B">
        <w:t>- ovlašteni službenik: Dubravka Capan</w:t>
      </w:r>
    </w:p>
    <w:p w:rsidRDefault="005A0959" w:rsidP="0025696E" w:rsidR="005A0959">
      <w:pPr>
        <w:jc w:val="both"/>
        <w:rPr>
          <w:b/>
        </w:rPr>
      </w:pPr>
    </w:p>
    <w:p w:rsidRDefault="00E97B85" w:rsidP="0025696E" w:rsidR="00E97B85">
      <w:pPr>
        <w:jc w:val="both"/>
        <w:rPr>
          <w:b/>
        </w:rPr>
      </w:pPr>
    </w:p>
    <w:sectPr w:rsidR="00E97B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D81" w:rsidP="00360E8A" w:rsidR="00C74D81">
      <w:r>
        <w:separator/>
      </w:r>
    </w:p>
  </w:endnote>
  <w:endnote w:id="0" w:type="continuationSeparator">
    <w:p w:rsidRDefault="00C74D81" w:rsidP="00360E8A" w:rsidR="00C74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D81" w:rsidP="00360E8A" w:rsidR="00C74D81">
      <w:r>
        <w:separator/>
      </w:r>
    </w:p>
  </w:footnote>
  <w:footnote w:id="0" w:type="continuationSeparator">
    <w:p w:rsidRDefault="00C74D81" w:rsidP="00360E8A" w:rsidR="00C74D8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173E7"/>
    <w:rsid w:val="0002728A"/>
    <w:rsid w:val="000B1B01"/>
    <w:rsid w:val="000B5159"/>
    <w:rsid w:val="0014009F"/>
    <w:rsid w:val="001E0E30"/>
    <w:rsid w:val="00207AE8"/>
    <w:rsid w:val="0025696E"/>
    <w:rsid w:val="0028138F"/>
    <w:rsid w:val="002C40BE"/>
    <w:rsid w:val="002F4E4E"/>
    <w:rsid w:val="0034308C"/>
    <w:rsid w:val="00360E8A"/>
    <w:rsid w:val="00417D5B"/>
    <w:rsid w:val="0055286F"/>
    <w:rsid w:val="005A0959"/>
    <w:rsid w:val="005F25C8"/>
    <w:rsid w:val="00673EC3"/>
    <w:rsid w:val="006C5913"/>
    <w:rsid w:val="006F56F2"/>
    <w:rsid w:val="007461EE"/>
    <w:rsid w:val="00762CF6"/>
    <w:rsid w:val="00766A5A"/>
    <w:rsid w:val="0079595E"/>
    <w:rsid w:val="00882DEF"/>
    <w:rsid w:val="00A2246F"/>
    <w:rsid w:val="00B62D36"/>
    <w:rsid w:val="00B65A84"/>
    <w:rsid w:val="00C10160"/>
    <w:rsid w:val="00C50154"/>
    <w:rsid w:val="00C74D81"/>
    <w:rsid w:val="00CA0FBB"/>
    <w:rsid w:val="00D61466"/>
    <w:rsid w:val="00E04448"/>
    <w:rsid w:val="00E97B85"/>
    <w:rsid w:val="00EB47C0"/>
    <w:rsid w:val="00EB5A04"/>
    <w:rsid w:val="00EC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360E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60E8A"/>
    <w:rPr>
      <w:sz w:val="24"/>
      <w:szCs w:val="24"/>
    </w:rPr>
  </w:style>
  <w:style w:styleId="Podnoje" w:type="paragraph">
    <w:name w:val="footer"/>
    <w:basedOn w:val="Normal"/>
    <w:link w:val="PodnojeChar"/>
    <w:rsid w:val="00360E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60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360E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60E8A"/>
    <w:rPr>
      <w:sz w:val="24"/>
      <w:szCs w:val="24"/>
    </w:rPr>
  </w:style>
  <w:style w:styleId="Podnoje" w:type="paragraph">
    <w:name w:val="footer"/>
    <w:basedOn w:val="Normal"/>
    <w:link w:val="PodnojeChar"/>
    <w:rsid w:val="00360E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60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Jure</izvorni_sadrzaj>
    <derivirana_varijabla naziv="DomainObject.DonositeljOdluke.Ime_1">Jure</derivirana_varijabla>
  </DomainObject.DonositeljOdluke.Ime>
  <DomainObject.DonositeljOdluke.Prezime>
    <izvorni_sadrzaj>Pezelj</izvorni_sadrzaj>
    <derivirana_varijabla naziv="DomainObject.DonositeljOdluke.Prezime_1">Pezelj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Sp-853/2019</izvorni_sadrzaj>
    <derivirana_varijabla naziv="DomainObject.Predmet.OznakaBroj_1">Sp-853/2019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67 - Ovršna i stečajna</izvorni_sadrzaj>
    <derivirana_varijabla naziv="DomainObject.Predmet.Referada.Naziv_1">Referada 67 - Ovršna i stečajna</derivirana_varijabla>
  </DomainObject.Predmet.Referada.Naziv>
  <DomainObject.Predmet.Referada.Oznaka>
    <izvorni_sadrzaj>67</izvorni_sadrzaj>
    <derivirana_varijabla naziv="DomainObject.Predmet.Referada.Oznaka_1">67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Jure Pezelj</izvorni_sadrzaj>
    <derivirana_varijabla naziv="DomainObject.Predmet.Referada.Sudac_1">Jure Pezelj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Čikić</izvorni_sadrzaj>
    <derivirana_varijabla naziv="DomainObject.Predmet.StrankaFormated_1">  Marko Čikić</derivirana_varijabla>
  </DomainObject.Predmet.StrankaFormated>
  <DomainObject.Predmet.StrankaFormatedOIB>
    <izvorni_sadrzaj>  Marko Čikić, OIB 65965996464</izvorni_sadrzaj>
    <derivirana_varijabla naziv="DomainObject.Predmet.StrankaFormatedOIB_1">  Marko Čikić, OIB 65965996464</derivirana_varijabla>
  </DomainObject.Predmet.StrankaFormatedOIB>
  <DomainObject.Predmet.StrankaFormatedWithAdress>
    <izvorni_sadrzaj> Marko Čikić, Braće Domany 2, 10000 Zagreb</izvorni_sadrzaj>
    <derivirana_varijabla naziv="DomainObject.Predmet.StrankaFormatedWithAdress_1"> Marko Čikić, Braće Domany 2, 10000 Zagreb</derivirana_varijabla>
  </DomainObject.Predmet.StrankaFormatedWithAdress>
  <DomainObject.Predmet.StrankaFormatedWithAdressOIB>
    <izvorni_sadrzaj> Marko Čikić, OIB 65965996464, Braće Domany 2, 10000 Zagreb</izvorni_sadrzaj>
    <derivirana_varijabla naziv="DomainObject.Predmet.StrankaFormatedWithAdressOIB_1"> Marko Čikić, OIB 65965996464, Braće Domany 2, 10000 Zagreb</derivirana_varijabla>
  </DomainObject.Predmet.StrankaFormatedWithAdressOIB>
  <DomainObject.Predmet.StrankaWithAdress>
    <izvorni_sadrzaj>Marko Čikić Braće Domany 2,10000 Zagreb</izvorni_sadrzaj>
    <derivirana_varijabla naziv="DomainObject.Predmet.StrankaWithAdress_1">Marko Čikić Braće Domany 2,10000 Zagreb</derivirana_varijabla>
  </DomainObject.Predmet.StrankaWithAdress>
  <DomainObject.Predmet.StrankaWithAdressOIB>
    <izvorni_sadrzaj>Marko Čikić, OIB 65965996464, Braće Domany 2,10000 Zagreb</izvorni_sadrzaj>
    <derivirana_varijabla naziv="DomainObject.Predmet.StrankaWithAdressOIB_1">Marko Čikić, OIB 65965996464, Braće Domany 2,10000 Zagreb</derivirana_varijabla>
  </DomainObject.Predmet.StrankaWithAdressOIB>
  <DomainObject.Predmet.StrankaNazivFormated>
    <izvorni_sadrzaj>Marko Čikić</izvorni_sadrzaj>
    <derivirana_varijabla naziv="DomainObject.Predmet.StrankaNazivFormated_1">Marko Čikić</derivirana_varijabla>
  </DomainObject.Predmet.StrankaNazivFormated>
  <DomainObject.Predmet.StrankaNazivFormatedOIB>
    <izvorni_sadrzaj>Marko Čikić, OIB 65965996464</izvorni_sadrzaj>
    <derivirana_varijabla naziv="DomainObject.Predmet.StrankaNazivFormatedOIB_1">Marko Čikić, OIB 65965996464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67 - Ovršna i stečajna</izvorni_sadrzaj>
    <derivirana_varijabla naziv="DomainObject.Predmet.TrenutnaLokacijaSpisa.Naziv_1">Referada 67 -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Dubravka Capan</izvorni_sadrzaj>
    <derivirana_varijabla naziv="DomainObject.Predmet.Zapisnicar_1">Dubravka Capan</derivirana_varijabla>
  </DomainObject.Predmet.Zapisnicar>
  <DomainObject.Predmet.StrankaListFormated>
    <izvorni_sadrzaj>
      <item>Marko Čikić</item>
    </izvorni_sadrzaj>
    <derivirana_varijabla naziv="DomainObject.Predmet.StrankaListFormated_1">
      <item>Marko Čikić</item>
    </derivirana_varijabla>
  </DomainObject.Predmet.StrankaListFormated>
  <DomainObject.Predmet.StrankaListFormatedOIB>
    <izvorni_sadrzaj>
      <item>Marko Čikić, OIB 65965996464</item>
    </izvorni_sadrzaj>
    <derivirana_varijabla naziv="DomainObject.Predmet.StrankaListFormatedOIB_1">
      <item>Marko Čikić, OIB 65965996464</item>
    </derivirana_varijabla>
  </DomainObject.Predmet.StrankaListFormatedOIB>
  <DomainObject.Predmet.StrankaListFormatedWithAdress>
    <izvorni_sadrzaj>
      <item>Marko Čikić, Braće Domany 2, 10000 Zagreb</item>
    </izvorni_sadrzaj>
    <derivirana_varijabla naziv="DomainObject.Predmet.StrankaListFormatedWithAdress_1">
      <item>Marko Čikić, Braće Domany 2, 10000 Zagreb</item>
    </derivirana_varijabla>
  </DomainObject.Predmet.StrankaListFormatedWithAdress>
  <DomainObject.Predmet.StrankaListFormatedWithAdressOIB>
    <izvorni_sadrzaj>
      <item>Marko Čikić, OIB 65965996464, Braće Domany 2, 10000 Zagreb</item>
    </izvorni_sadrzaj>
    <derivirana_varijabla naziv="DomainObject.Predmet.StrankaListFormatedWithAdressOIB_1">
      <item>Marko Čikić, OIB 65965996464, Braće Domany 2, 10000 Zagreb</item>
    </derivirana_varijabla>
  </DomainObject.Predmet.StrankaListFormatedWithAdressOIB>
  <DomainObject.Predmet.StrankaListNazivFormated>
    <izvorni_sadrzaj>
      <item>Marko Čikić</item>
    </izvorni_sadrzaj>
    <derivirana_varijabla naziv="DomainObject.Predmet.StrankaListNazivFormated_1">
      <item>Marko Čikić</item>
    </derivirana_varijabla>
  </DomainObject.Predmet.StrankaListNazivFormated>
  <DomainObject.Predmet.StrankaListNazivFormatedOIB>
    <izvorni_sadrzaj>
      <item>Marko Čikić, OIB 65965996464</item>
    </izvorni_sadrzaj>
    <derivirana_varijabla naziv="DomainObject.Predmet.StrankaListNazivFormatedOIB_1">
      <item>Marko Čikić, OIB 65965996464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Čikić</izvorni_sadrzaj>
    <derivirana_varijabla naziv="DomainObject.Predmet.StrankaIDrugi_1">Marko Čikić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Čikić, OIB 65965996464, Braće Domany 2, 10000 Zagreb</izvorni_sadrzaj>
    <derivirana_varijabla naziv="DomainObject.Predmet.StrankaIDrugiAdressOIB_1">Marko Čikić, OIB 65965996464, Braće Domany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Čikić</item>
    </izvorni_sadrzaj>
    <derivirana_varijabla naziv="DomainObject.Predmet.SudioniciListNaziv_1">
      <item>Marko Čikić</item>
    </derivirana_varijabla>
  </DomainObject.Predmet.SudioniciListNaziv>
  <DomainObject.Predmet.SudioniciListAdressOIB>
    <izvorni_sadrzaj>
      <item>Marko Čikić, OIB 65965996464, Braće Domany 2,10000 Zagreb</item>
    </izvorni_sadrzaj>
    <derivirana_varijabla naziv="DomainObject.Predmet.SudioniciListAdressOIB_1">
      <item>Marko Čikić, OIB 65965996464, Braće Domany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65965996464</item>
    </izvorni_sadrzaj>
    <derivirana_varijabla naziv="DomainObject.Predmet.SudioniciListNazivOIB_1">
      <item>, OIB 65965996464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1414</properties:Characters>
  <properties:Lines>48</properties:Lines>
  <properties:Paragraphs>22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2019-02-20T12:25:00Z</dcterms:created>
  <dc:creator>Korisnik</dc:creator>
  <cp:lastModifiedBy>Dubravka Capan</cp:lastModifiedBy>
  <cp:lastPrinted>2019-03-01T13:23:00Z</cp:lastPrinted>
  <dcterms:modified xmlns:xsi="http://www.w3.org/2001/XMLSchema-instance" xsi:type="dcterms:W3CDTF">2019-03-01T13:24:00Z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(stečaj predujam 67.docx)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