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d776" w14:paraId="f52d776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6C373E">
        <w:rPr>
          <w:szCs w:val="20"/>
        </w:rPr>
        <w:t>2278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E81045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6C373E">
        <w:rPr>
          <w:lang w:val="pt-BR"/>
        </w:rPr>
        <w:t xml:space="preserve">RADOŠ GRUPA d.o.o., Zagreb, Prodanska 8, OIB: </w:t>
      </w:r>
      <w:proofErr w:type="spellStart"/>
      <w:r w:rsidR="006C373E" w:rsidRPr="00B46DCE">
        <w:t>19775156572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8076C" w:rsidP="009B01DE" w:rsidR="001C62E4">
      <w:pPr>
        <w:ind w:firstLine="708"/>
        <w:jc w:val="both"/>
      </w:pPr>
      <w:r>
        <w:t>Ponovno se n</w:t>
      </w:r>
      <w:r w:rsidR="00CF4810">
        <w:t xml:space="preserve">alaže </w:t>
      </w:r>
      <w:r w:rsidR="0074218D">
        <w:t>osob</w:t>
      </w:r>
      <w:r w:rsidR="0053718D">
        <w:t>i</w:t>
      </w:r>
      <w:r w:rsidR="00CF4810">
        <w:t xml:space="preserve"> ovlašten</w:t>
      </w:r>
      <w:r w:rsidR="0053718D">
        <w:t>oj</w:t>
      </w:r>
      <w:r w:rsidR="00CF4810" w:rsidRPr="0041101F">
        <w:t xml:space="preserve"> za zastupanje </w:t>
      </w:r>
      <w:r w:rsidR="00CF4810" w:rsidRPr="0053718D">
        <w:t xml:space="preserve">dužnika </w:t>
      </w:r>
      <w:r w:rsidR="001C62E4" w:rsidRPr="00BE761E">
        <w:t>Davor</w:t>
      </w:r>
      <w:r w:rsidR="001C62E4">
        <w:t>u</w:t>
      </w:r>
      <w:r w:rsidR="001C62E4" w:rsidRPr="00BE761E">
        <w:t xml:space="preserve"> Radoš</w:t>
      </w:r>
      <w:r w:rsidR="001C62E4">
        <w:t>u</w:t>
      </w:r>
      <w:r w:rsidR="001C62E4" w:rsidRPr="00BE761E">
        <w:t xml:space="preserve">, Zagreb, </w:t>
      </w:r>
      <w:proofErr w:type="spellStart"/>
      <w:r w:rsidR="001C62E4" w:rsidRPr="00BE761E">
        <w:t>Prodanska</w:t>
      </w:r>
      <w:proofErr w:type="spellEnd"/>
      <w:r w:rsidR="001C62E4" w:rsidRPr="00BE761E">
        <w:t xml:space="preserve"> 8, </w:t>
      </w:r>
      <w:proofErr w:type="spellStart"/>
      <w:r w:rsidR="001C62E4" w:rsidRPr="00BE761E">
        <w:t>OIB</w:t>
      </w:r>
      <w:proofErr w:type="spellEnd"/>
      <w:r w:rsidR="001C62E4" w:rsidRPr="00BE761E">
        <w:t xml:space="preserve">: </w:t>
      </w:r>
      <w:proofErr w:type="spellStart"/>
      <w:r w:rsidR="001C62E4" w:rsidRPr="00BE761E">
        <w:t>12208652445</w:t>
      </w:r>
      <w:proofErr w:type="spellEnd"/>
      <w:r w:rsidR="00CF4810" w:rsidRPr="0053718D">
        <w:t>, u roku od 8 dana</w:t>
      </w:r>
      <w:r w:rsidR="00CF4810" w:rsidRPr="00844A99">
        <w:t xml:space="preserve"> od dostave ovog zaključka </w:t>
      </w:r>
      <w:r w:rsidR="00114C93">
        <w:t xml:space="preserve">dostaviti podatke o imovini dužnika u skladu s rješenjem i zaključkom ovoga suda od </w:t>
      </w:r>
      <w:proofErr w:type="spellStart"/>
      <w:r w:rsidR="001C62E4">
        <w:t>12</w:t>
      </w:r>
      <w:proofErr w:type="spellEnd"/>
      <w:r w:rsidR="00114C93">
        <w:t xml:space="preserve">. </w:t>
      </w:r>
      <w:r w:rsidR="001C62E4">
        <w:t>travnja</w:t>
      </w:r>
      <w:r w:rsidR="007D26CA">
        <w:t xml:space="preserve"> </w:t>
      </w:r>
      <w:r w:rsidR="009C18A0">
        <w:t xml:space="preserve"> </w:t>
      </w:r>
      <w:proofErr w:type="spellStart"/>
      <w:r w:rsidR="00114C93">
        <w:t>2017</w:t>
      </w:r>
      <w:proofErr w:type="spellEnd"/>
      <w:r w:rsidR="00114C93">
        <w:t xml:space="preserve">., koji su </w:t>
      </w:r>
      <w:proofErr w:type="spellStart"/>
      <w:r w:rsidR="001C62E4">
        <w:t>13</w:t>
      </w:r>
      <w:proofErr w:type="spellEnd"/>
      <w:r w:rsidR="001C62E4">
        <w:t>. travnja</w:t>
      </w:r>
      <w:r w:rsidR="007D26CA">
        <w:t xml:space="preserve"> </w:t>
      </w:r>
      <w:proofErr w:type="spellStart"/>
      <w:r w:rsidR="007D26CA">
        <w:t>2017</w:t>
      </w:r>
      <w:proofErr w:type="spellEnd"/>
      <w:r w:rsidR="007D26CA">
        <w:t>.</w:t>
      </w:r>
      <w:r w:rsidR="00114C93">
        <w:t xml:space="preserve"> objavljeni na mrežnoj stranici e-oglasna ploča ovoga suda</w:t>
      </w:r>
      <w:r w:rsidR="001C62E4">
        <w:t>.</w:t>
      </w:r>
    </w:p>
    <w:p w:rsidRDefault="001C62E4" w:rsidP="009B01DE" w:rsidR="001C62E4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4C7925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4C7925" w:rsidP="004C7925" w:rsidR="004C7925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4C7925" w:rsidP="004C7925" w:rsidR="00D0618B" w:rsidRPr="005175F0">
      <w:pPr>
        <w:suppressAutoHyphens/>
        <w:autoSpaceDN w:val="false"/>
        <w:textAlignment w:val="baseline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53894"/>
    <w:rsid w:val="00061B9F"/>
    <w:rsid w:val="00071582"/>
    <w:rsid w:val="00083A54"/>
    <w:rsid w:val="000B2164"/>
    <w:rsid w:val="000B3575"/>
    <w:rsid w:val="000B5935"/>
    <w:rsid w:val="000C12BF"/>
    <w:rsid w:val="000D3AE2"/>
    <w:rsid w:val="000E41E4"/>
    <w:rsid w:val="000E5617"/>
    <w:rsid w:val="00114C93"/>
    <w:rsid w:val="00121714"/>
    <w:rsid w:val="001314E8"/>
    <w:rsid w:val="00157C9F"/>
    <w:rsid w:val="00165B3B"/>
    <w:rsid w:val="00193353"/>
    <w:rsid w:val="00195602"/>
    <w:rsid w:val="001960F6"/>
    <w:rsid w:val="00197AB2"/>
    <w:rsid w:val="001B1C0D"/>
    <w:rsid w:val="001B2479"/>
    <w:rsid w:val="001C62E4"/>
    <w:rsid w:val="001F78EC"/>
    <w:rsid w:val="0020014E"/>
    <w:rsid w:val="0023071D"/>
    <w:rsid w:val="002403B1"/>
    <w:rsid w:val="00263EAB"/>
    <w:rsid w:val="00284F66"/>
    <w:rsid w:val="002929FD"/>
    <w:rsid w:val="002A045C"/>
    <w:rsid w:val="002F0CC6"/>
    <w:rsid w:val="002F4318"/>
    <w:rsid w:val="003045B2"/>
    <w:rsid w:val="00314BB2"/>
    <w:rsid w:val="00335303"/>
    <w:rsid w:val="003602BD"/>
    <w:rsid w:val="00363BD0"/>
    <w:rsid w:val="00383F00"/>
    <w:rsid w:val="0038407F"/>
    <w:rsid w:val="003A19CC"/>
    <w:rsid w:val="003C7416"/>
    <w:rsid w:val="003E62EA"/>
    <w:rsid w:val="003F2F8E"/>
    <w:rsid w:val="003F4C86"/>
    <w:rsid w:val="00424316"/>
    <w:rsid w:val="00426358"/>
    <w:rsid w:val="00427D3D"/>
    <w:rsid w:val="00433ABF"/>
    <w:rsid w:val="00446509"/>
    <w:rsid w:val="0044670B"/>
    <w:rsid w:val="004606A9"/>
    <w:rsid w:val="00461E50"/>
    <w:rsid w:val="004863E8"/>
    <w:rsid w:val="004A5EFD"/>
    <w:rsid w:val="004B6EB1"/>
    <w:rsid w:val="004B7A3D"/>
    <w:rsid w:val="004C687F"/>
    <w:rsid w:val="004C7925"/>
    <w:rsid w:val="004D5AE8"/>
    <w:rsid w:val="004F0DE3"/>
    <w:rsid w:val="00507B9A"/>
    <w:rsid w:val="005175F0"/>
    <w:rsid w:val="0053718D"/>
    <w:rsid w:val="00543E1D"/>
    <w:rsid w:val="00560850"/>
    <w:rsid w:val="00572BB5"/>
    <w:rsid w:val="00577F74"/>
    <w:rsid w:val="00581236"/>
    <w:rsid w:val="00581630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C373E"/>
    <w:rsid w:val="006E0A4B"/>
    <w:rsid w:val="006F4B7B"/>
    <w:rsid w:val="00740CB5"/>
    <w:rsid w:val="0074218D"/>
    <w:rsid w:val="00753295"/>
    <w:rsid w:val="00755F91"/>
    <w:rsid w:val="0078260D"/>
    <w:rsid w:val="00795B21"/>
    <w:rsid w:val="007A2B09"/>
    <w:rsid w:val="007B4B0C"/>
    <w:rsid w:val="007B6E2D"/>
    <w:rsid w:val="007D26CA"/>
    <w:rsid w:val="008043C1"/>
    <w:rsid w:val="00817E97"/>
    <w:rsid w:val="00825E59"/>
    <w:rsid w:val="008337CF"/>
    <w:rsid w:val="008428E4"/>
    <w:rsid w:val="00844A99"/>
    <w:rsid w:val="008523F0"/>
    <w:rsid w:val="00865E71"/>
    <w:rsid w:val="0088375F"/>
    <w:rsid w:val="00884065"/>
    <w:rsid w:val="008A160C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C18A0"/>
    <w:rsid w:val="009D288C"/>
    <w:rsid w:val="009D49AC"/>
    <w:rsid w:val="009E45DD"/>
    <w:rsid w:val="00A02FC1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64DE0"/>
    <w:rsid w:val="00B909F7"/>
    <w:rsid w:val="00B91213"/>
    <w:rsid w:val="00BA1E8C"/>
    <w:rsid w:val="00BA657A"/>
    <w:rsid w:val="00BC7BFB"/>
    <w:rsid w:val="00BD1DCF"/>
    <w:rsid w:val="00BD4C97"/>
    <w:rsid w:val="00BF448D"/>
    <w:rsid w:val="00BF5F17"/>
    <w:rsid w:val="00C41F1F"/>
    <w:rsid w:val="00C47B40"/>
    <w:rsid w:val="00C64A90"/>
    <w:rsid w:val="00C75B11"/>
    <w:rsid w:val="00C8076C"/>
    <w:rsid w:val="00C80A4A"/>
    <w:rsid w:val="00C8100D"/>
    <w:rsid w:val="00CB1327"/>
    <w:rsid w:val="00CE0725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344D"/>
    <w:rsid w:val="00DD6BFE"/>
    <w:rsid w:val="00DD7054"/>
    <w:rsid w:val="00E021BF"/>
    <w:rsid w:val="00E2559A"/>
    <w:rsid w:val="00E40A0A"/>
    <w:rsid w:val="00E41DE5"/>
    <w:rsid w:val="00E81045"/>
    <w:rsid w:val="00E836E8"/>
    <w:rsid w:val="00E84B64"/>
    <w:rsid w:val="00ED6659"/>
    <w:rsid w:val="00F03796"/>
    <w:rsid w:val="00F0571F"/>
    <w:rsid w:val="00F168A2"/>
    <w:rsid w:val="00F2019B"/>
    <w:rsid w:val="00F94DEE"/>
    <w:rsid w:val="00F976B4"/>
    <w:rsid w:val="00FB009E"/>
    <w:rsid w:val="00FC49BF"/>
    <w:rsid w:val="00FC4DFF"/>
    <w:rsid w:val="00FC73A5"/>
    <w:rsid w:val="00FD1E1B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St-2278/2016-14</izvorni_sadrzaj>
    <derivirana_varijabla naziv="DomainObject.Oznaka_1">St-2278/2016-14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2278</izvorni_sadrzaj>
    <derivirana_varijabla naziv="DomainObject.Predmet.Broj_1">2278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St-2278/2016</izvorni_sadrzaj>
    <derivirana_varijabla naziv="DomainObject.Predmet.OznakaBroj_1">St-2278/2016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RADOŠ GRUPA d.o.o.</izvorni_sadrzaj>
    <derivirana_varijabla naziv="DomainObject.Predmet.ProtustrankaFormated_1">  RADOŠ GRUPA d.o.o.</derivirana_varijabla>
  </DomainObject.Predmet.ProtustrankaFormated>
  <DomainObject.Predmet.ProtustrankaFormatedOIB>
    <izvorni_sadrzaj>  RADOŠ GRUPA d.o.o., OIB 19775156572</izvorni_sadrzaj>
    <derivirana_varijabla naziv="DomainObject.Predmet.ProtustrankaFormatedOIB_1">  RADOŠ GRUPA d.o.o., OIB 19775156572</derivirana_varijabla>
  </DomainObject.Predmet.ProtustrankaFormatedOIB>
  <DomainObject.Predmet.ProtustrankaFormatedWithAdress>
    <izvorni_sadrzaj> RADOŠ GRUPA d.o.o., Prodanska 8, 10000 Zagreb</izvorni_sadrzaj>
    <derivirana_varijabla naziv="DomainObject.Predmet.ProtustrankaFormatedWithAdress_1"> RADOŠ GRUPA d.o.o., Prodanska 8, 10000 Zagreb</derivirana_varijabla>
  </DomainObject.Predmet.ProtustrankaFormatedWithAdress>
  <DomainObject.Predmet.ProtustrankaFormatedWithAdressOIB>
    <izvorni_sadrzaj> RADOŠ GRUPA d.o.o., OIB 19775156572, Prodanska 8, 10000 Zagreb</izvorni_sadrzaj>
    <derivirana_varijabla naziv="DomainObject.Predmet.ProtustrankaFormatedWithAdressOIB_1"> RADOŠ GRUPA d.o.o., OIB 19775156572, Prodanska 8, 10000 Zagreb</derivirana_varijabla>
  </DomainObject.Predmet.ProtustrankaFormatedWithAdressOIB>
  <DomainObject.Predmet.ProtustrankaWithAdress>
    <izvorni_sadrzaj>RADOŠ GRUPA d.o.o. Prodanska 8, 10000 Zagreb</izvorni_sadrzaj>
    <derivirana_varijabla naziv="DomainObject.Predmet.ProtustrankaWithAdress_1">RADOŠ GRUPA d.o.o. Prodanska 8, 10000 Zagreb</derivirana_varijabla>
  </DomainObject.Predmet.ProtustrankaWithAdress>
  <DomainObject.Predmet.ProtustrankaWithAdressOIB>
    <izvorni_sadrzaj>RADOŠ GRUPA d.o.o., OIB 19775156572, Prodanska 8, 10000 Zagreb</izvorni_sadrzaj>
    <derivirana_varijabla naziv="DomainObject.Predmet.ProtustrankaWithAdressOIB_1">RADOŠ GRUPA d.o.o., OIB 19775156572, Prodanska 8, 10000 Zagreb</derivirana_varijabla>
  </DomainObject.Predmet.ProtustrankaWithAdressOIB>
  <DomainObject.Predmet.ProtustrankaNazivFormated>
    <izvorni_sadrzaj>RADOŠ GRUPA d.o.o.</izvorni_sadrzaj>
    <derivirana_varijabla naziv="DomainObject.Predmet.ProtustrankaNazivFormated_1">RADOŠ GRUPA d.o.o.</derivirana_varijabla>
  </DomainObject.Predmet.ProtustrankaNazivFormated>
  <DomainObject.Predmet.ProtustrankaNazivFormatedOIB>
    <izvorni_sadrzaj>RADOŠ GRUPA d.o.o., OIB 19775156572</izvorni_sadrzaj>
    <derivirana_varijabla naziv="DomainObject.Predmet.ProtustrankaNazivFormatedOIB_1">RADOŠ GRUPA d.o.o., OIB 19775156572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Radoš</izvorni_sadrzaj>
    <derivirana_varijabla naziv="DomainObject.Predmet.StrankaFormated_1">  FINA Regionalni centar Zagreb; Davor Radoš</derivirana_varijabla>
  </DomainObject.Predmet.StrankaFormated>
  <DomainObject.Predmet.StrankaFormatedOIB>
    <izvorni_sadrzaj>  FINA Regionalni centar Zagreb, OIB 85821130368; Davor Radoš, OIB 12208652445</izvorni_sadrzaj>
    <derivirana_varijabla naziv="DomainObject.Predmet.StrankaFormatedOIB_1">  FINA Regionalni centar Zagreb, OIB 85821130368; Davor Radoš, OIB 12208652445</derivirana_varijabla>
  </DomainObject.Predmet.StrankaFormatedOIB>
  <DomainObject.Predmet.StrankaFormatedWithAdress>
    <izvorni_sadrzaj> FINA Regionalni centar Zagreb, Trg svibanjskih žrtava 1995. br. 1, 10000 Zagreb; Davor Radoš, Prodanska 8, 10000 Zagreb</izvorni_sadrzaj>
    <derivirana_varijabla naziv="DomainObject.Predmet.StrankaFormatedWithAdress_1"> FINA Regionalni centar Zagreb, Trg svibanjskih žrtava 1995. br. 1, 10000 Zagreb; Davor Radoš, Prodanska 8, 10000 Zagreb</derivirana_varijabla>
  </DomainObject.Predmet.StrankaFormatedWithAdress>
  <DomainObject.Predmet.StrankaFormatedWithAdressOIB>
    <izvorni_sadrzaj> FINA Regionalni centar Zagreb, OIB 85821130368, Trg svibanjskih žrtava 1995. br. 1, 10000 Zagreb; Davor Radoš, OIB 12208652445, Prodanska 8, 10000 Zagreb</izvorni_sadrzaj>
    <derivirana_varijabla naziv="DomainObject.Predmet.StrankaFormatedWithAdressOIB_1"> FINA Regionalni centar Zagreb, OIB 85821130368, Trg svibanjskih žrtava 1995. br. 1, 10000 Zagreb; Davor Radoš, OIB 12208652445, Prodanska 8, 10000 Zagreb</derivirana_varijabla>
  </DomainObject.Predmet.StrankaFormatedWithAdressOIB>
  <DomainObject.Predmet.StrankaWithAdress>
    <izvorni_sadrzaj>FINA Regionalni centar Zagreb Trg svibanjskih žrtava 1995. br. 1,10000 Zagreb,Davor Radoš Prodanska 8,10000 Zagreb</izvorni_sadrzaj>
    <derivirana_varijabla naziv="DomainObject.Predmet.StrankaWithAdress_1">FINA Regionalni centar Zagreb Trg svibanjskih žrtava 1995. br. 1,10000 Zagreb,Davor Radoš Prodanska 8,10000 Zagreb</derivirana_varijabla>
  </DomainObject.Predmet.StrankaWithAdress>
  <DomainObject.Predmet.StrankaWithAdressOIB>
    <izvorni_sadrzaj>FINA Regionalni centar Zagreb, OIB 85821130368, Trg svibanjskih žrtava 1995. br. 1,10000 Zagreb,Davor Radoš, OIB 12208652445, Prodanska 8,10000 Zagreb</izvorni_sadrzaj>
    <derivirana_varijabla naziv="DomainObject.Predmet.StrankaWithAdressOIB_1">FINA Regionalni centar Zagreb, OIB 85821130368, Trg svibanjskih žrtava 1995. br. 1,10000 Zagreb,Davor Radoš, OIB 12208652445, Prodanska 8,10000 Zagreb</derivirana_varijabla>
  </DomainObject.Predmet.StrankaWithAdressOIB>
  <DomainObject.Predmet.StrankaNazivFormated>
    <izvorni_sadrzaj>FINA Regionalni centar Zagreb,Davor Radoš</izvorni_sadrzaj>
    <derivirana_varijabla naziv="DomainObject.Predmet.StrankaNazivFormated_1">FINA Regionalni centar Zagreb,Davor Radoš</derivirana_varijabla>
  </DomainObject.Predmet.StrankaNazivFormated>
  <DomainObject.Predmet.StrankaNazivFormatedOIB>
    <izvorni_sadrzaj>FINA Regionalni centar Zagreb, OIB 85821130368,Davor Radoš, OIB 12208652445</izvorni_sadrzaj>
    <derivirana_varijabla naziv="DomainObject.Predmet.StrankaNazivFormatedOIB_1">FINA Regionalni centar Zagreb, OIB 85821130368,Davor Radoš, OIB 12208652445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Radoš</item>
    </izvorni_sadrzaj>
    <derivirana_varijabla naziv="DomainObject.Predmet.StrankaListFormated_1">
      <item>FINA Regionalni centar Zagreb</item>
      <item>Davor Radoš</item>
    </derivirana_varijabla>
  </DomainObject.Predmet.StrankaListFormated>
  <DomainObject.Predmet.StrankaListFormatedOIB>
    <izvorni_sadrzaj>
      <item>FINA Regionalni centar Zagreb, OIB 85821130368</item>
      <item>Davor Radoš, OIB 12208652445</item>
    </izvorni_sadrzaj>
    <derivirana_varijabla naziv="DomainObject.Predmet.StrankaListFormatedOIB_1">
      <item>FINA Regionalni centar Zagreb, OIB 85821130368</item>
      <item>Davor Radoš, OIB 12208652445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Radoš, Prodanska 8, 10000 Zagreb</item>
    </izvorni_sadrzaj>
    <derivirana_varijabla naziv="DomainObject.Predmet.StrankaListFormatedWithAdress_1">
      <item>FINA Regionalni centar Zagreb, Trg svibanjskih žrtava 1995. br. 1, 10000 Zagreb</item>
      <item>Davor Radoš, Prodanska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Radoš, OIB 12208652445, Prodanska 8, 10000 Zagreb</item>
    </izvorni_sadrzaj>
    <derivirana_varijabla naziv="DomainObject.Predmet.StrankaListFormatedWithAdressOIB_1">
      <item>FINA Regionalni centar Zagreb, OIB 85821130368, Trg svibanjskih žrtava 1995. br. 1, 10000 Zagreb</item>
      <item>Davor Radoš, OIB 12208652445, Prodanska 8, 10000 Zagreb</item>
    </derivirana_varijabla>
  </DomainObject.Predmet.StrankaListFormatedWithAdressOIB>
  <DomainObject.Predmet.StrankaListNazivFormated>
    <izvorni_sadrzaj>
      <item>FINA Regionalni centar Zagreb</item>
      <item>Davor Radoš</item>
    </izvorni_sadrzaj>
    <derivirana_varijabla naziv="DomainObject.Predmet.StrankaListNazivFormated_1">
      <item>FINA Regionalni centar Zagreb</item>
      <item>Davor Radoš</item>
    </derivirana_varijabla>
  </DomainObject.Predmet.StrankaListNazivFormated>
  <DomainObject.Predmet.StrankaListNazivFormatedOIB>
    <izvorni_sadrzaj>
      <item>FINA Regionalni centar Zagreb, OIB 85821130368</item>
      <item>Davor Radoš, OIB 12208652445</item>
    </izvorni_sadrzaj>
    <derivirana_varijabla naziv="DomainObject.Predmet.StrankaListNazivFormatedOIB_1">
      <item>FINA Regionalni centar Zagreb, OIB 85821130368</item>
      <item>Davor Radoš, OIB 12208652445</item>
    </derivirana_varijabla>
  </DomainObject.Predmet.StrankaListNazivFormatedOIB>
  <DomainObject.Predmet.ProtuStrankaListFormated>
    <izvorni_sadrzaj>
      <item>RADOŠ GRUPA d.o.o.</item>
    </izvorni_sadrzaj>
    <derivirana_varijabla naziv="DomainObject.Predmet.ProtuStrankaListFormated_1">
      <item>RADOŠ GRUPA d.o.o.</item>
    </derivirana_varijabla>
  </DomainObject.Predmet.ProtuStrankaListFormated>
  <DomainObject.Predmet.ProtuStrankaListFormatedOIB>
    <izvorni_sadrzaj>
      <item>RADOŠ GRUPA d.o.o., OIB 19775156572</item>
    </izvorni_sadrzaj>
    <derivirana_varijabla naziv="DomainObject.Predmet.ProtuStrankaListFormatedOIB_1">
      <item>RADOŠ GRUPA d.o.o., OIB 19775156572</item>
    </derivirana_varijabla>
  </DomainObject.Predmet.ProtuStrankaListFormatedOIB>
  <DomainObject.Predmet.ProtuStrankaListFormatedWithAdress>
    <izvorni_sadrzaj>
      <item>RADOŠ GRUPA d.o.o., Prodanska 8, 10000 Zagreb</item>
    </izvorni_sadrzaj>
    <derivirana_varijabla naziv="DomainObject.Predmet.ProtuStrankaListFormatedWithAdress_1">
      <item>RADOŠ GRUPA d.o.o., Prodanska 8, 10000 Zagreb</item>
    </derivirana_varijabla>
  </DomainObject.Predmet.ProtuStrankaListFormatedWithAdress>
  <DomainObject.Predmet.ProtuStrankaListFormatedWithAdressOIB>
    <izvorni_sadrzaj>
      <item>RADOŠ GRUPA d.o.o., OIB 19775156572, Prodanska 8, 10000 Zagreb</item>
    </izvorni_sadrzaj>
    <derivirana_varijabla naziv="DomainObject.Predmet.ProtuStrankaListFormatedWithAdressOIB_1">
      <item>RADOŠ GRUPA d.o.o., OIB 19775156572, Prodanska 8, 10000 Zagreb</item>
    </derivirana_varijabla>
  </DomainObject.Predmet.ProtuStrankaListFormatedWithAdressOIB>
  <DomainObject.Predmet.ProtuStrankaListNazivFormated>
    <izvorni_sadrzaj>
      <item>RADOŠ GRUPA d.o.o.</item>
    </izvorni_sadrzaj>
    <derivirana_varijabla naziv="DomainObject.Predmet.ProtuStrankaListNazivFormated_1">
      <item>RADOŠ GRUPA d.o.o.</item>
    </derivirana_varijabla>
  </DomainObject.Predmet.ProtuStrankaListNazivFormated>
  <DomainObject.Predmet.ProtuStrankaListNazivFormatedOIB>
    <izvorni_sadrzaj>
      <item>RADOŠ GRUPA d.o.o., OIB 19775156572</item>
    </izvorni_sadrzaj>
    <derivirana_varijabla naziv="DomainObject.Predmet.ProtuStrankaListNazivFormatedOIB_1">
      <item>RADOŠ GRUPA d.o.o., OIB 19775156572</item>
    </derivirana_varijabla>
  </DomainObject.Predmet.ProtuStrankaListNazivFormatedOIB>
  <DomainObject.Predmet.OstaliListFormated>
    <izvorni_sadrzaj>
      <item>Davor Radoš</item>
    </izvorni_sadrzaj>
    <derivirana_varijabla naziv="DomainObject.Predmet.OstaliListFormated_1">
      <item>Davor Radoš</item>
    </derivirana_varijabla>
  </DomainObject.Predmet.OstaliListFormated>
  <DomainObject.Predmet.OstaliListFormatedOIB>
    <izvorni_sadrzaj>
      <item>Davor Radoš, OIB 12208652445</item>
    </izvorni_sadrzaj>
    <derivirana_varijabla naziv="DomainObject.Predmet.OstaliListFormatedOIB_1">
      <item>Davor Radoš, OIB 12208652445</item>
    </derivirana_varijabla>
  </DomainObject.Predmet.OstaliListFormatedOIB>
  <DomainObject.Predmet.OstaliListFormatedWithAdress>
    <izvorni_sadrzaj>
      <item>Davor Radoš, Prodanska Ulica 8, 10000 Zagreb</item>
    </izvorni_sadrzaj>
    <derivirana_varijabla naziv="DomainObject.Predmet.OstaliListFormatedWithAdress_1">
      <item>Davor Radoš, Prodanska Ulica 8, 10000 Zagreb</item>
    </derivirana_varijabla>
  </DomainObject.Predmet.OstaliListFormatedWithAdress>
  <DomainObject.Predmet.OstaliListFormatedWithAdressOIB>
    <izvorni_sadrzaj>
      <item>Davor Radoš, OIB 12208652445, Prodanska Ulica 8, 10000 Zagreb</item>
    </izvorni_sadrzaj>
    <derivirana_varijabla naziv="DomainObject.Predmet.OstaliListFormatedWithAdressOIB_1">
      <item>Davor Radoš, OIB 12208652445, Prodanska Ulica 8, 10000 Zagreb</item>
    </derivirana_varijabla>
  </DomainObject.Predmet.OstaliListFormatedWithAdressOIB>
  <DomainObject.Predmet.OstaliListNazivFormated>
    <izvorni_sadrzaj>
      <item>Davor Radoš</item>
    </izvorni_sadrzaj>
    <derivirana_varijabla naziv="DomainObject.Predmet.OstaliListNazivFormated_1">
      <item>Davor Radoš</item>
    </derivirana_varijabla>
  </DomainObject.Predmet.OstaliListNazivFormated>
  <DomainObject.Predmet.OstaliListNazivFormatedOIB>
    <izvorni_sadrzaj>
      <item>Davor Radoš, OIB 12208652445</item>
    </izvorni_sadrzaj>
    <derivirana_varijabla naziv="DomainObject.Predmet.OstaliListNazivFormatedOIB_1">
      <item>Davor Radoš, OIB 12208652445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St-2278/2016-14</izvorni_sadrzaj>
    <derivirana_varijabla naziv="DomainObject.PoslovniBrojDokumenta_1">St-2278/2016-14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RADOŠ GRUPA d.o.o.</izvorni_sadrzaj>
    <derivirana_varijabla naziv="DomainObject.Predmet.ProtustrankaIDrugi_1">RADOŠ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RADOŠ GRUPA d.o.o., OIB 19775156572, Prodanska 8, 10000 Zagreb</izvorni_sadrzaj>
    <derivirana_varijabla naziv="DomainObject.Predmet.ProtustrankaIDrugiAdressOIB_1">RADOŠ GRUPA d.o.o., OIB 19775156572, Prodanska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RADOŠ GRUPA d.o.o.</item>
      <item>Davor Radoš</item>
      <item>Davor Radoš</item>
    </izvorni_sadrzaj>
    <derivirana_varijabla naziv="DomainObject.Predmet.SudioniciListNaziv_1">
      <item>FINA Regionalni centar Zagreb</item>
      <item>RADOŠ GRUPA d.o.o.</item>
      <item>Davor Radoš</item>
      <item>Davor Radoš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RADOŠ GRUPA d.o.o., OIB 19775156572, Prodanska 8,10000 Zagreb</item>
      <item>Davor Radoš, OIB 12208652445, Prodanska Ulica 8,10000 Zagreb</item>
      <item>Davor Radoš, OIB 12208652445, Prodanska 8,10000 Zagreb</item>
    </izvorni_sadrzaj>
    <derivirana_varijabla naziv="DomainObject.Predmet.SudioniciListAdressOIB_1">
      <item>FINA Regionalni centar Zagreb, OIB 85821130368, Trg svibanjskih žrtava 1995. br. 1,10000 Zagreb</item>
      <item>RADOŠ GRUPA d.o.o., OIB 19775156572, Prodanska 8,10000 Zagreb</item>
      <item>Davor Radoš, OIB 12208652445, Prodanska Ulica 8,10000 Zagreb</item>
      <item>Davor Radoš, OIB 12208652445, Prodanska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19775156572</item>
      <item>, OIB 12208652445</item>
      <item>, OIB 12208652445</item>
    </izvorni_sadrzaj>
    <derivirana_varijabla naziv="DomainObject.Predmet.SudioniciListNazivOIB_1">
      <item>, OIB 85821130368</item>
      <item>, OIB 19775156572</item>
      <item>, OIB 12208652445</item>
      <item>, OIB 12208652445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87DFB-94C9-44C6-8F21-8CA02C970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144</properties:Words>
  <properties:Characters>705</properties:Characters>
  <properties:Lines>32</properties:Lines>
  <properties:Paragraphs>15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2017-07-20T06:50:00Z</cp:lastPrinted>
  <dcterms:modified xmlns:xsi="http://www.w3.org/2001/XMLSchema-instance" xsi:type="dcterms:W3CDTF">2017-07-20T06:50:00Z</dcterms:modified>
  <cp:revision>77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St-2278/2016-14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