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85cf3" w14:paraId="6a85cf3" w:rsidRDefault="003B4991" w:rsidP="00F055B4" w:rsidR="003B4991" w:rsidRPr="003A534F">
      <w:pPr>
        <w:jc w:val="right"/>
        <w15:collapsed w:val="false"/>
      </w:pPr>
      <w:bookmarkStart w:name="_GoBack" w:id="0"/>
      <w:bookmarkEnd w:id="0"/>
      <w:r>
        <w:rPr>
          <w:rFonts w:cs="Arial" w:hAnsi="Arial" w:ascii="Arial"/>
        </w:rPr>
        <w:tab/>
      </w:r>
      <w:r w:rsidRPr="003A534F">
        <w:t xml:space="preserve">                                                </w:t>
      </w:r>
      <w:r w:rsidR="008C7FCB" w:rsidRPr="003A534F">
        <w:t>Posl</w:t>
      </w:r>
      <w:r w:rsidR="00E550B9">
        <w:t xml:space="preserve">ovni </w:t>
      </w:r>
      <w:r w:rsidR="008C7FCB" w:rsidRPr="003A534F">
        <w:t>br</w:t>
      </w:r>
      <w:r w:rsidR="00E550B9">
        <w:t xml:space="preserve">oj </w:t>
      </w:r>
      <w:r w:rsidR="002E5CB9" w:rsidRPr="003A534F">
        <w:t>7</w:t>
      </w:r>
      <w:r w:rsidR="008C7FCB" w:rsidRPr="003A534F">
        <w:t xml:space="preserve"> </w:t>
      </w:r>
      <w:r w:rsidRPr="003A534F">
        <w:t>St-</w:t>
      </w:r>
      <w:r w:rsidR="00A30160">
        <w:t>236</w:t>
      </w:r>
      <w:r w:rsidR="00424AD5" w:rsidRPr="003A534F">
        <w:t>/</w:t>
      </w:r>
      <w:r w:rsidR="002E5CB9" w:rsidRPr="003A534F">
        <w:t>1</w:t>
      </w:r>
      <w:r w:rsidR="003A534F" w:rsidRPr="003A534F">
        <w:t>3</w:t>
      </w:r>
      <w:r w:rsidRPr="003A534F">
        <w:t>-</w:t>
      </w:r>
      <w:r w:rsidR="009B5E71">
        <w:t>102</w:t>
      </w:r>
    </w:p>
    <w:p w:rsidRDefault="000F3532" w:rsidP="00C66F52" w:rsidR="000F3532"/>
    <w:p w:rsidRDefault="000F3532" w:rsidP="00C66F52" w:rsidR="000F3532"/>
    <w:p w:rsidRDefault="000F3532" w:rsidP="00C66F52" w:rsidR="000F3532"/>
    <w:p w:rsidRDefault="00E550B9" w:rsidP="000F3532" w:rsidR="000F3532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</w:t>
      </w:r>
      <w:r w:rsidR="000F3532">
        <w:rPr>
          <w:bCs/>
        </w:rPr>
        <w:t xml:space="preserve">   </w:t>
      </w:r>
      <w:r w:rsidR="00887A5A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0F3532" w:rsidP="000F3532" w:rsidR="000F3532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Zadarska 1 i 3</w:t>
      </w:r>
    </w:p>
    <w:p w:rsidRDefault="000F3532" w:rsidP="000F3532" w:rsidR="000F3532" w:rsidRPr="00AA64A9">
      <w:pPr>
        <w:ind w:hanging="2880" w:left="2880"/>
        <w:jc w:val="center"/>
      </w:pPr>
    </w:p>
    <w:p w:rsidRDefault="000F3532" w:rsidP="000F3532" w:rsidR="000F3532">
      <w:pPr>
        <w:jc w:val="both"/>
        <w:rPr>
          <w:rFonts w:eastAsia="MS Mincho"/>
        </w:rPr>
      </w:pPr>
      <w:r w:rsidRPr="00BD385A">
        <w:rPr>
          <w:rFonts w:eastAsia="MS Mincho"/>
        </w:rPr>
        <w:t xml:space="preserve"> </w:t>
      </w:r>
    </w:p>
    <w:p w:rsidRDefault="00C66F52" w:rsidP="00C66F52" w:rsidR="00C66F52" w:rsidRPr="003A534F"/>
    <w:p w:rsidRDefault="00C66F52" w:rsidP="00C66F52" w:rsidR="00C66F52" w:rsidRPr="003A534F"/>
    <w:p w:rsidRDefault="00C66F52" w:rsidP="00F055B4" w:rsidR="00C66F52" w:rsidRPr="003A534F">
      <w:pPr>
        <w:jc w:val="both"/>
        <w:rPr>
          <w:rFonts w:eastAsia="MS Mincho"/>
        </w:rPr>
      </w:pPr>
      <w:r w:rsidRPr="003A534F">
        <w:tab/>
      </w:r>
      <w:r w:rsidRPr="003A534F">
        <w:rPr>
          <w:rFonts w:eastAsia="MS Mincho"/>
        </w:rPr>
        <w:t>Trgovački sud u Rijeci, po sucu ovog suda Liljan</w:t>
      </w:r>
      <w:r w:rsidR="0046414B" w:rsidRPr="003A534F">
        <w:rPr>
          <w:rFonts w:eastAsia="MS Mincho"/>
        </w:rPr>
        <w:t xml:space="preserve">i </w:t>
      </w:r>
      <w:r w:rsidRPr="003A534F">
        <w:rPr>
          <w:rFonts w:eastAsia="MS Mincho"/>
        </w:rPr>
        <w:t xml:space="preserve">Ugrin, kao stečajnom sucu, u predmetu provođenja stečajnog postupka nad </w:t>
      </w:r>
      <w:r w:rsidR="003A534F">
        <w:rPr>
          <w:rFonts w:eastAsia="MS Mincho"/>
        </w:rPr>
        <w:t>dužnik</w:t>
      </w:r>
      <w:r w:rsidR="002A78B8">
        <w:rPr>
          <w:rFonts w:eastAsia="MS Mincho"/>
        </w:rPr>
        <w:t xml:space="preserve">om </w:t>
      </w:r>
      <w:r w:rsidR="00A30160" w:rsidRPr="00A30160">
        <w:t xml:space="preserve">MALIŠA društvo s ograničenom odgovornošću za ugostiteljstvo, usluge i putnička agencija </w:t>
      </w:r>
      <w:r w:rsidR="00A30160">
        <w:t xml:space="preserve">u stečaju </w:t>
      </w:r>
      <w:r w:rsidR="00A30160" w:rsidRPr="00A30160">
        <w:t>Senj, Obala dr. Franje Tuđmana 8 ( MBS: 020040727 - OIB: 40637568400 )</w:t>
      </w:r>
      <w:r w:rsidR="00A30160">
        <w:t xml:space="preserve"> </w:t>
      </w:r>
      <w:r w:rsidR="00C300F5" w:rsidRPr="003A534F">
        <w:t xml:space="preserve"> </w:t>
      </w:r>
      <w:r w:rsidRPr="003A534F">
        <w:rPr>
          <w:rFonts w:eastAsia="MS Mincho"/>
        </w:rPr>
        <w:t xml:space="preserve">dana </w:t>
      </w:r>
      <w:r w:rsidR="00A30160">
        <w:rPr>
          <w:rFonts w:eastAsia="MS Mincho"/>
        </w:rPr>
        <w:t>10</w:t>
      </w:r>
      <w:r w:rsidR="00BD6275" w:rsidRPr="003A534F">
        <w:rPr>
          <w:rFonts w:eastAsia="MS Mincho"/>
        </w:rPr>
        <w:t xml:space="preserve">. </w:t>
      </w:r>
      <w:r w:rsidR="00A30160">
        <w:rPr>
          <w:rFonts w:eastAsia="MS Mincho"/>
        </w:rPr>
        <w:t xml:space="preserve">veljače 2017. </w:t>
      </w:r>
      <w:r w:rsidR="00BD6275" w:rsidRPr="003A534F">
        <w:rPr>
          <w:rFonts w:eastAsia="MS Mincho"/>
        </w:rPr>
        <w:t xml:space="preserve">donio </w:t>
      </w:r>
      <w:r w:rsidRPr="003A534F">
        <w:rPr>
          <w:rFonts w:eastAsia="MS Mincho"/>
        </w:rPr>
        <w:t xml:space="preserve">je  slijedeće </w:t>
      </w:r>
    </w:p>
    <w:p w:rsidRDefault="002A78B8" w:rsidP="00C66F52" w:rsidR="002A78B8">
      <w:pPr>
        <w:jc w:val="center"/>
        <w:rPr>
          <w:rFonts w:eastAsia="MS Mincho"/>
        </w:rPr>
      </w:pPr>
    </w:p>
    <w:p w:rsidRDefault="009B5E71" w:rsidP="00C66F52" w:rsidR="009B5E71" w:rsidRPr="003A534F">
      <w:pPr>
        <w:jc w:val="center"/>
        <w:rPr>
          <w:rFonts w:eastAsia="MS Mincho"/>
        </w:rPr>
      </w:pPr>
    </w:p>
    <w:p w:rsidRDefault="00C66F52" w:rsidP="00C66F52" w:rsidR="00C66F52" w:rsidRPr="003A534F">
      <w:pPr>
        <w:jc w:val="center"/>
        <w:rPr>
          <w:rFonts w:eastAsia="MS Mincho"/>
        </w:rPr>
      </w:pPr>
      <w:r w:rsidRPr="003A534F">
        <w:rPr>
          <w:rFonts w:eastAsia="MS Mincho"/>
        </w:rPr>
        <w:t>R J E Š E N J E</w:t>
      </w:r>
    </w:p>
    <w:p w:rsidRDefault="00C66F52" w:rsidP="00C66F52" w:rsidR="00C66F52" w:rsidRPr="003A534F">
      <w:pPr>
        <w:jc w:val="both"/>
        <w:rPr>
          <w:rFonts w:eastAsia="MS Mincho"/>
        </w:rPr>
      </w:pPr>
    </w:p>
    <w:p w:rsidRDefault="00875380" w:rsidP="00BD6275" w:rsidR="00875380" w:rsidRPr="003A534F">
      <w:pPr>
        <w:jc w:val="both"/>
        <w:rPr>
          <w:lang w:val="de-DE"/>
        </w:rPr>
      </w:pPr>
    </w:p>
    <w:p w:rsidRDefault="000F3532" w:rsidP="000F3532" w:rsidR="00577B20">
      <w:pPr>
        <w:jc w:val="both"/>
        <w:rPr>
          <w:rFonts w:eastAsia="MS Mincho"/>
        </w:rPr>
      </w:pPr>
      <w:r>
        <w:rPr>
          <w:rFonts w:eastAsia="MS Mincho"/>
        </w:rPr>
        <w:t>I</w:t>
      </w:r>
      <w:r>
        <w:rPr>
          <w:rFonts w:eastAsia="MS Mincho"/>
        </w:rPr>
        <w:tab/>
        <w:t xml:space="preserve">Saziva se </w:t>
      </w:r>
      <w:r w:rsidR="00577B20">
        <w:rPr>
          <w:rFonts w:eastAsia="MS Mincho"/>
        </w:rPr>
        <w:t>s</w:t>
      </w:r>
      <w:r w:rsidR="00577B20" w:rsidRPr="003A534F">
        <w:rPr>
          <w:rFonts w:eastAsia="MS Mincho"/>
        </w:rPr>
        <w:t xml:space="preserve">kupština vjerovnika </w:t>
      </w:r>
      <w:r w:rsidR="009B5E71">
        <w:rPr>
          <w:rFonts w:eastAsia="MS Mincho"/>
        </w:rPr>
        <w:t>za dan</w:t>
      </w:r>
    </w:p>
    <w:p w:rsidRDefault="000F3532" w:rsidP="000F3532" w:rsidR="000F3532">
      <w:pPr>
        <w:jc w:val="both"/>
        <w:rPr>
          <w:rFonts w:eastAsia="MS Mincho"/>
        </w:rPr>
      </w:pPr>
    </w:p>
    <w:p w:rsidRDefault="00A30160" w:rsidP="00577B20" w:rsidR="000F3532">
      <w:pPr>
        <w:jc w:val="center"/>
        <w:rPr>
          <w:rFonts w:eastAsia="MS Mincho"/>
        </w:rPr>
      </w:pPr>
      <w:r>
        <w:rPr>
          <w:rFonts w:eastAsia="MS Mincho"/>
        </w:rPr>
        <w:t>16</w:t>
      </w:r>
      <w:r w:rsidR="00577B20">
        <w:rPr>
          <w:rFonts w:eastAsia="MS Mincho"/>
        </w:rPr>
        <w:t xml:space="preserve">. </w:t>
      </w:r>
      <w:r>
        <w:rPr>
          <w:rFonts w:eastAsia="MS Mincho"/>
        </w:rPr>
        <w:t xml:space="preserve">ožujka </w:t>
      </w:r>
      <w:r w:rsidR="00577B20" w:rsidRPr="003A534F">
        <w:rPr>
          <w:rFonts w:eastAsia="MS Mincho"/>
        </w:rPr>
        <w:t>201</w:t>
      </w:r>
      <w:r>
        <w:rPr>
          <w:rFonts w:eastAsia="MS Mincho"/>
        </w:rPr>
        <w:t>7</w:t>
      </w:r>
      <w:r w:rsidR="00577B20" w:rsidRPr="003A534F">
        <w:rPr>
          <w:rFonts w:eastAsia="MS Mincho"/>
        </w:rPr>
        <w:t xml:space="preserve">. u </w:t>
      </w:r>
      <w:r>
        <w:rPr>
          <w:rFonts w:eastAsia="MS Mincho"/>
        </w:rPr>
        <w:t>9</w:t>
      </w:r>
      <w:r w:rsidR="00577B20" w:rsidRPr="003A534F">
        <w:rPr>
          <w:rFonts w:eastAsia="MS Mincho"/>
        </w:rPr>
        <w:t>,00 sati</w:t>
      </w:r>
    </w:p>
    <w:p w:rsidRDefault="00577B20" w:rsidP="00577B20" w:rsidR="00577B20" w:rsidRPr="003A534F">
      <w:pPr>
        <w:jc w:val="center"/>
        <w:rPr>
          <w:lang w:val="de-DE"/>
        </w:rPr>
      </w:pPr>
      <w:r w:rsidRPr="003A534F">
        <w:rPr>
          <w:lang w:val="de-DE"/>
        </w:rPr>
        <w:t>kod ovog suda, Zadarska 1 i 3, sudnica broj 11</w:t>
      </w:r>
    </w:p>
    <w:p w:rsidRDefault="00577B20" w:rsidP="00577B20" w:rsidR="00577B20">
      <w:pPr>
        <w:rPr>
          <w:rFonts w:eastAsia="MS Mincho"/>
        </w:rPr>
      </w:pPr>
    </w:p>
    <w:p w:rsidRDefault="00577B20" w:rsidP="009B5E71" w:rsidR="00577B20">
      <w:pPr>
        <w:ind w:firstLine="720"/>
        <w:rPr>
          <w:rFonts w:eastAsia="MS Mincho"/>
        </w:rPr>
      </w:pPr>
      <w:r w:rsidRPr="003A534F">
        <w:rPr>
          <w:rFonts w:eastAsia="MS Mincho"/>
        </w:rPr>
        <w:t>Dnevni red skupštine:</w:t>
      </w:r>
    </w:p>
    <w:p w:rsidRDefault="00577B20" w:rsidP="00577B20" w:rsidR="00577B20">
      <w:pPr>
        <w:jc w:val="both"/>
      </w:pPr>
    </w:p>
    <w:p w:rsidRDefault="00577B20" w:rsidP="009B5E71" w:rsidR="00577B20" w:rsidRPr="003A534F">
      <w:pPr>
        <w:ind w:firstLine="720"/>
        <w:jc w:val="both"/>
      </w:pPr>
      <w:r>
        <w:t>1.</w:t>
      </w:r>
      <w:r>
        <w:tab/>
      </w:r>
      <w:r w:rsidRPr="003A534F">
        <w:t>Izvješće stečajnog upravitelja o tijeku stečajnog postupka</w:t>
      </w:r>
      <w:r w:rsidR="00A30160">
        <w:t xml:space="preserve">  </w:t>
      </w:r>
    </w:p>
    <w:p w:rsidRDefault="00577B20" w:rsidP="00577B20" w:rsidR="00577B20" w:rsidRPr="003A534F">
      <w:pPr>
        <w:jc w:val="both"/>
      </w:pPr>
      <w:r>
        <w:t xml:space="preserve">       </w:t>
      </w:r>
    </w:p>
    <w:p w:rsidRDefault="00577B20" w:rsidP="00577B20" w:rsidR="00577B20">
      <w:pPr>
        <w:jc w:val="both"/>
      </w:pPr>
      <w:r w:rsidRPr="003A534F">
        <w:rPr>
          <w:rFonts w:eastAsia="MS Mincho"/>
        </w:rPr>
        <w:tab/>
      </w:r>
      <w:r w:rsidRPr="007041F3">
        <w:t>Pravo sudjelovanja na skupštini imaju svi vjerovnici s pravom odvojenog namirenja, svi stečajni vjerovnici</w:t>
      </w:r>
      <w:r>
        <w:t xml:space="preserve">  </w:t>
      </w:r>
      <w:r w:rsidRPr="007041F3">
        <w:t>i stečajni upravitelj.</w:t>
      </w:r>
    </w:p>
    <w:p w:rsidRDefault="00C66F52" w:rsidP="00C66F52" w:rsidR="00C66F52">
      <w:pPr>
        <w:rPr>
          <w:rFonts w:eastAsia="MS Mincho"/>
        </w:rPr>
      </w:pPr>
    </w:p>
    <w:p w:rsidRDefault="00577B20" w:rsidP="00C66F52" w:rsidR="00577B20" w:rsidRPr="003A534F">
      <w:pPr>
        <w:rPr>
          <w:rFonts w:eastAsia="MS Mincho"/>
        </w:rPr>
      </w:pPr>
    </w:p>
    <w:p w:rsidRDefault="00C66F52" w:rsidP="00F055B4" w:rsidR="00C66F52" w:rsidRPr="003A534F">
      <w:pPr>
        <w:jc w:val="center"/>
      </w:pPr>
      <w:r w:rsidRPr="003A534F">
        <w:t xml:space="preserve">Dana, </w:t>
      </w:r>
      <w:r w:rsidR="00A30160">
        <w:rPr>
          <w:rFonts w:eastAsia="MS Mincho"/>
        </w:rPr>
        <w:t>10</w:t>
      </w:r>
      <w:r w:rsidR="00A30160" w:rsidRPr="003A534F">
        <w:rPr>
          <w:rFonts w:eastAsia="MS Mincho"/>
        </w:rPr>
        <w:t xml:space="preserve">. </w:t>
      </w:r>
      <w:r w:rsidR="00A30160">
        <w:rPr>
          <w:rFonts w:eastAsia="MS Mincho"/>
        </w:rPr>
        <w:t>veljače 2017.</w:t>
      </w:r>
    </w:p>
    <w:p w:rsidRDefault="00C66F52" w:rsidP="00C66F52" w:rsidR="00C66F52" w:rsidRPr="003A534F">
      <w:pPr>
        <w:jc w:val="right"/>
      </w:pPr>
    </w:p>
    <w:p w:rsidRDefault="00C66F52" w:rsidP="00C66F52" w:rsidR="00C66F52" w:rsidRPr="003A534F">
      <w:pPr>
        <w:jc w:val="right"/>
      </w:pPr>
      <w:r w:rsidRPr="003A534F">
        <w:t>Stečajni sudac</w:t>
      </w:r>
    </w:p>
    <w:p w:rsidRDefault="00C66F52" w:rsidP="00C66F52" w:rsidR="00C66F52" w:rsidRPr="003A534F">
      <w:pPr>
        <w:jc w:val="right"/>
      </w:pPr>
      <w:r w:rsidRPr="003A534F">
        <w:t>Liljana Ugrin</w:t>
      </w: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</w:p>
    <w:p w:rsidRDefault="00C66F52" w:rsidP="00C66F52" w:rsidR="00C66F52" w:rsidRPr="003A534F">
      <w:pPr>
        <w:pStyle w:val="Tijeloteksta"/>
        <w:rPr>
          <w:rFonts w:cs="Times New Roman" w:hAnsi="Times New Roman" w:ascii="Times New Roman"/>
          <w:bCs/>
          <w:lang w:val="de-DE"/>
        </w:rPr>
      </w:pPr>
      <w:r w:rsidRPr="003A534F">
        <w:rPr>
          <w:rFonts w:cs="Times New Roman" w:hAnsi="Times New Roman" w:ascii="Times New Roman"/>
          <w:bCs/>
          <w:lang w:val="de-DE"/>
        </w:rPr>
        <w:t xml:space="preserve">PRAVNA POUKA: </w:t>
      </w:r>
    </w:p>
    <w:p w:rsidRDefault="00C66F52" w:rsidP="00C66F52" w:rsidR="00E50A03">
      <w:pPr>
        <w:jc w:val="both"/>
      </w:pPr>
      <w:r w:rsidRPr="003A534F">
        <w:rPr>
          <w:lang w:val="de-DE"/>
        </w:rPr>
        <w:tab/>
        <w:t xml:space="preserve">Protiv ovog rješenja nije dopuštena žalba (članak 278. stavak 2. ZPP-a u svezi s člankom 6. </w:t>
      </w:r>
      <w:r w:rsidRPr="003A534F">
        <w:t>SZ).</w:t>
      </w:r>
    </w:p>
    <w:p w:rsidRDefault="003A534F" w:rsidP="00C66F52" w:rsidR="003A534F">
      <w:pPr>
        <w:jc w:val="both"/>
      </w:pPr>
    </w:p>
    <w:p w:rsidRDefault="00DA16B2" w:rsidP="00C66F52" w:rsidR="00DA16B2">
      <w:pPr>
        <w:jc w:val="both"/>
      </w:pP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  <w:r>
        <w:t>DNA</w:t>
      </w:r>
    </w:p>
    <w:p w:rsidRDefault="003A534F" w:rsidP="00C66F52" w:rsidR="003A534F">
      <w:pPr>
        <w:jc w:val="both"/>
      </w:pPr>
    </w:p>
    <w:p w:rsidRDefault="003A534F" w:rsidP="00C66F52" w:rsidR="003A534F">
      <w:pPr>
        <w:jc w:val="both"/>
      </w:pPr>
      <w:r>
        <w:t>Rješenje dostaviti stečajnom upravitelju</w:t>
      </w:r>
    </w:p>
    <w:p w:rsidRDefault="000F3532" w:rsidP="00C66F52" w:rsidR="000F3532">
      <w:pPr>
        <w:jc w:val="both"/>
      </w:pPr>
      <w:r>
        <w:t>R</w:t>
      </w:r>
      <w:r w:rsidR="0030750A">
        <w:t>ješenj</w:t>
      </w:r>
      <w:r>
        <w:t>e</w:t>
      </w:r>
      <w:r w:rsidR="0030750A">
        <w:t xml:space="preserve"> </w:t>
      </w:r>
      <w:r>
        <w:t xml:space="preserve">će se </w:t>
      </w:r>
      <w:r w:rsidR="0030750A">
        <w:t>objavit</w:t>
      </w:r>
      <w:r>
        <w:t xml:space="preserve">i </w:t>
      </w:r>
      <w:r w:rsidR="0030750A">
        <w:t xml:space="preserve">na </w:t>
      </w:r>
      <w:r>
        <w:t>mrežnoj stranici e-</w:t>
      </w:r>
      <w:r w:rsidR="0030750A">
        <w:t>oglasn</w:t>
      </w:r>
      <w:r>
        <w:t xml:space="preserve">a </w:t>
      </w:r>
      <w:r w:rsidR="0030750A">
        <w:t>ploč</w:t>
      </w:r>
      <w:r>
        <w:t>a</w:t>
      </w:r>
      <w:r w:rsidR="0030750A">
        <w:t xml:space="preserve"> sud</w:t>
      </w:r>
      <w:r>
        <w:t>ova</w:t>
      </w:r>
    </w:p>
    <w:p w:rsidRDefault="003A534F" w:rsidP="00C66F52" w:rsidR="003A534F">
      <w:pPr>
        <w:jc w:val="both"/>
      </w:pPr>
    </w:p>
    <w:p w:rsidRDefault="003A534F" w:rsidP="00C66F52" w:rsidR="003A534F" w:rsidRPr="003A534F">
      <w:pPr>
        <w:jc w:val="both"/>
        <w:rPr>
          <w:rFonts w:eastAsia="MS Mincho"/>
        </w:rPr>
      </w:pPr>
      <w:r>
        <w:t xml:space="preserve">U Rijeci, </w:t>
      </w:r>
      <w:r w:rsidR="00A30160">
        <w:rPr>
          <w:rFonts w:eastAsia="MS Mincho"/>
        </w:rPr>
        <w:t>10</w:t>
      </w:r>
      <w:r w:rsidR="00A30160" w:rsidRPr="003A534F">
        <w:rPr>
          <w:rFonts w:eastAsia="MS Mincho"/>
        </w:rPr>
        <w:t xml:space="preserve">. </w:t>
      </w:r>
      <w:r w:rsidR="00A30160">
        <w:rPr>
          <w:rFonts w:eastAsia="MS Mincho"/>
        </w:rPr>
        <w:t>veljače 2017</w:t>
      </w:r>
      <w:r>
        <w:t>.</w:t>
      </w:r>
    </w:p>
    <w:sectPr w:rsidSect="00B010CB" w:rsidR="003A534F" w:rsidRPr="003A534F">
      <w:pgSz w:h="15840" w:w="12240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3F48B1"/>
    <w:multiLevelType w:val="hybridMultilevel"/>
    <w:tmpl w:val="D42EA552"/>
    <w:lvl w:tplc="15D285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8B2276E"/>
    <w:multiLevelType w:val="hybridMultilevel"/>
    <w:tmpl w:val="49408F5C"/>
    <w:lvl w:tplc="4454B04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34D4F1B"/>
    <w:multiLevelType w:val="hybridMultilevel"/>
    <w:tmpl w:val="53CAE3B0"/>
    <w:lvl w:tplc="0E6A6B7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4B65A7E"/>
    <w:multiLevelType w:val="hybridMultilevel"/>
    <w:tmpl w:val="EA1A7436"/>
    <w:lvl w:tplc="2DE6505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1550967"/>
    <w:multiLevelType w:val="hybridMultilevel"/>
    <w:tmpl w:val="1500E006"/>
    <w:lvl w:tplc="1E2833C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8436B19"/>
    <w:multiLevelType w:val="hybridMultilevel"/>
    <w:tmpl w:val="641C0B52"/>
    <w:lvl w:tplc="54D275B0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E654843"/>
    <w:multiLevelType w:val="hybridMultilevel"/>
    <w:tmpl w:val="B964C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0E2218E"/>
    <w:multiLevelType w:val="hybridMultilevel"/>
    <w:tmpl w:val="717C447A"/>
    <w:lvl w:tplc="D6A64A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19D0883"/>
    <w:multiLevelType w:val="hybridMultilevel"/>
    <w:tmpl w:val="6002B5FA"/>
    <w:lvl w:tplc="29122406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3D7F0D"/>
    <w:multiLevelType w:val="hybridMultilevel"/>
    <w:tmpl w:val="6612314E"/>
    <w:lvl w:tplc="9ADA093A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DBC271B"/>
    <w:multiLevelType w:val="hybridMultilevel"/>
    <w:tmpl w:val="F01AC63A"/>
    <w:lvl w:tplc="7298D3EE" w:ilvl="0"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MS Mincho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75BF7A87"/>
    <w:multiLevelType w:val="hybridMultilevel"/>
    <w:tmpl w:val="9D2C404A"/>
    <w:lvl w:tplc="DC14942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8"/>
  </w:num>
  <w:num w:numId="5">
    <w:abstractNumId w:val="11"/>
  </w:num>
  <w:num w:numId="6">
    <w:abstractNumId w:val="9"/>
  </w:num>
  <w:num w:numId="7">
    <w:abstractNumId w:val="1"/>
  </w:num>
  <w:num w:numId="8">
    <w:abstractNumId w:val="2"/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460BC"/>
    <w:rsid w:val="00043D93"/>
    <w:rsid w:val="00051675"/>
    <w:rsid w:val="0009766E"/>
    <w:rsid w:val="000F3532"/>
    <w:rsid w:val="00100B91"/>
    <w:rsid w:val="00105386"/>
    <w:rsid w:val="00161072"/>
    <w:rsid w:val="00164629"/>
    <w:rsid w:val="001D159F"/>
    <w:rsid w:val="001E7FF7"/>
    <w:rsid w:val="0022797F"/>
    <w:rsid w:val="00263288"/>
    <w:rsid w:val="002A78B8"/>
    <w:rsid w:val="002D02DB"/>
    <w:rsid w:val="002E5CB9"/>
    <w:rsid w:val="0030750A"/>
    <w:rsid w:val="0032083E"/>
    <w:rsid w:val="0036017F"/>
    <w:rsid w:val="00381CF3"/>
    <w:rsid w:val="003A534F"/>
    <w:rsid w:val="003B4991"/>
    <w:rsid w:val="003D2954"/>
    <w:rsid w:val="003F4B9A"/>
    <w:rsid w:val="00402D64"/>
    <w:rsid w:val="00424AD5"/>
    <w:rsid w:val="0044040D"/>
    <w:rsid w:val="0046414B"/>
    <w:rsid w:val="00474EAB"/>
    <w:rsid w:val="00486A34"/>
    <w:rsid w:val="004964A9"/>
    <w:rsid w:val="00540EBC"/>
    <w:rsid w:val="0057364E"/>
    <w:rsid w:val="00577B20"/>
    <w:rsid w:val="00584B04"/>
    <w:rsid w:val="006240E6"/>
    <w:rsid w:val="0066388C"/>
    <w:rsid w:val="007004AD"/>
    <w:rsid w:val="00735F04"/>
    <w:rsid w:val="00765447"/>
    <w:rsid w:val="007849AB"/>
    <w:rsid w:val="007F44DB"/>
    <w:rsid w:val="00821ABF"/>
    <w:rsid w:val="008403DE"/>
    <w:rsid w:val="00846426"/>
    <w:rsid w:val="0087451B"/>
    <w:rsid w:val="00875380"/>
    <w:rsid w:val="00887A5A"/>
    <w:rsid w:val="008C08F0"/>
    <w:rsid w:val="008C2D64"/>
    <w:rsid w:val="008C7FCB"/>
    <w:rsid w:val="008D3A6F"/>
    <w:rsid w:val="008D61DF"/>
    <w:rsid w:val="00905C73"/>
    <w:rsid w:val="0090759B"/>
    <w:rsid w:val="00934E60"/>
    <w:rsid w:val="00956906"/>
    <w:rsid w:val="0098313E"/>
    <w:rsid w:val="009925DE"/>
    <w:rsid w:val="009B5E71"/>
    <w:rsid w:val="00A30160"/>
    <w:rsid w:val="00A524E8"/>
    <w:rsid w:val="00B010CB"/>
    <w:rsid w:val="00B401BF"/>
    <w:rsid w:val="00BB3F30"/>
    <w:rsid w:val="00BD12BC"/>
    <w:rsid w:val="00BD6275"/>
    <w:rsid w:val="00C22D57"/>
    <w:rsid w:val="00C300F5"/>
    <w:rsid w:val="00C30204"/>
    <w:rsid w:val="00C66F52"/>
    <w:rsid w:val="00CD187E"/>
    <w:rsid w:val="00DA16B2"/>
    <w:rsid w:val="00DD320A"/>
    <w:rsid w:val="00E23477"/>
    <w:rsid w:val="00E460BC"/>
    <w:rsid w:val="00E50A03"/>
    <w:rsid w:val="00E550B9"/>
    <w:rsid w:val="00EE01BF"/>
    <w:rsid w:val="00F055B4"/>
    <w:rsid w:val="00F52C03"/>
    <w:rsid w:val="00FA5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Cs w:val="20"/>
      <w:lang w:eastAsia="hr-HR" w:val="en-GB"/>
    </w:rPr>
  </w:style>
  <w:style w:customStyle="true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043D9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43D9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01B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01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01BF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01BF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01BF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  <w:lang w:eastAsia="hr-HR"/>
    </w:rPr>
  </w:style>
  <w:style w:styleId="Tijeloteksta" w:type="paragraph">
    <w:name w:val="Body Text"/>
    <w:basedOn w:val="Normal"/>
    <w:rsid w:val="00C66F5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Cs w:val="20"/>
      <w:lang w:eastAsia="hr-HR" w:val="en-GB"/>
    </w:rPr>
  </w:style>
  <w:style w:customStyle="1" w:styleId="tabletextfield" w:type="character">
    <w:name w:val="table_text_field"/>
    <w:basedOn w:val="Zadanifontodlomka"/>
    <w:rsid w:val="009925DE"/>
  </w:style>
  <w:style w:styleId="Tekstbalonia" w:type="paragraph">
    <w:name w:val="Balloon Text"/>
    <w:basedOn w:val="Normal"/>
    <w:link w:val="TekstbaloniaChar"/>
    <w:rsid w:val="00043D9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43D9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401B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01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01BF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01BF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01BF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274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171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2012.</izvorni_sadrzaj>
    <derivirana_varijabla naziv="DomainObject.Predmet.DatumOsnivanja_1">27.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St-236/2012</izvorni_sadrzaj>
    <derivirana_varijabla naziv="DomainObject.Predmet.OznakaBroj_1">St-236/2012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MALIŠA d.o.o.  Senj</izvorni_sadrzaj>
    <derivirana_varijabla naziv="DomainObject.Predmet.ProtustrankaFormated_1">  MALIŠA d.o.o.  Senj</derivirana_varijabla>
  </DomainObject.Predmet.ProtustrankaFormated>
  <DomainObject.Predmet.ProtustrankaFormatedOIB>
    <izvorni_sadrzaj>  MALIŠA d.o.o.  Senj, OIB 40637568400</izvorni_sadrzaj>
    <derivirana_varijabla naziv="DomainObject.Predmet.ProtustrankaFormatedOIB_1">  MALIŠA d.o.o.  Senj, OIB 40637568400</derivirana_varijabla>
  </DomainObject.Predmet.ProtustrankaFormatedOIB>
  <DomainObject.Predmet.ProtustrankaFormatedWithAdress>
    <izvorni_sadrzaj> MALIŠA d.o.o.  Senj, Obala dr. Franje Tuđmana 8, 53 270 Senj</izvorni_sadrzaj>
    <derivirana_varijabla naziv="DomainObject.Predmet.ProtustrankaFormatedWithAdress_1"> MALIŠA d.o.o.  Senj, Obala dr. Franje Tuđmana 8, 53 270 Senj</derivirana_varijabla>
  </DomainObject.Predmet.ProtustrankaFormatedWithAdress>
  <DomainObject.Predmet.ProtustrankaFormatedWithAdressOIB>
    <izvorni_sadrzaj> MALIŠA d.o.o.  Senj, OIB 40637568400, Obala dr. Franje Tuđmana 8, 53 270 Senj</izvorni_sadrzaj>
    <derivirana_varijabla naziv="DomainObject.Predmet.ProtustrankaFormatedWithAdressOIB_1"> MALIŠA d.o.o.  Senj, OIB 40637568400, Obala dr. Franje Tuđmana 8, 53 270 Senj</derivirana_varijabla>
  </DomainObject.Predmet.ProtustrankaFormatedWithAdressOIB>
  <DomainObject.Predmet.ProtustrankaWithAdress>
    <izvorni_sadrzaj>MALIŠA d.o.o.  Senj Obala dr. Franje Tuđmana 8, 53 270 Senj</izvorni_sadrzaj>
    <derivirana_varijabla naziv="DomainObject.Predmet.ProtustrankaWithAdress_1">MALIŠA d.o.o.  Senj Obala dr. Franje Tuđmana 8, 53 270 Senj</derivirana_varijabla>
  </DomainObject.Predmet.ProtustrankaWithAdress>
  <DomainObject.Predmet.ProtustrankaWithAdressOIB>
    <izvorni_sadrzaj>MALIŠA d.o.o.  Senj, OIB 40637568400, Obala dr. Franje Tuđmana 8, 53 270 Senj</izvorni_sadrzaj>
    <derivirana_varijabla naziv="DomainObject.Predmet.ProtustrankaWithAdressOIB_1">MALIŠA d.o.o.  Senj, OIB 40637568400, Obala dr. Franje Tuđmana 8, 53 270 Senj</derivirana_varijabla>
  </DomainObject.Predmet.ProtustrankaWithAdressOIB>
  <DomainObject.Predmet.ProtustrankaNazivFormated>
    <izvorni_sadrzaj>MALIŠA d.o.o.  Senj</izvorni_sadrzaj>
    <derivirana_varijabla naziv="DomainObject.Predmet.ProtustrankaNazivFormated_1">MALIŠA d.o.o.  Senj</derivirana_varijabla>
  </DomainObject.Predmet.ProtustrankaNazivFormated>
  <DomainObject.Predmet.ProtustrankaNazivFormatedOIB>
    <izvorni_sadrzaj>MALIŠA d.o.o.  Senj, OIB 40637568400</izvorni_sadrzaj>
    <derivirana_varijabla naziv="DomainObject.Predmet.ProtustrankaNazivFormatedOIB_1">MALIŠA d.o.o.  Senj, OIB 40637568400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BKS BANK AG  Klagenfurt zastupanog po punomoćniku Odvjetničko društvo Vukić &amp; partneri</izvorni_sadrzaj>
    <derivirana_varijabla naziv="DomainObject.Predmet.StrankaFormated_1">  BKS BANK AG  Klagenfurt zastupanog po punomoćniku Odvjetničko društvo Vukić &amp; partneri</derivirana_varijabla>
  </DomainObject.Predmet.StrankaFormated>
  <DomainObject.Predmet.StrankaFormatedOIB>
    <izvorni_sadrzaj>  BKS BANK AG  Klagenfurt zastupanog po punomoćniku Odvjetničko društvo Vukić &amp; partneri</izvorni_sadrzaj>
    <derivirana_varijabla naziv="DomainObject.Predmet.StrankaFormatedOIB_1">  BKS BANK AG  Klagenfurt zastupanog po punomoćniku Odvjetničko društvo Vukić &amp; partneri</derivirana_varijabla>
  </DomainObject.Predmet.StrankaFormatedOIB>
  <DomainObject.Predmet.StrankaFormatedWithAdress>
    <izvorni_sadrzaj> BKS BANK AG  Klagenfurt, St. Veiter Ring 43, 9020 Klagenfurt zastupanog po punomoćniku Odvjetničko društvo Vukić &amp; partneri</izvorni_sadrzaj>
    <derivirana_varijabla naziv="DomainObject.Predmet.StrankaFormatedWithAdress_1"> BKS BANK AG  Klagenfurt, St. Veiter Ring 43, 9020 Klagenfurt zastupanog po punomoćniku Odvjetničko društvo Vukić &amp; partneri</derivirana_varijabla>
  </DomainObject.Predmet.StrankaFormatedWithAdress>
  <DomainObject.Predmet.StrankaFormatedWithAdressOIB>
    <izvorni_sadrzaj> BKS BANK AG  Klagenfurt, St. Veiter Ring 43, 9020 Klagenfurt zastupanog po punomoćniku Odvjetničko društvo Vukić &amp; partneri</izvorni_sadrzaj>
    <derivirana_varijabla naziv="DomainObject.Predmet.StrankaFormatedWithAdressOIB_1"> BKS BANK AG  Klagenfurt, St. Veiter Ring 43, 9020 Klagenfurt zastupanog po punomoćniku Odvjetničko društvo Vukić &amp; partneri</derivirana_varijabla>
  </DomainObject.Predmet.StrankaFormatedWithAdressOIB>
  <DomainObject.Predmet.StrankaWithAdress>
    <izvorni_sadrzaj>BKS BANK AG  Klagenfurt St. Veiter Ring 43,9020 Klagenfurt</izvorni_sadrzaj>
    <derivirana_varijabla naziv="DomainObject.Predmet.StrankaWithAdress_1">BKS BANK AG  Klagenfurt St. Veiter Ring 43,9020 Klagenfurt</derivirana_varijabla>
  </DomainObject.Predmet.StrankaWithAdress>
  <DomainObject.Predmet.StrankaWithAdressOIB>
    <izvorni_sadrzaj>BKS BANK AG  Klagenfurt, St. Veiter Ring 43,9020 Klagenfurt</izvorni_sadrzaj>
    <derivirana_varijabla naziv="DomainObject.Predmet.StrankaWithAdressOIB_1">BKS BANK AG  Klagenfurt, St. Veiter Ring 43,9020 Klagenfurt</derivirana_varijabla>
  </DomainObject.Predmet.StrankaWithAdressOIB>
  <DomainObject.Predmet.StrankaNazivFormated>
    <izvorni_sadrzaj>BKS BANK AG  Klagenfurt</izvorni_sadrzaj>
    <derivirana_varijabla naziv="DomainObject.Predmet.StrankaNazivFormated_1">BKS BANK AG  Klagenfurt</derivirana_varijabla>
  </DomainObject.Predmet.StrankaNazivFormated>
  <DomainObject.Predmet.StrankaNazivFormatedOIB>
    <izvorni_sadrzaj>BKS BANK AG  Klagenfurt</izvorni_sadrzaj>
    <derivirana_varijabla naziv="DomainObject.Predmet.StrankaNazivFormatedOIB_1">BKS BANK AG  Klagenfurt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BKS BANK AG  Klagenfurt zastupanog po punomoćniku Odvjetničko društvo Vukić &amp; partneri</item>
    </izvorni_sadrzaj>
    <derivirana_varijabla naziv="DomainObject.Predmet.StrankaListFormated_1">
      <item>BKS BANK AG  Klagenfurt zastupanog po punomoćniku Odvjetničko društvo Vukić &amp; partneri</item>
    </derivirana_varijabla>
  </DomainObject.Predmet.StrankaListFormated>
  <DomainObject.Predmet.StrankaListFormatedOIB>
    <izvorni_sadrzaj>
      <item>BKS BANK AG  Klagenfurt zastupanog po punomoćniku Odvjetničko društvo Vukić &amp; partneri</item>
    </izvorni_sadrzaj>
    <derivirana_varijabla naziv="DomainObject.Predmet.StrankaListFormatedOIB_1">
      <item>BKS BANK AG  Klagenfurt zastupanog po punomoćniku Odvjetničko društvo Vukić &amp; partneri</item>
    </derivirana_varijabla>
  </DomainObject.Predmet.StrankaListFormatedOIB>
  <DomainObject.Predmet.StrankaListFormatedWithAdress>
    <izvorni_sadrzaj>
      <item>BKS BANK AG  Klagenfurt, St. Veiter Ring 43, 9020 Klagenfurt zastupanog po punomoćniku Odvjetničko društvo Vukić &amp; partneri</item>
    </izvorni_sadrzaj>
    <derivirana_varijabla naziv="DomainObject.Predmet.StrankaListFormatedWithAdress_1">
      <item>BKS BANK AG  Klagenfurt, St. Veiter Ring 43, 9020 Klagenfurt zastupanog po punomoćniku Odvjetničko društvo Vukić &amp; partneri</item>
    </derivirana_varijabla>
  </DomainObject.Predmet.StrankaListFormatedWithAdress>
  <DomainObject.Predmet.StrankaListFormatedWithAdressOIB>
    <izvorni_sadrzaj>
      <item>BKS BANK AG  Klagenfurt, St. Veiter Ring 43, 9020 Klagenfurt zastupanog po punomoćniku Odvjetničko društvo Vukić &amp; partneri</item>
    </izvorni_sadrzaj>
    <derivirana_varijabla naziv="DomainObject.Predmet.StrankaListFormatedWithAdressOIB_1">
      <item>BKS BANK AG  Klagenfurt, St. Veiter Ring 43, 9020 Klagenfurt zastupanog po punomoćniku Odvjetničko društvo Vukić &amp; partneri</item>
    </derivirana_varijabla>
  </DomainObject.Predmet.StrankaListFormatedWithAdressOIB>
  <DomainObject.Predmet.StrankaListNazivFormated>
    <izvorni_sadrzaj>
      <item>BKS BANK AG  Klagenfurt</item>
    </izvorni_sadrzaj>
    <derivirana_varijabla naziv="DomainObject.Predmet.StrankaListNazivFormated_1">
      <item>BKS BANK AG  Klagenfurt</item>
    </derivirana_varijabla>
  </DomainObject.Predmet.StrankaListNazivFormated>
  <DomainObject.Predmet.StrankaListNazivFormatedOIB>
    <izvorni_sadrzaj>
      <item>BKS BANK AG  Klagenfurt</item>
    </izvorni_sadrzaj>
    <derivirana_varijabla naziv="DomainObject.Predmet.StrankaListNazivFormatedOIB_1">
      <item>BKS BANK AG  Klagenfurt</item>
    </derivirana_varijabla>
  </DomainObject.Predmet.StrankaListNazivFormatedOIB>
  <DomainObject.Predmet.ProtuStrankaListFormated>
    <izvorni_sadrzaj>
      <item>MALIŠA d.o.o.  Senj</item>
    </izvorni_sadrzaj>
    <derivirana_varijabla naziv="DomainObject.Predmet.ProtuStrankaListFormated_1">
      <item>MALIŠA d.o.o.  Senj</item>
    </derivirana_varijabla>
  </DomainObject.Predmet.ProtuStrankaListFormated>
  <DomainObject.Predmet.ProtuStrankaListFormatedOIB>
    <izvorni_sadrzaj>
      <item>MALIŠA d.o.o.  Senj, OIB 40637568400</item>
    </izvorni_sadrzaj>
    <derivirana_varijabla naziv="DomainObject.Predmet.ProtuStrankaListFormatedOIB_1">
      <item>MALIŠA d.o.o.  Senj, OIB 40637568400</item>
    </derivirana_varijabla>
  </DomainObject.Predmet.ProtuStrankaListFormatedOIB>
  <DomainObject.Predmet.ProtuStrankaListFormatedWithAdress>
    <izvorni_sadrzaj>
      <item>MALIŠA d.o.o.  Senj, Obala dr. Franje Tuđmana 8, 53 270 Senj</item>
    </izvorni_sadrzaj>
    <derivirana_varijabla naziv="DomainObject.Predmet.ProtuStrankaListFormatedWithAdress_1">
      <item>MALIŠA d.o.o.  Senj, Obala dr. Franje Tuđmana 8, 53 270 Senj</item>
    </derivirana_varijabla>
  </DomainObject.Predmet.ProtuStrankaListFormatedWithAdress>
  <DomainObject.Predmet.ProtuStrankaListFormatedWithAdressOIB>
    <izvorni_sadrzaj>
      <item>MALIŠA d.o.o.  Senj, OIB 40637568400, Obala dr. Franje Tuđmana 8, 53 270 Senj</item>
    </izvorni_sadrzaj>
    <derivirana_varijabla naziv="DomainObject.Predmet.ProtuStrankaListFormatedWithAdressOIB_1">
      <item>MALIŠA d.o.o.  Senj, OIB 40637568400, Obala dr. Franje Tuđmana 8, 53 270 Senj</item>
    </derivirana_varijabla>
  </DomainObject.Predmet.ProtuStrankaListFormatedWithAdressOIB>
  <DomainObject.Predmet.ProtuStrankaListNazivFormated>
    <izvorni_sadrzaj>
      <item>MALIŠA d.o.o.  Senj</item>
    </izvorni_sadrzaj>
    <derivirana_varijabla naziv="DomainObject.Predmet.ProtuStrankaListNazivFormated_1">
      <item>MALIŠA d.o.o.  Senj</item>
    </derivirana_varijabla>
  </DomainObject.Predmet.ProtuStrankaListNazivFormated>
  <DomainObject.Predmet.ProtuStrankaListNazivFormatedOIB>
    <izvorni_sadrzaj>
      <item>MALIŠA d.o.o.  Senj, OIB 40637568400</item>
    </izvorni_sadrzaj>
    <derivirana_varijabla naziv="DomainObject.Predmet.ProtuStrankaListNazivFormatedOIB_1">
      <item>MALIŠA d.o.o.  Senj, OIB 40637568400</item>
    </derivirana_varijabla>
  </DomainObject.Predmet.ProtuStrankaListNazivFormatedOIB>
  <DomainObject.Predmet.OstaliListFormated>
    <izvorni_sadrzaj>
      <item>Odvjetničko društvo Vukić &amp; partneri punomoćnik sudionika u postupku BKS BANK AG  Klagenfurt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izvorni_sadrzaj>
    <derivirana_varijabla naziv="DomainObject.Predmet.OstaliListFormated_1">
      <item>Odvjetničko društvo Vukić &amp; partneri punomoćnik sudionika u postupku BKS BANK AG  Klagenfurt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derivirana_varijabla>
  </DomainObject.Predmet.OstaliListFormated>
  <DomainObject.Predmet.OstaliListFormatedOIB>
    <izvorni_sadrzaj>
      <item>Odvjetničko društvo Vukić &amp; partneri punomoćnik sudionika u postupku BKS BANK AG  Klagenfurt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izvorni_sadrzaj>
    <derivirana_varijabla naziv="DomainObject.Predmet.OstaliListFormatedOIB_1">
      <item>Odvjetničko društvo Vukić &amp; partneri punomoćnik sudionika u postupku BKS BANK AG  Klagenfurt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derivirana_varijabla>
  </DomainObject.Predmet.OstaliListFormatedOIB>
  <DomainObject.Predmet.OstaliListFormatedWithAdress>
    <izvorni_sadrzaj>
      <item>Odvjetničko društvo Vukić &amp; partneri, Nikole Tesle 9, 51 000 Rijeka punomoćnik sudionika u postupku BKS BANK AG  Klagenfurt</item>
      <item>Dubravka Matičić, Križ 14, 53270 Senj</item>
      <item>Privredna banka zagreb d.d., Račkog 6, 10000 Zagreb</item>
      <item>Antonio Matičić, Križ 14, 53270 Senj</item>
      <item>Bogdan Veselinović, Marijana Stepčića 34, 51000 Rijeka</item>
      <item>Đorđe Perković, B.J.Jelačića 4., 53000 Gospić</item>
      <item>Velimir Došen, Trg žrtava fašizma 2, 10000 Zagreb</item>
      <item>Zdravko Ružić, Čavle 43, 51219 Čavle</item>
    </izvorni_sadrzaj>
    <derivirana_varijabla naziv="DomainObject.Predmet.OstaliListFormatedWithAdress_1">
      <item>Odvjetničko društvo Vukić &amp; partneri, Nikole Tesle 9, 51 000 Rijeka punomoćnik sudionika u postupku BKS BANK AG  Klagenfurt</item>
      <item>Dubravka Matičić, Križ 14, 53270 Senj</item>
      <item>Privredna banka zagreb d.d., Račkog 6, 10000 Zagreb</item>
      <item>Antonio Matičić, Križ 14, 53270 Senj</item>
      <item>Bogdan Veselinović, Marijana Stepčića 34, 51000 Rijeka</item>
      <item>Đorđe Perković, B.J.Jelačića 4., 53000 Gospić</item>
      <item>Velimir Došen, Trg žrtava fašizma 2, 10000 Zagreb</item>
      <item>Zdravko Ružić, Čavle 43, 51219 Čavle</item>
    </derivirana_varijabla>
  </DomainObject.Predmet.OstaliListFormatedWithAdress>
  <DomainObject.Predmet.OstaliListFormatedWithAdressOIB>
    <izvorni_sadrzaj>
      <item>Odvjetničko društvo Vukić &amp; partneri, Nikole Tesle 9, 51 000 Rijeka punomoćnik sudionika u postupku BKS BANK AG  Klagenfurt</item>
      <item>Dubravka Matičić, Križ 14, 53270 Senj</item>
      <item>Privredna banka zagreb d.d., OIB 02535697732, Račkog 6, 10000 Zagreb</item>
      <item>Antonio Matičić, Križ 14, 53270 Senj</item>
      <item>Bogdan Veselinović, OIB 56077684422, Marijana Stepčića 34, 51000 Rijeka</item>
      <item>Đorđe Perković, B.J.Jelačića 4., 53000 Gospić</item>
      <item>Velimir Došen, Trg žrtava fašizma 2, 10000 Zagreb</item>
      <item>Zdravko Ružić, Čavle 43, 51219 Čavle</item>
    </izvorni_sadrzaj>
    <derivirana_varijabla naziv="DomainObject.Predmet.OstaliListFormatedWithAdressOIB_1">
      <item>Odvjetničko društvo Vukić &amp; partneri, Nikole Tesle 9, 51 000 Rijeka punomoćnik sudionika u postupku BKS BANK AG  Klagenfurt</item>
      <item>Dubravka Matičić, Križ 14, 53270 Senj</item>
      <item>Privredna banka zagreb d.d., OIB 02535697732, Račkog 6, 10000 Zagreb</item>
      <item>Antonio Matičić, Križ 14, 53270 Senj</item>
      <item>Bogdan Veselinović, OIB 56077684422, Marijana Stepčića 34, 51000 Rijeka</item>
      <item>Đorđe Perković, B.J.Jelačića 4., 53000 Gospić</item>
      <item>Velimir Došen, Trg žrtava fašizma 2, 10000 Zagreb</item>
      <item>Zdravko Ružić, Čavle 43, 51219 Čavle</item>
    </derivirana_varijabla>
  </DomainObject.Predmet.OstaliListFormatedWithAdressOIB>
  <DomainObject.Predmet.OstaliListNazivFormated>
    <izvorni_sadrzaj>
      <item>Odvjetničko društvo Vukić &amp; partneri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izvorni_sadrzaj>
    <derivirana_varijabla naziv="DomainObject.Predmet.OstaliListNazivFormated_1">
      <item>Odvjetničko društvo Vukić &amp; partneri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derivirana_varijabla>
  </DomainObject.Predmet.OstaliListNazivFormated>
  <DomainObject.Predmet.OstaliListNazivFormatedOIB>
    <izvorni_sadrzaj>
      <item>Odvjetničko društvo Vukić &amp; partneri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izvorni_sadrzaj>
    <derivirana_varijabla naziv="DomainObject.Predmet.OstaliListNazivFormatedOIB_1">
      <item>Odvjetničko društvo Vukić &amp; partneri</item>
      <item>Dubravka Matičić</item>
      <item>Privredna banka zagreb d.d., OIB 02535697732</item>
      <item>Antonio Matičić</item>
      <item>Bogdan Veselinović, OIB 56077684422</item>
      <item>Đorđe Perković</item>
      <item>Velimir Došen</item>
      <item>Zdravko Ružić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BKS BANK AG  Klagenfurt</izvorni_sadrzaj>
    <derivirana_varijabla naziv="DomainObject.Predmet.StrankaIDrugi_1">BKS BANK AG  Klagenfurt</derivirana_varijabla>
  </DomainObject.Predmet.StrankaIDrugi>
  <DomainObject.Predmet.ProtustrankaIDrugi>
    <izvorni_sadrzaj>MALIŠA d.o.o.  Senj</izvorni_sadrzaj>
    <derivirana_varijabla naziv="DomainObject.Predmet.ProtustrankaIDrugi_1">MALIŠA d.o.o.  Senj</derivirana_varijabla>
  </DomainObject.Predmet.ProtustrankaIDrugi>
  <DomainObject.Predmet.StrankaIDrugiAdressOIB>
    <izvorni_sadrzaj>BKS BANK AG  Klagenfurt, St. Veiter Ring 43, 9020 Klagenfurt</izvorni_sadrzaj>
    <derivirana_varijabla naziv="DomainObject.Predmet.StrankaIDrugiAdressOIB_1">BKS BANK AG  Klagenfurt, St. Veiter Ring 43, 9020 Klagenfurt</derivirana_varijabla>
  </DomainObject.Predmet.StrankaIDrugiAdressOIB>
  <DomainObject.Predmet.ProtustrankaIDrugiAdressOIB>
    <izvorni_sadrzaj>MALIŠA d.o.o.  Senj, OIB 40637568400, Obala dr. Franje Tuđmana 8, 53 270 Senj</izvorni_sadrzaj>
    <derivirana_varijabla naziv="DomainObject.Predmet.ProtustrankaIDrugiAdressOIB_1">MALIŠA d.o.o.  Senj, OIB 40637568400, Obala dr. Franje Tuđmana 8, 53 270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Odvjetničko društvo Vukić &amp; partneri</item>
      <item>BKS BANK AG  Klagenfurt</item>
      <item>MALIŠA d.o.o.  Senj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izvorni_sadrzaj>
    <derivirana_varijabla naziv="DomainObject.Predmet.SudioniciListNaziv_1">
      <item>Odvjetničko društvo Vukić &amp; partneri</item>
      <item>BKS BANK AG  Klagenfurt</item>
      <item>MALIŠA d.o.o.  Senj</item>
      <item>Dubravka Matičić</item>
      <item>Privredna banka zagreb d.d.</item>
      <item>Antonio Matičić</item>
      <item>Bogdan Veselinović</item>
      <item>Đorđe Perković</item>
      <item>Velimir Došen</item>
      <item>Zdravko Ružić</item>
    </derivirana_varijabla>
  </DomainObject.Predmet.SudioniciListNaziv>
  <DomainObject.Predmet.SudioniciListAdressOIB>
    <izvorni_sadrzaj>
      <item>Odvjetničko društvo Vukić &amp; partneri, Nikole Tesle 9,51 000 Rijeka</item>
      <item>BKS BANK AG  Klagenfurt, St. Veiter Ring 43,9020 Klagenfurt</item>
      <item>MALIŠA d.o.o.  Senj, OIB 40637568400, Obala dr. Franje Tuđmana 8,53 270 Senj</item>
      <item>Dubravka Matičić, Križ 14,53270 Senj</item>
      <item>Privredna banka zagreb d.d., OIB 02535697732, Račkog 6,10000 Zagreb</item>
      <item>Antonio Matičić, Križ 14,53270 Senj</item>
      <item>Bogdan Veselinović, OIB 56077684422, Marijana Stepčića 34,51000 Rijeka</item>
      <item>Đorđe Perković, B.J.Jelačića 4.,53000 Gospić</item>
      <item>Velimir Došen, Trg žrtava fašizma 2,10000 Zagreb</item>
      <item>Zdravko Ružić, Čavle 43,51219 Čavle</item>
    </izvorni_sadrzaj>
    <derivirana_varijabla naziv="DomainObject.Predmet.SudioniciListAdressOIB_1">
      <item>Odvjetničko društvo Vukić &amp; partneri, Nikole Tesle 9,51 000 Rijeka</item>
      <item>BKS BANK AG  Klagenfurt, St. Veiter Ring 43,9020 Klagenfurt</item>
      <item>MALIŠA d.o.o.  Senj, OIB 40637568400, Obala dr. Franje Tuđmana 8,53 270 Senj</item>
      <item>Dubravka Matičić, Križ 14,53270 Senj</item>
      <item>Privredna banka zagreb d.d., OIB 02535697732, Račkog 6,10000 Zagreb</item>
      <item>Antonio Matičić, Križ 14,53270 Senj</item>
      <item>Bogdan Veselinović, OIB 56077684422, Marijana Stepčića 34,51000 Rijeka</item>
      <item>Đorđe Perković, B.J.Jelačića 4.,53000 Gospić</item>
      <item>Velimir Došen, Trg žrtava fašizma 2,10000 Zagreb</item>
      <item>Zdravko Ružić, Čavle 43,51219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40637568400</item>
      <item>, OIB null</item>
      <item>, OIB 02535697732</item>
      <item>, OIB null</item>
      <item>, OIB 56077684422</item>
      <item>, OIB null</item>
      <item>, OIB null</item>
      <item>, OIB null</item>
    </izvorni_sadrzaj>
    <derivirana_varijabla naziv="DomainObject.Predmet.SudioniciListNazivOIB_1">
      <item>, OIB null</item>
      <item>, OIB null</item>
      <item>, OIB 40637568400</item>
      <item>, OIB null</item>
      <item>, OIB 02535697732</item>
      <item>, OIB null</item>
      <item>, OIB 56077684422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174</properties:Words>
  <properties:Characters>913</properties:Characters>
  <properties:Lines>51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2017-02-10T13:20:00Z</dcterms:created>
  <dc:creator>Liljana Ugrin</dc:creator>
  <cp:lastModifiedBy>Tanja Fidel</cp:lastModifiedBy>
  <cp:lastPrinted>2014-11-05T11:20:00Z</cp:lastPrinted>
  <dcterms:modified xmlns:xsi="http://www.w3.org/2001/XMLSchema-instance" xsi:type="dcterms:W3CDTF">2017-02-10T13:22:00Z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