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4fe4" w14:paraId="5314fe4" w:rsidRDefault="00C65F9A" w:rsidP="001940FB" w:rsidR="00C65F9A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C65F9A" w:rsidR="001065A0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A15415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C65F9A" w:rsidP="00C65F9A" w:rsidR="00C65F9A" w:rsidRPr="00C65F9A">
      <w:pPr>
        <w:spacing w:lineRule="auto" w:line="276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C65F9A" w:rsidP="00AA6BCF" w:rsidR="00C65F9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65F9A" w:rsidP="00C65F9A" w:rsidR="00C65F9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65F9A" w:rsidP="00C65F9A" w:rsidR="00C65F9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C65F9A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C65F9A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255BC8">
        <w:rPr>
          <w:rFonts w:cs="Calibri" w:eastAsia="Arial Unicode MS" w:hAnsi="Calibri" w:ascii="Calibri"/>
          <w:kern w:val="1"/>
          <w:lang w:eastAsia="ar-SA" w:val="hr-HR"/>
        </w:rPr>
        <w:t>MARIJA ŠPADIĆ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C65F9A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 </w:t>
      </w:r>
      <w:r w:rsidR="00255BC8">
        <w:rPr>
          <w:rFonts w:cs="Calibri" w:eastAsia="Arial Unicode MS" w:hAnsi="Calibri" w:ascii="Calibri"/>
          <w:kern w:val="1"/>
          <w:lang w:eastAsia="ar-SA" w:val="hr-HR"/>
        </w:rPr>
        <w:t>1.318.297,23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255BC8">
        <w:rPr>
          <w:rFonts w:cs="Calibri" w:eastAsia="Arial Unicode MS" w:hAnsi="Calibri" w:ascii="Calibri"/>
          <w:kern w:val="1"/>
          <w:lang w:eastAsia="ar-SA" w:val="hr-HR"/>
        </w:rPr>
        <w:t>1.218.197,23</w:t>
      </w:r>
      <w:r w:rsidR="001D182A" w:rsidRPr="001D182A">
        <w:rPr>
          <w:rFonts w:cs="Calibri" w:hAnsi="Calibri" w:ascii="Calibri"/>
        </w:rPr>
        <w:t xml:space="preserve"> kn</w:t>
      </w:r>
      <w:r w:rsidR="00C65F9A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255BC8">
        <w:rPr>
          <w:rFonts w:cs="Calibri" w:eastAsia="Arial Unicode MS" w:hAnsi="Calibri" w:ascii="Calibri"/>
          <w:kern w:val="1"/>
          <w:lang w:eastAsia="ar-SA" w:val="hr-HR"/>
        </w:rPr>
        <w:t>100</w:t>
      </w:r>
      <w:r w:rsidR="001D182A" w:rsidRPr="001D182A">
        <w:rPr>
          <w:rFonts w:cs="Calibri" w:hAnsi="Calibri" w:ascii="Calibri"/>
        </w:rPr>
        <w:t>.</w:t>
      </w:r>
      <w:r w:rsidR="00255BC8">
        <w:rPr>
          <w:rFonts w:cs="Calibri" w:hAnsi="Calibri" w:ascii="Calibri"/>
        </w:rPr>
        <w:t>1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C65F9A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C65F9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C65F9A" w:rsidRPr="00C65F9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C65F9A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C65F9A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65F9A" w:rsidP="00AA6BCF" w:rsidR="00C65F9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4E5914" w:rsidR="00255BC8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55BC8" w:rsidP="00255BC8" w:rsidR="00255BC8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55BC8" w:rsidP="00255BC8" w:rsidR="00255BC8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MARIJA ŠPADIĆ, Stepinčeva 11</w:t>
            </w:r>
            <w:r w:rsidRPr="001D182A">
              <w:rPr>
                <w:rFonts w:cs="Calibri" w:hAnsi="Calibri" w:ascii="Calibri"/>
              </w:rPr>
              <w:t>, Split</w:t>
            </w:r>
            <w:r>
              <w:rPr>
                <w:rFonts w:cs="Calibri" w:hAnsi="Calibri" w:ascii="Calibri"/>
              </w:rPr>
              <w:t>,</w:t>
            </w:r>
            <w:r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08444399297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55BC8" w:rsidP="00255BC8" w:rsidR="00255BC8" w:rsidRPr="004E5914">
            <w:pPr>
              <w:rPr>
                <w:rFonts w:cs="Calibri" w:hAnsi="Calibri" w:ascii="Calibri"/>
              </w:rPr>
            </w:pPr>
            <w:r w:rsidRPr="004E5914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255BC8" w:rsidP="00255BC8" w:rsidR="00255BC8" w:rsidRPr="004E5914">
            <w:pPr>
              <w:rPr>
                <w:rFonts w:cs="Calibri" w:hAnsi="Calibri" w:ascii="Calibri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55BC8" w:rsidP="00255BC8" w:rsidR="00255BC8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1.318.297,23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55BC8" w:rsidP="00255BC8" w:rsidR="00255BC8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1.218.197,23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55BC8" w:rsidP="00255BC8" w:rsidR="00255BC8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100.100</w:t>
            </w:r>
            <w:r w:rsidRPr="001D182A">
              <w:rPr>
                <w:rFonts w:cs="Calibri" w:hAnsi="Calibri" w:ascii="Calibri"/>
              </w:rPr>
              <w:t>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65F9A" w:rsidP="00C65F9A" w:rsidR="00C65F9A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B1048" w:rsidP="004315DD" w:rsidR="004315D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15DD" w:rsidP="004315DD" w:rsidR="004315D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315DD" w:rsidP="004315DD" w:rsidR="004315D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4315DD" w:rsidP="004315DD" w:rsidR="004315D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00CC" w:rsidR="00D600CC">
      <w:pPr>
        <w:spacing w:after="0"/>
      </w:pPr>
      <w:r>
        <w:separator/>
      </w:r>
    </w:p>
  </w:endnote>
  <w:endnote w:id="0" w:type="continuationSeparator">
    <w:p w:rsidRDefault="00D600CC" w:rsidR="00D600C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74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00CC" w:rsidR="00D600CC">
      <w:pPr>
        <w:spacing w:after="0"/>
      </w:pPr>
      <w:r>
        <w:separator/>
      </w:r>
    </w:p>
  </w:footnote>
  <w:footnote w:id="0" w:type="continuationSeparator">
    <w:p w:rsidRDefault="00D600CC" w:rsidR="00D600C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4C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2B6BD9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674CC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55BC8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1048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15DD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91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E5A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415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1708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819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5F9A"/>
    <w:rsid w:val="00C667F8"/>
    <w:rsid w:val="00C673C8"/>
    <w:rsid w:val="00C72309"/>
    <w:rsid w:val="00C72769"/>
    <w:rsid w:val="00C73F8A"/>
    <w:rsid w:val="00C75FDA"/>
    <w:rsid w:val="00C765EC"/>
    <w:rsid w:val="00C76CBF"/>
    <w:rsid w:val="00C8139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0CC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41B1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0E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67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4C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4C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4C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4C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67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4C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4C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4C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4C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193B3-ACCE-4F51-83E3-BC29A14C2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1454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2018-08-23T10:43:00Z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2018-08-23T11:45:00Z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St-651/2017-221 / Podnesak - Podnesak (-221.docx)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