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0c934" w14:paraId="0a0c934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2B23" w:rsidP="00B62B23" w:rsidR="00B62B23" w:rsidRPr="004453B3">
      <w:pPr>
        <w:pStyle w:val="Zaglavlje"/>
      </w:pPr>
      <w:r w:rsidRPr="004453B3">
        <w:t xml:space="preserve">REPUBLIKA HRVATSKA </w:t>
      </w:r>
    </w:p>
    <w:p w:rsidRDefault="00B62B23" w:rsidP="00B62B23" w:rsidR="00B62B23" w:rsidRPr="004453B3">
      <w:pPr>
        <w:pStyle w:val="Zaglavlje"/>
      </w:pPr>
      <w:r w:rsidRPr="004453B3">
        <w:t>Trgovački sud u Zagrebu</w:t>
      </w:r>
    </w:p>
    <w:p w:rsidRDefault="00B62B23" w:rsidP="00B62B23" w:rsidR="00B62B23" w:rsidRPr="004453B3">
      <w:pPr>
        <w:pStyle w:val="Zaglavlje"/>
      </w:pPr>
      <w:r w:rsidRPr="004453B3">
        <w:t xml:space="preserve">Zagreb, Amruševa 2/II </w:t>
      </w:r>
    </w:p>
    <w:p w:rsidRDefault="00B62B23" w:rsidP="00B62B23" w:rsidR="00B62B23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6218/15</w:t>
      </w:r>
    </w:p>
    <w:p w:rsidRDefault="00B62B23" w:rsidP="00B62B23" w:rsidR="00B62B23" w:rsidRPr="004453B3">
      <w:pPr>
        <w:jc w:val="center"/>
      </w:pPr>
    </w:p>
    <w:p w:rsidRDefault="00B62B23" w:rsidP="00B62B23" w:rsidR="00B62B23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B62B23" w:rsidP="00B62B23" w:rsidR="00B62B23" w:rsidRPr="004453B3">
      <w:pPr>
        <w:jc w:val="both"/>
      </w:pPr>
    </w:p>
    <w:p w:rsidRDefault="00B62B23" w:rsidP="00B62B23" w:rsidR="00B62B23" w:rsidRPr="004453B3">
      <w:pPr>
        <w:jc w:val="center"/>
      </w:pPr>
      <w:r w:rsidRPr="004453B3">
        <w:t>R J E Š E N J E</w:t>
      </w:r>
    </w:p>
    <w:p w:rsidRDefault="00B62B23" w:rsidP="00B62B23" w:rsidR="00B62B23" w:rsidRPr="004453B3">
      <w:pPr>
        <w:jc w:val="center"/>
      </w:pPr>
    </w:p>
    <w:p w:rsidRDefault="00B62B23" w:rsidP="00B62B23" w:rsidR="00B62B23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PRSTEN d.o.o., Zagreb, Aleja Blaža Jurišića 37, OIB: 22152428697, </w:t>
      </w:r>
      <w:r w:rsidRPr="004453B3">
        <w:t>dana</w:t>
      </w:r>
      <w:r w:rsidR="00202C0C">
        <w:t xml:space="preserve"> 23.</w:t>
      </w:r>
      <w:r>
        <w:t xml:space="preserve"> ožujka</w:t>
      </w:r>
      <w:r w:rsidRPr="004453B3">
        <w:t xml:space="preserve"> 2016. </w:t>
      </w:r>
    </w:p>
    <w:p w:rsidRDefault="00B62B23" w:rsidP="00B62B23" w:rsidR="00B62B23" w:rsidRPr="004453B3">
      <w:pPr>
        <w:jc w:val="both"/>
      </w:pPr>
    </w:p>
    <w:p w:rsidRDefault="00B62B23" w:rsidP="00B62B23" w:rsidR="00B62B23" w:rsidRPr="004453B3">
      <w:pPr>
        <w:jc w:val="center"/>
      </w:pPr>
      <w:r w:rsidRPr="004453B3">
        <w:t>r i j e š i o    je</w:t>
      </w:r>
    </w:p>
    <w:p w:rsidRDefault="00B62B23" w:rsidP="00B62B23" w:rsidR="00B62B23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62B23" w:rsidP="00B62B23" w:rsidR="00B62B23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PRSTEN d.o.o., Zagreb, Aleja Blaža Jurišića 37, OIB: 22152428697</w:t>
      </w:r>
      <w:r w:rsidRPr="004453B3">
        <w:rPr>
          <w:rFonts w:hAnsi="Times New Roman" w:ascii="Times New Roman"/>
          <w:szCs w:val="24"/>
        </w:rPr>
        <w:t>. Stečajni postupak otvoren je</w:t>
      </w:r>
      <w:r w:rsidR="00202C0C">
        <w:rPr>
          <w:rFonts w:hAnsi="Times New Roman" w:ascii="Times New Roman"/>
          <w:szCs w:val="24"/>
        </w:rPr>
        <w:t xml:space="preserve"> 23.</w:t>
      </w:r>
      <w:r>
        <w:rPr>
          <w:rFonts w:hAnsi="Times New Roman" w:ascii="Times New Roman"/>
          <w:szCs w:val="24"/>
        </w:rPr>
        <w:t xml:space="preserve">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B62B23" w:rsidP="00B62B23" w:rsidR="00B62B23" w:rsidRPr="004453B3">
      <w:pPr>
        <w:pStyle w:val="BodyText21"/>
        <w:rPr>
          <w:rFonts w:hAnsi="Times New Roman" w:ascii="Times New Roman"/>
          <w:szCs w:val="24"/>
        </w:rPr>
      </w:pPr>
    </w:p>
    <w:p w:rsidRDefault="00B62B23" w:rsidP="00B62B23" w:rsidR="00B62B23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Dinka Trumbić, OIB: 43468134790, Split, Lovretska 10.</w:t>
      </w:r>
    </w:p>
    <w:p w:rsidRDefault="00B62B23" w:rsidP="00B62B23" w:rsidR="00B62B23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B62B23" w:rsidP="00B62B23" w:rsidR="00B62B23">
      <w:pPr>
        <w:jc w:val="both"/>
      </w:pPr>
      <w:r w:rsidRPr="004453B3">
        <w:t xml:space="preserve">III. Zaključuje se stečajni postupak nad dužnikom </w:t>
      </w:r>
      <w:r>
        <w:t>PRSTEN d.o.o., Zagreb, Aleja Blaža Jurišića 37, OIB: 22152428697.</w:t>
      </w:r>
    </w:p>
    <w:p w:rsidRDefault="00B62B23" w:rsidP="00B62B23" w:rsidR="00B62B23" w:rsidRPr="004453B3">
      <w:pPr>
        <w:jc w:val="both"/>
      </w:pPr>
    </w:p>
    <w:p w:rsidRDefault="00B62B23" w:rsidP="00B62B23" w:rsidR="00B62B23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B62B23" w:rsidP="00B62B23" w:rsidR="00B62B23" w:rsidRPr="004453B3">
      <w:pPr>
        <w:jc w:val="both"/>
      </w:pPr>
    </w:p>
    <w:p w:rsidRDefault="00B62B23" w:rsidP="00B62B23" w:rsidR="00B62B23" w:rsidRPr="004453B3">
      <w:pPr>
        <w:ind w:left="360"/>
        <w:jc w:val="center"/>
      </w:pPr>
      <w:r w:rsidRPr="004453B3">
        <w:t>Obrazloženje</w:t>
      </w:r>
    </w:p>
    <w:p w:rsidRDefault="00B62B23" w:rsidP="00B62B23" w:rsidR="00B62B23" w:rsidRPr="004453B3">
      <w:pPr>
        <w:jc w:val="both"/>
      </w:pPr>
    </w:p>
    <w:p w:rsidRDefault="00B62B23" w:rsidP="00B62B23" w:rsidR="00B62B23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B62B23" w:rsidP="00B62B23" w:rsidR="00B62B23" w:rsidRPr="004453B3">
      <w:pPr>
        <w:jc w:val="both"/>
      </w:pPr>
    </w:p>
    <w:p w:rsidRDefault="00B62B23" w:rsidP="00B62B23" w:rsidR="00B62B23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21.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62B23" w:rsidP="00B62B23" w:rsidR="00B62B23" w:rsidRPr="004453B3">
      <w:pPr>
        <w:jc w:val="both"/>
      </w:pPr>
    </w:p>
    <w:p w:rsidRDefault="00B62B23" w:rsidP="00B62B23" w:rsidR="00B62B23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B62B23" w:rsidP="00B62B23" w:rsidR="00B62B23" w:rsidRPr="004453B3">
      <w:pPr>
        <w:jc w:val="both"/>
      </w:pPr>
    </w:p>
    <w:p w:rsidRDefault="00B62B23" w:rsidP="00B62B23" w:rsidR="00B62B23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B62B23" w:rsidP="00B62B23" w:rsidR="00B62B23" w:rsidRPr="004453B3">
      <w:pPr>
        <w:jc w:val="both"/>
      </w:pPr>
    </w:p>
    <w:p w:rsidRDefault="00B62B23" w:rsidP="00B62B23" w:rsidR="00B62B23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62B23" w:rsidP="00B62B23" w:rsidR="00B62B23" w:rsidRPr="004453B3">
      <w:pPr>
        <w:jc w:val="both"/>
      </w:pPr>
    </w:p>
    <w:p w:rsidRDefault="00B62B23" w:rsidP="00B62B23" w:rsidR="00B62B23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B62B23" w:rsidP="00B62B23" w:rsidR="00B62B23" w:rsidRPr="004453B3">
      <w:pPr>
        <w:jc w:val="both"/>
      </w:pPr>
    </w:p>
    <w:p w:rsidRDefault="00B62B23" w:rsidP="00B62B23" w:rsidR="00B62B23" w:rsidRPr="004453B3">
      <w:pPr>
        <w:jc w:val="center"/>
      </w:pPr>
      <w:r w:rsidRPr="004453B3">
        <w:t>U Zagrebu,</w:t>
      </w:r>
      <w:r w:rsidR="00202C0C">
        <w:t xml:space="preserve"> 23. </w:t>
      </w:r>
      <w:r>
        <w:t xml:space="preserve"> ožujka</w:t>
      </w:r>
      <w:r w:rsidRPr="004453B3">
        <w:t xml:space="preserve"> 2016.</w:t>
      </w:r>
    </w:p>
    <w:p w:rsidRDefault="00B62B23" w:rsidP="00B62B23" w:rsidR="00B62B23" w:rsidRPr="004453B3">
      <w:pPr>
        <w:jc w:val="center"/>
      </w:pPr>
    </w:p>
    <w:p w:rsidRDefault="00B62B23" w:rsidP="00B62B23" w:rsidR="00B62B23" w:rsidRPr="004453B3">
      <w:pPr>
        <w:ind w:firstLine="720" w:left="5040"/>
        <w:jc w:val="right"/>
      </w:pPr>
      <w:r w:rsidRPr="004453B3">
        <w:t xml:space="preserve">      SUDAC:</w:t>
      </w:r>
    </w:p>
    <w:p w:rsidRDefault="00B62B23" w:rsidP="00B62B23" w:rsidR="00B62B23" w:rsidRPr="004453B3">
      <w:pPr>
        <w:jc w:val="right"/>
      </w:pPr>
      <w:r>
        <w:t>Goran Iskra</w:t>
      </w:r>
      <w:r w:rsidR="00C75190">
        <w:t>, v.r.</w:t>
      </w:r>
    </w:p>
    <w:p w:rsidRDefault="00B62B23" w:rsidP="00B62B23" w:rsidR="00B62B23" w:rsidRPr="004453B3">
      <w:pPr>
        <w:jc w:val="both"/>
      </w:pPr>
    </w:p>
    <w:p w:rsidRDefault="00B62B23" w:rsidP="00B62B23" w:rsidR="00B62B23" w:rsidRPr="004453B3">
      <w:pPr>
        <w:jc w:val="both"/>
      </w:pPr>
    </w:p>
    <w:p w:rsidRDefault="00B62B23" w:rsidP="00B62B23" w:rsidR="00B62B23" w:rsidRPr="004453B3">
      <w:pPr>
        <w:jc w:val="both"/>
      </w:pPr>
      <w:r w:rsidRPr="004453B3">
        <w:t>Uputa o pravnom lijeku:</w:t>
      </w:r>
    </w:p>
    <w:p w:rsidRDefault="00B62B23" w:rsidP="00B62B23" w:rsidR="00B62B23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B62B23" w:rsidP="00B62B23" w:rsidR="00B62B23" w:rsidRPr="004453B3">
      <w:pPr>
        <w:jc w:val="both"/>
        <w:rPr>
          <w:i/>
        </w:rPr>
      </w:pPr>
    </w:p>
    <w:p w:rsidRDefault="00B62B23" w:rsidP="00B62B23" w:rsidR="00B62B23" w:rsidRPr="004453B3">
      <w:pPr>
        <w:jc w:val="both"/>
      </w:pPr>
    </w:p>
    <w:p w:rsidRDefault="00C75190" w:rsidP="00C75190" w:rsidR="000D2C86">
      <w:pPr>
        <w:pStyle w:val="Zaglavlje"/>
        <w:jc w:val="right"/>
      </w:pPr>
      <w:r>
        <w:t>Za točnost otpravka-ovlašteni službenik:</w:t>
      </w:r>
    </w:p>
    <w:p w:rsidRDefault="00C75190" w:rsidP="00C75190" w:rsidR="00C75190" w:rsidRPr="004453B3">
      <w:pPr>
        <w:pStyle w:val="Zaglavlje"/>
        <w:jc w:val="right"/>
      </w:pPr>
      <w:r>
        <w:t>Zlatka Plivelić</w:t>
      </w:r>
    </w:p>
    <w:sectPr w:rsidSect="00302849" w:rsidR="00C75190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0A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</w:t>
    </w:r>
    <w:r w:rsidR="00202C0C">
      <w:t xml:space="preserve">                                 </w:t>
    </w:r>
    <w:r>
      <w:t>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B62B23">
      <w:t>6218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2C0C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C60CC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243C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2B23"/>
    <w:rsid w:val="00B636B2"/>
    <w:rsid w:val="00B6458C"/>
    <w:rsid w:val="00B656BD"/>
    <w:rsid w:val="00B7159F"/>
    <w:rsid w:val="00B8025E"/>
    <w:rsid w:val="00B80A72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19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B80A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A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A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B80A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A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A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6218</izvorni_sadrzaj>
    <derivirana_varijabla naziv="DomainObject.Predmet.Broj_1">6218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St-6218/2015</izvorni_sadrzaj>
    <derivirana_varijabla naziv="DomainObject.Predmet.OznakaBroj_1">St-6218/2015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PRSTEN d.o.o. zastupanog po punomoćniku IVO ŠUNIĆ</izvorni_sadrzaj>
    <derivirana_varijabla naziv="DomainObject.Predmet.ProtustrankaFormated_1">  PRSTEN d.o.o. zastupanog po punomoćniku IVO ŠUNIĆ</derivirana_varijabla>
  </DomainObject.Predmet.ProtustrankaFormated>
  <DomainObject.Predmet.ProtustrankaFormatedOIB>
    <izvorni_sadrzaj>  PRSTEN d.o.o., OIB 22152428697 zastupanog po punomoćniku IVO ŠUNIĆ</izvorni_sadrzaj>
    <derivirana_varijabla naziv="DomainObject.Predmet.ProtustrankaFormatedOIB_1">  PRSTEN d.o.o., OIB 22152428697 zastupanog po punomoćniku IVO ŠUNIĆ</derivirana_varijabla>
  </DomainObject.Predmet.ProtustrankaFormatedOIB>
  <DomainObject.Predmet.ProtustrankaFormatedWithAdress>
    <izvorni_sadrzaj> PRSTEN d.o.o., Aleja Blaža Jurišića 37, 10000 Zagreb zastupanog po punomoćniku IVO ŠUNIĆ</izvorni_sadrzaj>
    <derivirana_varijabla naziv="DomainObject.Predmet.ProtustrankaFormatedWithAdress_1"> PRSTEN d.o.o., Aleja Blaža Jurišića 37, 10000 Zagreb zastupanog po punomoćniku IVO ŠUNIĆ</derivirana_varijabla>
  </DomainObject.Predmet.ProtustrankaFormatedWithAdress>
  <DomainObject.Predmet.ProtustrankaFormatedWithAdressOIB>
    <izvorni_sadrzaj> PRSTEN d.o.o., OIB 22152428697, Aleja Blaža Jurišića 37, 10000 Zagreb zastupanog po punomoćniku IVO ŠUNIĆ</izvorni_sadrzaj>
    <derivirana_varijabla naziv="DomainObject.Predmet.ProtustrankaFormatedWithAdressOIB_1"> PRSTEN d.o.o., OIB 22152428697, Aleja Blaža Jurišića 37, 10000 Zagreb zastupanog po punomoćniku IVO ŠUNIĆ</derivirana_varijabla>
  </DomainObject.Predmet.ProtustrankaFormatedWithAdressOIB>
  <DomainObject.Predmet.ProtustrankaWithAdress>
    <izvorni_sadrzaj>PRSTEN d.o.o. Aleja Blaža Jurišića 37, 10000 Zagreb</izvorni_sadrzaj>
    <derivirana_varijabla naziv="DomainObject.Predmet.ProtustrankaWithAdress_1">PRSTEN d.o.o. Aleja Blaža Jurišića 37, 10000 Zagreb</derivirana_varijabla>
  </DomainObject.Predmet.ProtustrankaWithAdress>
  <DomainObject.Predmet.ProtustrankaWithAdressOIB>
    <izvorni_sadrzaj>PRSTEN d.o.o., OIB 22152428697, Aleja Blaža Jurišića 37, 10000 Zagreb</izvorni_sadrzaj>
    <derivirana_varijabla naziv="DomainObject.Predmet.ProtustrankaWithAdressOIB_1">PRSTEN d.o.o., OIB 22152428697, Aleja Blaža Jurišića 37, 10000 Zagreb</derivirana_varijabla>
  </DomainObject.Predmet.ProtustrankaWithAdressOIB>
  <DomainObject.Predmet.ProtustrankaNazivFormated>
    <izvorni_sadrzaj>PRSTEN d.o.o.</izvorni_sadrzaj>
    <derivirana_varijabla naziv="DomainObject.Predmet.ProtustrankaNazivFormated_1">PRSTEN d.o.o.</derivirana_varijabla>
  </DomainObject.Predmet.ProtustrankaNazivFormated>
  <DomainObject.Predmet.ProtustrankaNazivFormatedOIB>
    <izvorni_sadrzaj>PRSTEN d.o.o., OIB 22152428697</izvorni_sadrzaj>
    <derivirana_varijabla naziv="DomainObject.Predmet.ProtustrankaNazivFormatedOIB_1">PRSTEN d.o.o., OIB 22152428697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PRSTEN d.o.o. zastupanog po punomoćniku IVO ŠUNIĆ</item>
    </izvorni_sadrzaj>
    <derivirana_varijabla naziv="DomainObject.Predmet.ProtuStrankaListFormated_1">
      <item>PRSTEN d.o.o. zastupanog po punomoćniku IVO ŠUNIĆ</item>
    </derivirana_varijabla>
  </DomainObject.Predmet.ProtuStrankaListFormated>
  <DomainObject.Predmet.ProtuStrankaListFormatedOIB>
    <izvorni_sadrzaj>
      <item>PRSTEN d.o.o., OIB 22152428697 zastupanog po punomoćniku IVO ŠUNIĆ</item>
    </izvorni_sadrzaj>
    <derivirana_varijabla naziv="DomainObject.Predmet.ProtuStrankaListFormatedOIB_1">
      <item>PRSTEN d.o.o., OIB 22152428697 zastupanog po punomoćniku IVO ŠUNIĆ</item>
    </derivirana_varijabla>
  </DomainObject.Predmet.ProtuStrankaListFormatedOIB>
  <DomainObject.Predmet.ProtuStrankaListFormatedWithAdress>
    <izvorni_sadrzaj>
      <item>PRSTEN d.o.o., Aleja Blaža Jurišića 37, 10000 Zagreb zastupanog po punomoćniku IVO ŠUNIĆ</item>
    </izvorni_sadrzaj>
    <derivirana_varijabla naziv="DomainObject.Predmet.ProtuStrankaListFormatedWithAdress_1">
      <item>PRSTEN d.o.o., Aleja Blaža Jurišića 37, 10000 Zagreb zastupanog po punomoćniku IVO ŠUNIĆ</item>
    </derivirana_varijabla>
  </DomainObject.Predmet.ProtuStrankaListFormatedWithAdress>
  <DomainObject.Predmet.ProtuStrankaListFormatedWithAdressOIB>
    <izvorni_sadrzaj>
      <item>PRSTEN d.o.o., OIB 22152428697, Aleja Blaža Jurišića 37, 10000 Zagreb zastupanog po punomoćniku IVO ŠUNIĆ</item>
    </izvorni_sadrzaj>
    <derivirana_varijabla naziv="DomainObject.Predmet.ProtuStrankaListFormatedWithAdressOIB_1">
      <item>PRSTEN d.o.o., OIB 22152428697, Aleja Blaža Jurišića 37, 10000 Zagreb zastupanog po punomoćniku IVO ŠUNIĆ</item>
    </derivirana_varijabla>
  </DomainObject.Predmet.ProtuStrankaListFormatedWithAdressOIB>
  <DomainObject.Predmet.ProtuStrankaListNazivFormated>
    <izvorni_sadrzaj>
      <item>PRSTEN d.o.o.</item>
    </izvorni_sadrzaj>
    <derivirana_varijabla naziv="DomainObject.Predmet.ProtuStrankaListNazivFormated_1">
      <item>PRSTEN d.o.o.</item>
    </derivirana_varijabla>
  </DomainObject.Predmet.ProtuStrankaListNazivFormated>
  <DomainObject.Predmet.ProtuStrankaListNazivFormatedOIB>
    <izvorni_sadrzaj>
      <item>PRSTEN d.o.o., OIB 22152428697</item>
    </izvorni_sadrzaj>
    <derivirana_varijabla naziv="DomainObject.Predmet.ProtuStrankaListNazivFormatedOIB_1">
      <item>PRSTEN d.o.o., OIB 22152428697</item>
    </derivirana_varijabla>
  </DomainObject.Predmet.ProtuStrankaListNazivFormatedOIB>
  <DomainObject.Predmet.OstaliListFormated>
    <izvorni_sadrzaj>
      <item>IVO ŠUNIĆ punomoćnik sudionika u postupku PRSTEN d.o.o.</item>
      <item>DINKA TRUMBIĆ</item>
    </izvorni_sadrzaj>
    <derivirana_varijabla naziv="DomainObject.Predmet.OstaliListFormated_1">
      <item>IVO ŠUNIĆ punomoćnik sudionika u postupku PRSTEN d.o.o.</item>
      <item>DINKA TRUMBIĆ</item>
    </derivirana_varijabla>
  </DomainObject.Predmet.OstaliListFormated>
  <DomainObject.Predmet.OstaliListFormatedOIB>
    <izvorni_sadrzaj>
      <item>IVO ŠUNIĆ, OIB 96261657606 punomoćnik sudionika u postupku PRSTEN d.o.o.</item>
      <item>DINKA TRUMBIĆ, OIB 43468134790</item>
    </izvorni_sadrzaj>
    <derivirana_varijabla naziv="DomainObject.Predmet.OstaliListFormatedOIB_1">
      <item>IVO ŠUNIĆ, OIB 96261657606 punomoćnik sudionika u postupku PRSTEN d.o.o.</item>
      <item>DINKA TRUMBIĆ, OIB 43468134790</item>
    </derivirana_varijabla>
  </DomainObject.Predmet.OstaliListFormatedOIB>
  <DomainObject.Predmet.OstaliListFormatedWithAdress>
    <izvorni_sadrzaj>
      <item>IVO ŠUNIĆ, Aleja Blaža Jurišića 37, 10000 Zagreb punomoćnik sudionika u postupku PRSTEN d.o.o.</item>
      <item>DINKA TRUMBIĆ, Lovretska 10, 21000 Split</item>
    </izvorni_sadrzaj>
    <derivirana_varijabla naziv="DomainObject.Predmet.OstaliListFormatedWithAdress_1">
      <item>IVO ŠUNIĆ, Aleja Blaža Jurišića 37, 10000 Zagreb punomoćnik sudionika u postupku PRSTEN d.o.o.</item>
      <item>DINKA TRUMBIĆ, Lovretska 10, 21000 Split</item>
    </derivirana_varijabla>
  </DomainObject.Predmet.OstaliListFormatedWithAdress>
  <DomainObject.Predmet.OstaliListFormatedWithAdressOIB>
    <izvorni_sadrzaj>
      <item>IVO ŠUNIĆ, OIB 96261657606, Aleja Blaža Jurišića 37, 10000 Zagreb punomoćnik sudionika u postupku PRSTEN d.o.o.</item>
      <item>DINKA TRUMBIĆ, OIB 43468134790, Lovretska 10, 21000 Split</item>
    </izvorni_sadrzaj>
    <derivirana_varijabla naziv="DomainObject.Predmet.OstaliListFormatedWithAdressOIB_1">
      <item>IVO ŠUNIĆ, OIB 96261657606, Aleja Blaža Jurišića 37, 10000 Zagreb punomoćnik sudionika u postupku PRSTEN d.o.o.</item>
      <item>DINKA TRUMBIĆ, OIB 43468134790, Lovretska 10, 21000 Split</item>
    </derivirana_varijabla>
  </DomainObject.Predmet.OstaliListFormatedWithAdressOIB>
  <DomainObject.Predmet.OstaliListNazivFormated>
    <izvorni_sadrzaj>
      <item>IVO ŠUNIĆ</item>
      <item>DINKA TRUMBIĆ</item>
    </izvorni_sadrzaj>
    <derivirana_varijabla naziv="DomainObject.Predmet.OstaliListNazivFormated_1">
      <item>IVO ŠUNIĆ</item>
      <item>DINKA TRUMBIĆ</item>
    </derivirana_varijabla>
  </DomainObject.Predmet.OstaliListNazivFormated>
  <DomainObject.Predmet.OstaliListNazivFormatedOIB>
    <izvorni_sadrzaj>
      <item>IVO ŠUNIĆ, OIB 96261657606</item>
      <item>DINKA TRUMBIĆ, OIB 43468134790</item>
    </izvorni_sadrzaj>
    <derivirana_varijabla naziv="DomainObject.Predmet.OstaliListNazivFormatedOIB_1">
      <item>IVO ŠUNIĆ, OIB 96261657606</item>
      <item>DINKA TRUMBIĆ, OIB 43468134790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PRSTEN d.o.o.</izvorni_sadrzaj>
    <derivirana_varijabla naziv="DomainObject.Predmet.ProtustrankaIDrugi_1">PRSTEN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PRSTEN d.o.o., OIB 22152428697, Aleja Blaža Jurišića 37, 10000 Zagreb</izvorni_sadrzaj>
    <derivirana_varijabla naziv="DomainObject.Predmet.ProtustrankaIDrugiAdressOIB_1">PRSTEN d.o.o., OIB 22152428697, Aleja Blaža Jurišića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PRSTEN d.o.o.</item>
      <item>IVO ŠUNIĆ</item>
      <item>DINKA TRUMBIĆ</item>
    </izvorni_sadrzaj>
    <derivirana_varijabla naziv="DomainObject.Predmet.SudioniciListNaziv_1">
      <item>FINA Regionalni centar Zagreb</item>
      <item>PRSTEN d.o.o.</item>
      <item>IVO ŠUNIĆ</item>
      <item>DINKA TRUMBIĆ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PRSTEN d.o.o., OIB 22152428697, Aleja Blaža Jurišića 37,10000 Zagreb</item>
      <item>IVO ŠUNIĆ, OIB 96261657606, Aleja Blaža Jurišića 37,10000 Zagreb</item>
      <item>DINKA TRUMBIĆ, OIB 43468134790, Lovretska 10,21000 Split</item>
    </izvorni_sadrzaj>
    <derivirana_varijabla naziv="DomainObject.Predmet.SudioniciListAdressOIB_1">
      <item>FINA Regionalni centar Zagreb, OIB 85821130368, Trg svibanjskih žrtava 1995. br. 1,10000 Zagreb</item>
      <item>PRSTEN d.o.o., OIB 22152428697, Aleja Blaža Jurišića 37,10000 Zagreb</item>
      <item>IVO ŠUNIĆ, OIB 96261657606, Aleja Blaža Jurišića 37,10000 Zagreb</item>
      <item>DINKA TRUMBIĆ, OIB 43468134790, Lovretska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22152428697</item>
      <item>, OIB 96261657606</item>
      <item>, OIB 43468134790</item>
    </izvorni_sadrzaj>
    <derivirana_varijabla naziv="DomainObject.Predmet.SudioniciListNazivOIB_1">
      <item>, OIB 85821130368</item>
      <item>, OIB 22152428697</item>
      <item>, OIB 96261657606</item>
      <item>, OIB 43468134790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5DF0E7-D12A-4037-9A54-7C38905C91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2176</properties:Characters>
  <properties:Lines>70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2016-03-23T12:54:00Z</dcterms:created>
  <dc:creator>Korisnik</dc:creator>
  <cp:lastModifiedBy>Goranka Arthofer</cp:lastModifiedBy>
  <cp:lastPrinted>2016-03-23T12:55:00Z</cp:lastPrinted>
  <dcterms:modified xmlns:xsi="http://www.w3.org/2001/XMLSchema-instance" xsi:type="dcterms:W3CDTF">2016-03-23T13:00:00Z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