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f72b" w14:paraId="a63f72b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900A24" w:rsidP="00900A24" w:rsidR="00900A24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68. St-7162/15</w:t>
      </w:r>
    </w:p>
    <w:p w:rsidRDefault="00900A24" w:rsidP="00900A24" w:rsidR="00900A24">
      <w:pPr>
        <w:jc w:val="right"/>
        <w:rPr>
          <w:rFonts w:cstheme="majorBidi" w:hAnsiTheme="majorBidi" w:asciiTheme="majorBidi"/>
        </w:rPr>
      </w:pPr>
    </w:p>
    <w:p w:rsidRDefault="00900A24" w:rsidP="00900A24" w:rsidR="00900A24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  I M E  R E P U B L I K E   H R V A T S K E</w:t>
      </w:r>
    </w:p>
    <w:p w:rsidRDefault="00900A24" w:rsidP="00900A24" w:rsidR="00900A24">
      <w:pPr>
        <w:jc w:val="center"/>
        <w:rPr>
          <w:rFonts w:cstheme="majorBidi" w:hAnsiTheme="majorBidi" w:asciiTheme="majorBidi"/>
        </w:rPr>
      </w:pPr>
    </w:p>
    <w:p w:rsidRDefault="00900A24" w:rsidP="00900A24" w:rsidR="00900A24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R J E Š E N J E</w:t>
      </w:r>
    </w:p>
    <w:p w:rsidRDefault="00900A24" w:rsidP="00900A24" w:rsidR="00900A24">
      <w:pPr>
        <w:jc w:val="center"/>
        <w:rPr>
          <w:rFonts w:cstheme="majorBidi" w:hAnsiTheme="majorBidi" w:asciiTheme="majorBidi"/>
        </w:rPr>
      </w:pPr>
    </w:p>
    <w:p w:rsidRDefault="00900A24" w:rsidP="00900A24" w:rsidR="009272BF">
      <w:pPr>
        <w:jc w:val="both"/>
      </w:pPr>
      <w:r>
        <w:rPr>
          <w:rFonts w:cstheme="majorBidi" w:hAnsiTheme="majorBidi" w:asciiTheme="majorBidi"/>
        </w:rPr>
        <w:tab/>
        <w:t xml:space="preserve">Trgovački sud u Zagrebu, po sucu Maji Hilje, u stečajnom predmetu povodom zahtjeva FINANCIJSKE AGENCIJE, za provedbu skraćenog stečajnog postupka nad dužnikom UDRUGA ZA PROMICANJE UMJETNSOTI "VINTAGE", Zagreb, Rakušina 20, OIB: 45716930971, dana </w:t>
      </w:r>
      <w:r w:rsidR="008547F3">
        <w:rPr>
          <w:rFonts w:cstheme="majorBidi" w:hAnsiTheme="majorBidi" w:asciiTheme="majorBidi"/>
        </w:rPr>
        <w:t xml:space="preserve">4. srpnja 2016., </w:t>
      </w:r>
      <w:r w:rsidR="00DB400B">
        <w:tab/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900A24" w:rsidR="009272BF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900A24">
        <w:t>7162</w:t>
      </w:r>
      <w:r w:rsidR="008547F3">
        <w:t xml:space="preserve">/15 </w:t>
      </w:r>
      <w:r w:rsidR="00DB400B">
        <w:t xml:space="preserve">od </w:t>
      </w:r>
      <w:r w:rsidR="00900A24">
        <w:t>16</w:t>
      </w:r>
      <w:r w:rsidR="00924500">
        <w:t>. svibnja</w:t>
      </w:r>
      <w:r w:rsidR="00DB400B">
        <w:t xml:space="preserve"> 2016</w:t>
      </w:r>
      <w:r w:rsidR="00E47925">
        <w:t xml:space="preserve">. </w:t>
      </w:r>
      <w:r w:rsidR="0062798A">
        <w:t xml:space="preserve">u </w:t>
      </w:r>
      <w:r w:rsidR="00924500">
        <w:t>izreci, stavak IV., na način da umjesto: "</w:t>
      </w:r>
      <w:r w:rsidR="00924500" w:rsidRPr="000761A9">
        <w:rPr>
          <w:rFonts w:cstheme="majorBidi" w:hAnsiTheme="majorBidi" w:asciiTheme="majorBidi"/>
        </w:rPr>
        <w:t>Nakon po pravomoćnosti ovog rješenja, dužnik će se  brisati iz sudskog registra</w:t>
      </w:r>
      <w:r w:rsidR="00924500">
        <w:rPr>
          <w:rFonts w:cstheme="majorBidi" w:hAnsiTheme="majorBidi" w:asciiTheme="majorBidi"/>
        </w:rPr>
        <w:t>" ima pisati: "</w:t>
      </w:r>
      <w:r w:rsidR="00924500" w:rsidRPr="000761A9">
        <w:rPr>
          <w:rFonts w:cstheme="majorBidi" w:hAnsiTheme="majorBidi" w:asciiTheme="majorBidi"/>
        </w:rPr>
        <w:t>Nakon pravomoćnosti ovog rješenja, dužnik će se  brisati iz registra</w:t>
      </w:r>
      <w:r w:rsidR="00924500">
        <w:rPr>
          <w:rFonts w:cstheme="majorBidi" w:hAnsiTheme="majorBidi" w:asciiTheme="majorBidi"/>
        </w:rPr>
        <w:t xml:space="preserve"> udruga.".</w:t>
      </w:r>
    </w:p>
    <w:p w:rsidRDefault="00924500" w:rsidP="00924500" w:rsidR="00924500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900A24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62798A">
        <w:t>St-</w:t>
      </w:r>
      <w:r w:rsidR="00900A24">
        <w:t>7162</w:t>
      </w:r>
      <w:r w:rsidR="00924500">
        <w:t xml:space="preserve">/15 </w:t>
      </w:r>
      <w:r w:rsidR="00E47925">
        <w:t xml:space="preserve">od </w:t>
      </w:r>
      <w:r w:rsidR="00900A24">
        <w:t>16</w:t>
      </w:r>
      <w:r w:rsidR="00924500">
        <w:t>. svibnja</w:t>
      </w:r>
      <w:r w:rsidR="00DB400B">
        <w:t xml:space="preserve"> 2016</w:t>
      </w:r>
      <w:r w:rsidR="00E47925">
        <w:t xml:space="preserve">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8547F3" w:rsidR="00706986">
      <w:pPr>
        <w:jc w:val="center"/>
      </w:pPr>
      <w:r w:rsidRPr="00995CBD">
        <w:t>U Zagrebu,</w:t>
      </w:r>
      <w:r w:rsidR="00FE5E52">
        <w:t xml:space="preserve"> </w:t>
      </w:r>
      <w:r w:rsidR="008547F3">
        <w:t>4. srpnja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p w:rsidRDefault="004A6795" w:rsidP="004A6795" w:rsidR="004A6795">
      <w:pPr>
        <w:jc w:val="both"/>
      </w:pP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 w:rsidRPr="00592B47">
        <w:rPr>
          <w:rFonts w:cstheme="majorBidi" w:hAnsiTheme="majorBidi" w:asciiTheme="majorBidi"/>
        </w:rPr>
        <w:lastRenderedPageBreak/>
        <w:t>DNA</w:t>
      </w: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 w:rsidRPr="00592B47">
        <w:rPr>
          <w:rFonts w:cstheme="majorBidi" w:hAnsiTheme="majorBidi" w:asciiTheme="majorBidi"/>
        </w:rPr>
        <w:t xml:space="preserve">1.) Podnositelju zahtjeva: FINA </w:t>
      </w: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 w:rsidRPr="00592B47">
        <w:rPr>
          <w:rFonts w:cstheme="majorBidi" w:hAnsiTheme="majorBidi" w:asciiTheme="majorBidi"/>
        </w:rPr>
        <w:t>2.) Dužnik i zakonski zastupnik dužnika- preporučeno poštom</w:t>
      </w:r>
    </w:p>
    <w:p w:rsidRDefault="008547F3" w:rsidP="00900A24" w:rsidR="008547F3" w:rsidRPr="00592B47">
      <w:pPr>
        <w:jc w:val="both"/>
        <w:rPr>
          <w:rFonts w:cstheme="majorBidi" w:hAnsiTheme="majorBidi" w:asciiTheme="majorBidi"/>
        </w:rPr>
      </w:pPr>
      <w:r w:rsidRPr="00592B47">
        <w:rPr>
          <w:rFonts w:cstheme="majorBidi" w:hAnsiTheme="majorBidi" w:asciiTheme="majorBidi"/>
        </w:rPr>
        <w:t xml:space="preserve">3.) Ministarstvo pravosuđa po ŽDO </w:t>
      </w:r>
      <w:r w:rsidR="00900A24">
        <w:rPr>
          <w:rFonts w:cstheme="majorBidi" w:hAnsiTheme="majorBidi" w:asciiTheme="majorBidi"/>
        </w:rPr>
        <w:t xml:space="preserve">Zagreb </w:t>
      </w: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 w:rsidRPr="00592B47">
        <w:rPr>
          <w:rFonts w:cstheme="majorBidi" w:hAnsiTheme="majorBidi" w:asciiTheme="majorBidi"/>
        </w:rPr>
        <w:t>4.) Mrežna stranica e-Oglasne ploče</w:t>
      </w: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5</w:t>
      </w:r>
      <w:r w:rsidRPr="00592B47">
        <w:rPr>
          <w:rFonts w:cstheme="majorBidi" w:hAnsiTheme="majorBidi" w:asciiTheme="majorBidi"/>
        </w:rPr>
        <w:t>.) Porezna uprava</w:t>
      </w: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6</w:t>
      </w:r>
      <w:r w:rsidRPr="00592B47">
        <w:rPr>
          <w:rFonts w:cstheme="majorBidi" w:hAnsiTheme="majorBidi" w:asciiTheme="majorBidi"/>
        </w:rPr>
        <w:t>.) Stečajnom upravitelju</w:t>
      </w: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7</w:t>
      </w:r>
      <w:r w:rsidRPr="00592B47">
        <w:rPr>
          <w:rFonts w:cstheme="majorBidi" w:hAnsiTheme="majorBidi" w:asciiTheme="majorBidi"/>
        </w:rPr>
        <w:t>.) kal 30 dana</w:t>
      </w:r>
    </w:p>
    <w:p w:rsidRDefault="00ED034B" w:rsidP="00900A24" w:rsidR="0062798A" w:rsidRPr="00995CBD">
      <w:pPr>
        <w:jc w:val="both"/>
      </w:pPr>
      <w:r>
        <w:rPr>
          <w:rFonts w:cstheme="majorBidi" w:hAnsiTheme="majorBidi" w:asciiTheme="majorBidi"/>
        </w:rPr>
        <w:t>8</w:t>
      </w:r>
      <w:r w:rsidR="00924500">
        <w:rPr>
          <w:rFonts w:cstheme="majorBidi" w:hAnsiTheme="majorBidi" w:asciiTheme="majorBidi"/>
        </w:rPr>
        <w:t>.) Ministarstvo uprave – po pravomo</w:t>
      </w:r>
      <w:r w:rsidR="004A6795">
        <w:rPr>
          <w:rFonts w:cstheme="majorBidi" w:hAnsiTheme="majorBidi" w:asciiTheme="majorBidi"/>
        </w:rPr>
        <w:t xml:space="preserve">ćnosti uz pravom. rješenje od </w:t>
      </w:r>
      <w:r w:rsidR="00900A24">
        <w:rPr>
          <w:rFonts w:cstheme="majorBidi" w:hAnsiTheme="majorBidi" w:asciiTheme="majorBidi"/>
        </w:rPr>
        <w:t>16</w:t>
      </w:r>
      <w:r w:rsidR="00924500">
        <w:rPr>
          <w:rFonts w:cstheme="majorBidi" w:hAnsiTheme="majorBidi" w:asciiTheme="majorBidi"/>
        </w:rPr>
        <w:t>.05.2016.</w:t>
      </w:r>
      <w:r w:rsidR="00924500" w:rsidRPr="00995CBD">
        <w:t xml:space="preserve"> </w:t>
      </w:r>
    </w:p>
    <w:sectPr w:rsidSect="00284523" w:rsidR="0062798A" w:rsidRPr="00995CBD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13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900A24" w:rsidR="00E249BC" w:rsidRPr="00C44F33">
    <w:pPr>
      <w:jc w:val="right"/>
    </w:pPr>
    <w:r w:rsidRPr="00C44F33">
      <w:t xml:space="preserve">68. </w:t>
    </w:r>
    <w:r w:rsidR="00924500">
      <w:t>St-</w:t>
    </w:r>
    <w:r w:rsidR="00900A24">
      <w:t>7162</w:t>
    </w:r>
    <w:r w:rsidR="00924500">
      <w:t>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113D3"/>
    <w:rsid w:val="000B70E9"/>
    <w:rsid w:val="000B78C1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424495"/>
    <w:rsid w:val="00464EF1"/>
    <w:rsid w:val="004A6795"/>
    <w:rsid w:val="004C5DE2"/>
    <w:rsid w:val="0050733C"/>
    <w:rsid w:val="0053307D"/>
    <w:rsid w:val="00561407"/>
    <w:rsid w:val="005C061D"/>
    <w:rsid w:val="00627961"/>
    <w:rsid w:val="0062798A"/>
    <w:rsid w:val="006728C3"/>
    <w:rsid w:val="00706986"/>
    <w:rsid w:val="00724517"/>
    <w:rsid w:val="008315BC"/>
    <w:rsid w:val="008547F3"/>
    <w:rsid w:val="00854B43"/>
    <w:rsid w:val="00900A24"/>
    <w:rsid w:val="00903123"/>
    <w:rsid w:val="00924500"/>
    <w:rsid w:val="009272BF"/>
    <w:rsid w:val="00995CBD"/>
    <w:rsid w:val="00997FB4"/>
    <w:rsid w:val="009C4536"/>
    <w:rsid w:val="009E3D1E"/>
    <w:rsid w:val="00B31C28"/>
    <w:rsid w:val="00B61341"/>
    <w:rsid w:val="00BC3B1C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C365B"/>
    <w:rsid w:val="00ED034B"/>
    <w:rsid w:val="00EE3222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3D3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3D3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3D3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3D3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3D3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3D3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6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7162</izvorni_sadrzaj>
    <derivirana_varijabla naziv="DomainObject.Predmet.Broj_1">7162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2016.</izvorni_sadrzaj>
    <derivirana_varijabla naziv="DomainObject.Predmet.DatumRjesavanja_1">17.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St-7162/2015</izvorni_sadrzaj>
    <derivirana_varijabla naziv="DomainObject.Predmet.OznakaBroj_1">St-7162/2015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>Naziv Dužnika prepisan s tipfelerom sa Zahtjeva</izvorni_sadrzaj>
    <derivirana_varijabla naziv="DomainObject.Predmet.PrimjedbaSuca_1">Naziv Dužnika prepisan s tipfelerom sa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UMJETNSOTI VINTAGE</izvorni_sadrzaj>
    <derivirana_varijabla naziv="DomainObject.Predmet.ProtustrankaFormated_1">  UDRUGA ZA PROMICANJE UMJETNSOTI VINTAGE</derivirana_varijabla>
  </DomainObject.Predmet.ProtustrankaFormated>
  <DomainObject.Predmet.ProtustrankaFormatedOIB>
    <izvorni_sadrzaj>  UDRUGA ZA PROMICANJE UMJETNSOTI VINTAGE, OIB 45716930971</izvorni_sadrzaj>
    <derivirana_varijabla naziv="DomainObject.Predmet.ProtustrankaFormatedOIB_1">  UDRUGA ZA PROMICANJE UMJETNSOTI VINTAGE, OIB 45716930971</derivirana_varijabla>
  </DomainObject.Predmet.ProtustrankaFormatedOIB>
  <DomainObject.Predmet.ProtustrankaFormatedWithAdress>
    <izvorni_sadrzaj> UDRUGA ZA PROMICANJE UMJETNSOTI VINTAGE, Rakušina, 10000 Zagreb</izvorni_sadrzaj>
    <derivirana_varijabla naziv="DomainObject.Predmet.ProtustrankaFormatedWithAdress_1"> UDRUGA ZA PROMICANJE UMJETNSOTI VINTAGE, Rakušina, 10000 Zagreb</derivirana_varijabla>
  </DomainObject.Predmet.ProtustrankaFormatedWithAdress>
  <DomainObject.Predmet.ProtustrankaFormatedWithAdressOIB>
    <izvorni_sadrzaj> UDRUGA ZA PROMICANJE UMJETNSOTI VINTAGE, OIB 45716930971, Rakušina, 10000 Zagreb</izvorni_sadrzaj>
    <derivirana_varijabla naziv="DomainObject.Predmet.ProtustrankaFormatedWithAdressOIB_1"> UDRUGA ZA PROMICANJE UMJETNSOTI VINTAGE, OIB 45716930971, Rakušina, 10000 Zagreb</derivirana_varijabla>
  </DomainObject.Predmet.ProtustrankaFormatedWithAdressOIB>
  <DomainObject.Predmet.ProtustrankaWithAdress>
    <izvorni_sadrzaj>UDRUGA ZA PROMICANJE UMJETNSOTI VINTAGE Rakušina, 10000 Zagreb</izvorni_sadrzaj>
    <derivirana_varijabla naziv="DomainObject.Predmet.ProtustrankaWithAdress_1">UDRUGA ZA PROMICANJE UMJETNSOTI VINTAGE Rakušina, 10000 Zagreb</derivirana_varijabla>
  </DomainObject.Predmet.ProtustrankaWithAdress>
  <DomainObject.Predmet.ProtustrankaWithAdressOIB>
    <izvorni_sadrzaj>UDRUGA ZA PROMICANJE UMJETNSOTI VINTAGE, OIB 45716930971, Rakušina, 10000 Zagreb</izvorni_sadrzaj>
    <derivirana_varijabla naziv="DomainObject.Predmet.ProtustrankaWithAdressOIB_1">UDRUGA ZA PROMICANJE UMJETNSOTI VINTAGE, OIB 45716930971, Rakušina, 10000 Zagreb</derivirana_varijabla>
  </DomainObject.Predmet.ProtustrankaWithAdressOIB>
  <DomainObject.Predmet.ProtustrankaNazivFormated>
    <izvorni_sadrzaj>UDRUGA ZA PROMICANJE UMJETNSOTI VINTAGE</izvorni_sadrzaj>
    <derivirana_varijabla naziv="DomainObject.Predmet.ProtustrankaNazivFormated_1">UDRUGA ZA PROMICANJE UMJETNSOTI VINTAGE</derivirana_varijabla>
  </DomainObject.Predmet.ProtustrankaNazivFormated>
  <DomainObject.Predmet.ProtustrankaNazivFormatedOIB>
    <izvorni_sadrzaj>UDRUGA ZA PROMICANJE UMJETNSOTI VINTAGE, OIB 45716930971</izvorni_sadrzaj>
    <derivirana_varijabla naziv="DomainObject.Predmet.ProtustrankaNazivFormatedOIB_1">UDRUGA ZA PROMICANJE UMJETNSOTI VINTAGE, OIB 45716930971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UMJETNSOTI VINTAGE</item>
    </izvorni_sadrzaj>
    <derivirana_varijabla naziv="DomainObject.Predmet.ProtuStrankaListFormated_1">
      <item>UDRUGA ZA PROMICANJE UMJETNSOTI VINTAGE</item>
    </derivirana_varijabla>
  </DomainObject.Predmet.ProtuStrankaListFormated>
  <DomainObject.Predmet.ProtuStrankaListFormatedOIB>
    <izvorni_sadrzaj>
      <item>UDRUGA ZA PROMICANJE UMJETNSOTI VINTAGE, OIB 45716930971</item>
    </izvorni_sadrzaj>
    <derivirana_varijabla naziv="DomainObject.Predmet.ProtuStrankaListFormatedOIB_1">
      <item>UDRUGA ZA PROMICANJE UMJETNSOTI VINTAGE, OIB 45716930971</item>
    </derivirana_varijabla>
  </DomainObject.Predmet.ProtuStrankaListFormatedOIB>
  <DomainObject.Predmet.ProtuStrankaListFormatedWithAdress>
    <izvorni_sadrzaj>
      <item>UDRUGA ZA PROMICANJE UMJETNSOTI VINTAGE, Rakušina, 10000 Zagreb</item>
    </izvorni_sadrzaj>
    <derivirana_varijabla naziv="DomainObject.Predmet.ProtuStrankaListFormatedWithAdress_1">
      <item>UDRUGA ZA PROMICANJE UMJETNSOTI VINTAGE, Rakušina, 10000 Zagreb</item>
    </derivirana_varijabla>
  </DomainObject.Predmet.ProtuStrankaListFormatedWithAdress>
  <DomainObject.Predmet.ProtuStrankaListFormatedWithAdressOIB>
    <izvorni_sadrzaj>
      <item>UDRUGA ZA PROMICANJE UMJETNSOTI VINTAGE, OIB 45716930971, Rakušina, 10000 Zagreb</item>
    </izvorni_sadrzaj>
    <derivirana_varijabla naziv="DomainObject.Predmet.ProtuStrankaListFormatedWithAdressOIB_1">
      <item>UDRUGA ZA PROMICANJE UMJETNSOTI VINTAGE, OIB 45716930971, Rakušina, 10000 Zagreb</item>
    </derivirana_varijabla>
  </DomainObject.Predmet.ProtuStrankaListFormatedWithAdressOIB>
  <DomainObject.Predmet.ProtuStrankaListNazivFormated>
    <izvorni_sadrzaj>
      <item>UDRUGA ZA PROMICANJE UMJETNSOTI VINTAGE</item>
    </izvorni_sadrzaj>
    <derivirana_varijabla naziv="DomainObject.Predmet.ProtuStrankaListNazivFormated_1">
      <item>UDRUGA ZA PROMICANJE UMJETNSOTI VINTAGE</item>
    </derivirana_varijabla>
  </DomainObject.Predmet.ProtuStrankaListNazivFormated>
  <DomainObject.Predmet.ProtuStrankaListNazivFormatedOIB>
    <izvorni_sadrzaj>
      <item>UDRUGA ZA PROMICANJE UMJETNSOTI VINTAGE, OIB 45716930971</item>
    </izvorni_sadrzaj>
    <derivirana_varijabla naziv="DomainObject.Predmet.ProtuStrankaListNazivFormatedOIB_1">
      <item>UDRUGA ZA PROMICANJE UMJETNSOTI VINTAGE, OIB 45716930971</item>
    </derivirana_varijabla>
  </DomainObject.Predmet.ProtuStrankaListNazivFormatedOIB>
  <DomainObject.Predmet.OstaliListFormated>
    <izvorni_sadrzaj>
      <item>Borkica Pavec</item>
      <item>Hrvoje Pavec</item>
      <item>Maja Milinković</item>
    </izvorni_sadrzaj>
    <derivirana_varijabla naziv="DomainObject.Predmet.OstaliListFormated_1">
      <item>Borkica Pavec</item>
      <item>Hrvoje Pavec</item>
      <item>Maja Milinković</item>
    </derivirana_varijabla>
  </DomainObject.Predmet.OstaliListFormated>
  <DomainObject.Predmet.OstaliListFormatedOIB>
    <izvorni_sadrzaj>
      <item>Borkica Pavec</item>
      <item>Hrvoje Pavec</item>
      <item>Maja Milinković</item>
    </izvorni_sadrzaj>
    <derivirana_varijabla naziv="DomainObject.Predmet.OstaliListFormatedOIB_1">
      <item>Borkica Pavec</item>
      <item>Hrvoje Pavec</item>
      <item>Maja Milinković</item>
    </derivirana_varijabla>
  </DomainObject.Predmet.OstaliListFormatedOIB>
  <DomainObject.Predmet.OstaliListFormatedWithAdress>
    <izvorni_sadrzaj>
      <item>Borkica Pavec</item>
      <item>Hrvoje Pavec</item>
      <item>Maja Milinković</item>
    </izvorni_sadrzaj>
    <derivirana_varijabla naziv="DomainObject.Predmet.OstaliListFormatedWithAdress_1">
      <item>Borkica Pavec</item>
      <item>Hrvoje Pavec</item>
      <item>Maja Milinković</item>
    </derivirana_varijabla>
  </DomainObject.Predmet.OstaliListFormatedWithAdress>
  <DomainObject.Predmet.OstaliListFormatedWithAdressOIB>
    <izvorni_sadrzaj>
      <item>Borkica Pavec</item>
      <item>Hrvoje Pavec</item>
      <item>Maja Milinković</item>
    </izvorni_sadrzaj>
    <derivirana_varijabla naziv="DomainObject.Predmet.OstaliListFormatedWithAdressOIB_1">
      <item>Borkica Pavec</item>
      <item>Hrvoje Pavec</item>
      <item>Maja Milinković</item>
    </derivirana_varijabla>
  </DomainObject.Predmet.OstaliListFormatedWithAdressOIB>
  <DomainObject.Predmet.OstaliListNazivFormated>
    <izvorni_sadrzaj>
      <item>Borkica Pavec</item>
      <item>Hrvoje Pavec</item>
      <item>Maja Milinković</item>
    </izvorni_sadrzaj>
    <derivirana_varijabla naziv="DomainObject.Predmet.OstaliListNazivFormated_1">
      <item>Borkica Pavec</item>
      <item>Hrvoje Pavec</item>
      <item>Maja Milinković</item>
    </derivirana_varijabla>
  </DomainObject.Predmet.OstaliListNazivFormated>
  <DomainObject.Predmet.OstaliListNazivFormatedOIB>
    <izvorni_sadrzaj>
      <item>Borkica Pavec</item>
      <item>Hrvoje Pavec</item>
      <item>Maja Milinković</item>
    </izvorni_sadrzaj>
    <derivirana_varijabla naziv="DomainObject.Predmet.OstaliListNazivFormatedOIB_1">
      <item>Borkica Pavec</item>
      <item>Hrvoje Pavec</item>
      <item>Maja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UMJETNSOTI VINTAGE</izvorni_sadrzaj>
    <derivirana_varijabla naziv="DomainObject.Predmet.ProtustrankaIDrugi_1">UDRUGA ZA PROMICANJE UMJETNSOTI VINTAGE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UMJETNSOTI VINTAGE, OIB 45716930971, Rakušina, 10000 Zagreb</izvorni_sadrzaj>
    <derivirana_varijabla naziv="DomainObject.Predmet.ProtustrankaIDrugiAdressOIB_1">UDRUGA ZA PROMICANJE UMJETNSOTI VINTAGE, OIB 45716930971, Rakušina,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2016.</izvorni_sadrzaj>
    <derivirana_varijabla naziv="DomainObject.Predmet.OdlukaRjesenje.DatumDonosenjaOdluke_1">16. svibnja 2016.</derivirana_varijabla>
  </DomainObject.Predmet.OdlukaRjesenje.DatumDonosenjaOdluke>
  <DomainObject.Predmet.OdlukaRjesenje.DatumPravomocnosti>
    <izvorni_sadrzaj>3. lipnja 2016.</izvorni_sadrzaj>
    <derivirana_varijabla naziv="DomainObject.Predmet.OdlukaRjesenje.DatumPravomocnosti_1">3. lipnja 2016.</derivirana_varijabla>
  </DomainObject.Predmet.OdlukaRjesenje.DatumPravomocnosti>
  <DomainObject.Predmet.OdlukaRjesenje.Oznaka>
    <izvorni_sadrzaj>St-7162/2015-6</izvorni_sadrzaj>
    <derivirana_varijabla naziv="DomainObject.Predmet.OdlukaRjesenje.Oznaka_1">St-7162/2015-6</derivirana_varijabla>
  </DomainObject.Predmet.OdlukaRjesenje.Oznaka>
  <DomainObject.Predmet.SudioniciListNaziv>
    <izvorni_sadrzaj>
      <item>UDRUGA ZA PROMICANJE UMJETNSOTI VINTAGE</item>
      <item>FINA Regionalni centar Zagreb</item>
      <item>Borkica Pavec</item>
      <item>Hrvoje Pavec</item>
      <item>Maja Milinković</item>
    </izvorni_sadrzaj>
    <derivirana_varijabla naziv="DomainObject.Predmet.SudioniciListNaziv_1">
      <item>UDRUGA ZA PROMICANJE UMJETNSOTI VINTAGE</item>
      <item>FINA Regionalni centar Zagreb</item>
      <item>Borkica Pavec</item>
      <item>Hrvoje Pavec</item>
      <item>Maja Milinković</item>
    </derivirana_varijabla>
  </DomainObject.Predmet.SudioniciListNaziv>
  <DomainObject.Predmet.SudioniciListAdressOIB>
    <izvorni_sadrzaj>
      <item>UDRUGA ZA PROMICANJE UMJETNSOTI VINTAGE, OIB 45716930971, Rakušina,10000 Zagreb</item>
      <item>FINA Regionalni centar Zagreb, OIB 85821130368, Trg svibanjskih žrtava 1995. 1,10000 Zagreb</item>
      <item>Borkica Pavec</item>
      <item>Hrvoje Pavec</item>
      <item>Maja Milinković</item>
    </izvorni_sadrzaj>
    <derivirana_varijabla naziv="DomainObject.Predmet.SudioniciListAdressOIB_1">
      <item>UDRUGA ZA PROMICANJE UMJETNSOTI VINTAGE, OIB 45716930971, Rakušina,10000 Zagreb</item>
      <item>FINA Regionalni centar Zagreb, OIB 85821130368, Trg svibanjskih žrtava 1995. 1,10000 Zagreb</item>
      <item>Borkica Pavec</item>
      <item>Hrvoje Pavec</item>
      <item>Maja Milinković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45716930971</item>
      <item>, OIB 85821130368</item>
      <item>, OIB null</item>
      <item>, OIB null</item>
      <item>, OIB null</item>
    </izvorni_sadrzaj>
    <derivirana_varijabla naziv="DomainObject.Predmet.SudioniciListNazivOIB_1">
      <item>, OIB 45716930971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1471</properties:Characters>
  <properties:Lines>53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2016-07-04T06:48:00Z</dcterms:created>
  <dc:creator>tjakupak</dc:creator>
  <cp:lastModifiedBy>Maja Hilje</cp:lastModifiedBy>
  <cp:lastPrinted>2016-07-04T06:48:00Z</cp:lastPrinted>
  <dcterms:modified xmlns:xsi="http://www.w3.org/2001/XMLSchema-instance" xsi:type="dcterms:W3CDTF">2016-07-04T06:49:00Z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