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58de" w14:paraId="cc658d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C0827">
        <w:t>7902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C0827">
        <w:t>7902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C0827">
        <w:t>DELICIJA UGOSTITELJSTVO d.o.o. za turizam i ugostiteljske usluge, Samobor (Grad Samobor), Perkovčeva ulica 9, OIB: 94986751162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3C0827">
        <w:t>18.743,89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A1DA3"/>
    <w:rsid w:val="00DC5DCF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7902</izvorni_sadrzaj>
    <derivirana_varijabla naziv="DomainObject.Predmet.Broj_1">7902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St-7902/2015</izvorni_sadrzaj>
    <derivirana_varijabla naziv="DomainObject.Predmet.OznakaBroj_1">St-7902/2015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UGOSTITELJSTVO d.o.o. zastupanog po punomoćniku Nenad Juran</izvorni_sadrzaj>
    <derivirana_varijabla naziv="DomainObject.Predmet.ProtustrankaFormated_1">  DELICIJA UGOSTITELJSTVO d.o.o. zastupanog po punomoćniku Nenad Juran</derivirana_varijabla>
  </DomainObject.Predmet.ProtustrankaFormated>
  <DomainObject.Predmet.ProtustrankaFormatedOIB>
    <izvorni_sadrzaj>  DELICIJA UGOSTITELJSTVO d.o.o., OIB 94986751162 zastupanog po punomoćniku Nenad Juran</izvorni_sadrzaj>
    <derivirana_varijabla naziv="DomainObject.Predmet.ProtustrankaFormatedOIB_1">  DELICIJA UGOSTITELJSTVO d.o.o., OIB 94986751162 zastupanog po punomoćniku Nenad Juran</derivirana_varijabla>
  </DomainObject.Predmet.ProtustrankaFormatedOIB>
  <DomainObject.Predmet.ProtustrankaFormatedWithAdress>
    <izvorni_sadrzaj> DELICIJA UGOSTITELJSTVO d.o.o., Perkovčeva ulica 9, 10430 Samobor zastupanog po punomoćniku Nenad Juran</izvorni_sadrzaj>
    <derivirana_varijabla naziv="DomainObject.Predmet.ProtustrankaFormatedWithAdress_1"> DELICIJA UGOSTITELJSTVO d.o.o., Perkovčeva ulica 9, 10430 Samobor zastupanog po punomoćniku Nenad Juran</derivirana_varijabla>
  </DomainObject.Predmet.ProtustrankaFormatedWithAdress>
  <DomainObject.Predmet.ProtustrankaFormatedWithAdressOIB>
    <izvorni_sadrzaj> DELICIJA UGOSTITELJSTVO d.o.o., OIB 94986751162, Perkovčeva ulica 9, 10430 Samobor zastupanog po punomoćniku Nenad Juran</izvorni_sadrzaj>
    <derivirana_varijabla naziv="DomainObject.Predmet.ProtustrankaFormatedWithAdressOIB_1"> DELICIJA UGOSTITELJSTVO d.o.o., OIB 94986751162, Perkovčeva ulica 9, 10430 Samobor zastupanog po punomoćniku Nenad Juran</derivirana_varijabla>
  </DomainObject.Predmet.ProtustrankaFormatedWithAdressOIB>
  <DomainObject.Predmet.ProtustrankaWithAdress>
    <izvorni_sadrzaj>DELICIJA UGOSTITELJSTVO d.o.o. Perkovčeva ulica 9, 10430 Samobor</izvorni_sadrzaj>
    <derivirana_varijabla naziv="DomainObject.Predmet.ProtustrankaWithAdress_1">DELICIJA UGOSTITELJSTVO d.o.o. Perkovčeva ulica 9, 10430 Samobor</derivirana_varijabla>
  </DomainObject.Predmet.ProtustrankaWithAdress>
  <DomainObject.Predmet.ProtustrankaWithAdressOIB>
    <izvorni_sadrzaj>DELICIJA UGOSTITELJSTVO d.o.o., OIB 94986751162, Perkovčeva ulica 9, 10430 Samobor</izvorni_sadrzaj>
    <derivirana_varijabla naziv="DomainObject.Predmet.ProtustrankaWithAdressOIB_1">DELICIJA UGOSTITELJSTVO d.o.o., OIB 94986751162, Perkovčeva ulica 9, 10430 Samobor</derivirana_varijabla>
  </DomainObject.Predmet.ProtustrankaWithAdressOIB>
  <DomainObject.Predmet.ProtustrankaNazivFormated>
    <izvorni_sadrzaj>DELICIJA UGOSTITELJSTVO d.o.o.</izvorni_sadrzaj>
    <derivirana_varijabla naziv="DomainObject.Predmet.ProtustrankaNazivFormated_1">DELICIJA UGOSTITELJSTVO d.o.o.</derivirana_varijabla>
  </DomainObject.Predmet.ProtustrankaNazivFormated>
  <DomainObject.Predmet.ProtustrankaNazivFormatedOIB>
    <izvorni_sadrzaj>DELICIJA UGOSTITELJSTVO d.o.o., OIB 94986751162</izvorni_sadrzaj>
    <derivirana_varijabla naziv="DomainObject.Predmet.ProtustrankaNazivFormatedOIB_1">DELICIJA UGOSTITELJSTVO d.o.o., OIB 94986751162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DELICIJA UGOSTITELJSTVO d.o.o. zastupanog po punomoćniku Nenad Juran</item>
    </izvorni_sadrzaj>
    <derivirana_varijabla naziv="DomainObject.Predmet.ProtuStrankaListFormated_1">
      <item>DELICIJA UGOSTITELJSTVO d.o.o. zastupanog po punomoćniku Nenad Juran</item>
    </derivirana_varijabla>
  </DomainObject.Predmet.ProtuStrankaListFormated>
  <DomainObject.Predmet.ProtuStrankaListFormatedOIB>
    <izvorni_sadrzaj>
      <item>DELICIJA UGOSTITELJSTVO d.o.o., OIB 94986751162 zastupanog po punomoćniku Nenad Juran</item>
    </izvorni_sadrzaj>
    <derivirana_varijabla naziv="DomainObject.Predmet.ProtuStrankaListFormatedOIB_1">
      <item>DELICIJA UGOSTITELJSTVO d.o.o., OIB 94986751162 zastupanog po punomoćniku Nenad Juran</item>
    </derivirana_varijabla>
  </DomainObject.Predmet.ProtuStrankaListFormatedOIB>
  <DomainObject.Predmet.ProtuStrankaListFormatedWithAdress>
    <izvorni_sadrzaj>
      <item>DELICIJA UGOSTITELJSTVO d.o.o., Perkovčeva ulica 9, 10430 Samobor zastupanog po punomoćniku Nenad Juran</item>
    </izvorni_sadrzaj>
    <derivirana_varijabla naziv="DomainObject.Predmet.ProtuStrankaListFormatedWithAdress_1">
      <item>DELICIJA UGOSTITELJSTVO d.o.o., Perkovčeva ulica 9, 10430 Samobor zastupanog po punomoćniku Nenad Juran</item>
    </derivirana_varijabla>
  </DomainObject.Predmet.ProtuStrankaListFormatedWithAdress>
  <DomainObject.Predmet.ProtuStrankaListFormatedWithAdressOIB>
    <izvorni_sadrzaj>
      <item>DELICIJA UGOSTITELJSTVO d.o.o., OIB 94986751162, Perkovčeva ulica 9, 10430 Samobor zastupanog po punomoćniku Nenad Juran</item>
    </izvorni_sadrzaj>
    <derivirana_varijabla naziv="DomainObject.Predmet.ProtuStrankaListFormatedWithAdressOIB_1">
      <item>DELICIJA UGOSTITELJSTVO d.o.o., OIB 94986751162, Perkovčeva ulica 9, 10430 Samobor zastupanog po punomoćniku Nenad Juran</item>
    </derivirana_varijabla>
  </DomainObject.Predmet.ProtuStrankaListFormatedWithAdressOIB>
  <DomainObject.Predmet.ProtuStrankaListNazivFormated>
    <izvorni_sadrzaj>
      <item>DELICIJA UGOSTITELJSTVO d.o.o.</item>
    </izvorni_sadrzaj>
    <derivirana_varijabla naziv="DomainObject.Predmet.ProtuStrankaListNazivFormated_1">
      <item>DELICIJA UGOSTITELJSTVO d.o.o.</item>
    </derivirana_varijabla>
  </DomainObject.Predmet.ProtuStrankaListNazivFormated>
  <DomainObject.Predmet.ProtuStrankaListNazivFormatedOIB>
    <izvorni_sadrzaj>
      <item>DELICIJA UGOSTITELJSTVO d.o.o., OIB 94986751162</item>
    </izvorni_sadrzaj>
    <derivirana_varijabla naziv="DomainObject.Predmet.ProtuStrankaListNazivFormatedOIB_1">
      <item>DELICIJA UGOSTITELJSTVO d.o.o., OIB 94986751162</item>
    </derivirana_varijabla>
  </DomainObject.Predmet.ProtuStrankaListNazivFormatedOIB>
  <DomainObject.Predmet.OstaliListFormated>
    <izvorni_sadrzaj>
      <item>Nenad Juran punomoćnik sudionika u postupku DELICIJA UGOSTITELJSTVO d.o.o.</item>
    </izvorni_sadrzaj>
    <derivirana_varijabla naziv="DomainObject.Predmet.OstaliListFormated_1">
      <item>Nenad Juran punomoćnik sudionika u postupku DELICIJA UGOSTITELJSTVO d.o.o.</item>
    </derivirana_varijabla>
  </DomainObject.Predmet.OstaliListFormated>
  <DomainObject.Predmet.OstaliListFormatedOIB>
    <izvorni_sadrzaj>
      <item>Nenad Juran, OIB 05790022489 punomoćnik sudionika u postupku DELICIJA UGOSTITELJSTVO d.o.o.</item>
    </izvorni_sadrzaj>
    <derivirana_varijabla naziv="DomainObject.Predmet.OstaliListFormatedOIB_1">
      <item>Nenad Juran, OIB 05790022489 punomoćnik sudionika u postupku DELICIJA UGOSTITELJSTVO d.o.o.</item>
    </derivirana_varijabla>
  </DomainObject.Predmet.OstaliListFormatedOIB>
  <DomainObject.Predmet.OstaliListFormatedWithAdress>
    <izvorni_sadrzaj>
      <item>Nenad Juran, Novaki, II Cvjetna 4, 10430 Samobor punomoćnik sudionika u postupku DELICIJA UGOSTITELJSTVO d.o.o.</item>
    </izvorni_sadrzaj>
    <derivirana_varijabla naziv="DomainObject.Predmet.OstaliListFormatedWithAdress_1">
      <item>Nenad Juran, Novaki, II Cvjetna 4, 10430 Samobor punomoćnik sudionika u postupku DELICIJA UGOSTITELJSTVO d.o.o.</item>
    </derivirana_varijabla>
  </DomainObject.Predmet.OstaliListFormatedWithAdress>
  <DomainObject.Predmet.OstaliListFormatedWithAdressOIB>
    <izvorni_sadrzaj>
      <item>Nenad Juran, OIB 05790022489, Novaki, II Cvjetna 4, 10430 Samobor punomoćnik sudionika u postupku DELICIJA UGOSTITELJSTVO d.o.o.</item>
    </izvorni_sadrzaj>
    <derivirana_varijabla naziv="DomainObject.Predmet.OstaliListFormatedWithAdressOIB_1">
      <item>Nenad Juran, OIB 05790022489, Novaki, II Cvjetna 4, 10430 Samobor punomoćnik sudionika u postupku DELICIJA UGOSTITELJSTVO d.o.o.</item>
    </derivirana_varijabla>
  </DomainObject.Predmet.OstaliListFormatedWithAdressOIB>
  <DomainObject.Predmet.OstaliListNazivFormated>
    <izvorni_sadrzaj>
      <item>Nenad Juran</item>
    </izvorni_sadrzaj>
    <derivirana_varijabla naziv="DomainObject.Predmet.OstaliListNazivFormated_1">
      <item>Nenad Juran</item>
    </derivirana_varijabla>
  </DomainObject.Predmet.OstaliListNazivFormated>
  <DomainObject.Predmet.OstaliListNazivFormatedOIB>
    <izvorni_sadrzaj>
      <item>Nenad Juran, OIB 05790022489</item>
    </izvorni_sadrzaj>
    <derivirana_varijabla naziv="DomainObject.Predmet.OstaliListNazivFormatedOIB_1">
      <item>Nenad Juran, OIB 05790022489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DELICIJA UGOSTITELJSTVO d.o.o.</izvorni_sadrzaj>
    <derivirana_varijabla naziv="DomainObject.Predmet.ProtustrankaIDrugi_1">DELICIJA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DELICIJA UGOSTITELJSTVO d.o.o., OIB 94986751162, Perkovčeva ulica 9, 10430 Samobor</izvorni_sadrzaj>
    <derivirana_varijabla naziv="DomainObject.Predmet.ProtustrankaIDrugiAdressOIB_1">DELICIJA UGOSTITELJSTVO d.o.o., OIB 94986751162, Perkovčeva ulica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DELICIJA UGOSTITELJSTVO d.o.o.</item>
      <item>Nenad Juran</item>
    </izvorni_sadrzaj>
    <derivirana_varijabla naziv="DomainObject.Predmet.SudioniciListNaziv_1">
      <item>FINA Regionalni centar Zagreb</item>
      <item>DELICIJA UGOSTITELJSTVO d.o.o.</item>
      <item>Nenad Juran</item>
    </derivirana_varijabla>
  </DomainObject.Predmet.SudioniciListNaziv>
  <DomainObject.Predmet.SudioniciListAdressOIB>
    <izvorni_sadrzaj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izvorni_sadrzaj>
    <derivirana_varijabla naziv="DomainObject.Predmet.SudioniciListAdressOIB_1"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94986751162</item>
      <item>, OIB 05790022489</item>
    </izvorni_sadrzaj>
    <derivirana_varijabla naziv="DomainObject.Predmet.SudioniciListNazivOIB_1">
      <item>, OIB 85821130368</item>
      <item>, OIB 94986751162</item>
      <item>, OIB 05790022489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1499</properties:Characters>
  <properties:Lines>42</properties:Lines>
  <properties:Paragraphs>18</properties:Paragraphs>
  <properties:TotalTime>959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2016-03-09T10:32:00Z</cp:lastPrinted>
  <dcterms:modified xmlns:xsi="http://www.w3.org/2001/XMLSchema-instance" xsi:type="dcterms:W3CDTF">2016-03-09T10:34:00Z</dcterms:modified>
  <cp:revision>158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