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7265" w14:paraId="19a72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48EC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St-7059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948EC">
        <w:rPr>
          <w:rFonts w:hAnsi="Times New Roman" w:ascii="Times New Roman"/>
        </w:rPr>
        <w:t>TRGOPROM DADO d.o.o., OIB:43334616842. Novska, Radnička 90 bb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948EC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948EC">
        <w:rPr>
          <w:rFonts w:hAnsi="Times New Roman" w:ascii="Times New Roman"/>
        </w:rPr>
        <w:t>TRGOPROM DADO d.o.o., OIB:43334616842. Novska, Radnička 90 bb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948EC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948EC">
        <w:rPr>
          <w:rFonts w:hAnsi="Times New Roman" w:ascii="Times New Roman"/>
          <w:szCs w:val="24"/>
        </w:rPr>
        <w:t>12 sati i 37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948E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948EC">
        <w:rPr>
          <w:rFonts w:hAnsi="Times New Roman" w:ascii="Times New Roman"/>
          <w:szCs w:val="24"/>
        </w:rPr>
        <w:t>Milan Bariša Obradović, OIB:45619494339, Sveta Nedjelja, Srebrnjak 20 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948EC">
        <w:rPr>
          <w:rFonts w:hAnsi="Times New Roman" w:ascii="Times New Roman"/>
        </w:rPr>
        <w:t>TRGOPROM DADO d.o.o., OIB:43334616842. Novska, Radnička 90 bb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948EC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9948EC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948EC" w:rsidP="009948EC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9948EC" w:rsidP="009948EC" w:rsidR="009948EC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48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48EC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4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8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4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8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St-7059/2015</izvorni_sadrzaj>
    <derivirana_varijabla naziv="DomainObject.Predmet.OznakaBroj_1">St-7059/2015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 DADO d.o.o. zastupanog po punomoćniku Damir Matijević</izvorni_sadrzaj>
    <derivirana_varijabla naziv="DomainObject.Predmet.ProtustrankaFormated_1">  TRGOPROM DADO d.o.o. zastupanog po punomoćniku Damir Matijević</derivirana_varijabla>
  </DomainObject.Predmet.ProtustrankaFormated>
  <DomainObject.Predmet.ProtustrankaFormatedOIB>
    <izvorni_sadrzaj>  TRGOPROM DADO d.o.o., OIB 43334616842 zastupanog po punomoćniku Damir Matijević</izvorni_sadrzaj>
    <derivirana_varijabla naziv="DomainObject.Predmet.ProtustrankaFormatedOIB_1">  TRGOPROM DADO d.o.o., OIB 43334616842 zastupanog po punomoćniku Damir Matijević</derivirana_varijabla>
  </DomainObject.Predmet.ProtustrankaFormatedOIB>
  <DomainObject.Predmet.ProtustrankaFormatedWithAdress>
    <izvorni_sadrzaj> TRGOPROM DADO d.o.o., Radnička 90/bb, 44330 Novska zastupanog po punomoćniku Damir Matijević</izvorni_sadrzaj>
    <derivirana_varijabla naziv="DomainObject.Predmet.ProtustrankaFormatedWithAdress_1"> TRGOPROM DADO d.o.o., Radnička 90/bb, 44330 Novska zastupanog po punomoćniku Damir Matijević</derivirana_varijabla>
  </DomainObject.Predmet.ProtustrankaFormatedWithAdress>
  <DomainObject.Predmet.ProtustrankaFormatedWithAdressOIB>
    <izvorni_sadrzaj> TRGOPROM DADO d.o.o., OIB 43334616842, Radnička 90/bb, 44330 Novska zastupanog po punomoćniku Damir Matijević</izvorni_sadrzaj>
    <derivirana_varijabla naziv="DomainObject.Predmet.ProtustrankaFormatedWithAdressOIB_1"> TRGOPROM DADO d.o.o., OIB 43334616842, Radnička 90/bb, 44330 Novska zastupanog po punomoćniku Damir Matijević</derivirana_varijabla>
  </DomainObject.Predmet.ProtustrankaFormatedWithAdressOIB>
  <DomainObject.Predmet.ProtustrankaWithAdress>
    <izvorni_sadrzaj>TRGOPROM DADO d.o.o. Radnička 90/bb, 44330 Novska</izvorni_sadrzaj>
    <derivirana_varijabla naziv="DomainObject.Predmet.ProtustrankaWithAdress_1">TRGOPROM DADO d.o.o. Radnička 90/bb, 44330 Novska</derivirana_varijabla>
  </DomainObject.Predmet.ProtustrankaWithAdress>
  <DomainObject.Predmet.ProtustrankaWithAdressOIB>
    <izvorni_sadrzaj>TRGOPROM DADO d.o.o., OIB 43334616842, Radnička 90/bb, 44330 Novska</izvorni_sadrzaj>
    <derivirana_varijabla naziv="DomainObject.Predmet.ProtustrankaWithAdressOIB_1">TRGOPROM DADO d.o.o., OIB 43334616842, Radnička 90/bb, 44330 Novska</derivirana_varijabla>
  </DomainObject.Predmet.ProtustrankaWithAdressOIB>
  <DomainObject.Predmet.ProtustrankaNazivFormated>
    <izvorni_sadrzaj>TRGOPROM DADO d.o.o.</izvorni_sadrzaj>
    <derivirana_varijabla naziv="DomainObject.Predmet.ProtustrankaNazivFormated_1">TRGOPROM DADO d.o.o.</derivirana_varijabla>
  </DomainObject.Predmet.ProtustrankaNazivFormated>
  <DomainObject.Predmet.ProtustrankaNazivFormatedOIB>
    <izvorni_sadrzaj>TRGOPROM DADO d.o.o., OIB 43334616842</izvorni_sadrzaj>
    <derivirana_varijabla naziv="DomainObject.Predmet.ProtustrankaNazivFormatedOIB_1">TRGOPROM DADO d.o.o., OIB 43334616842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 DADO d.o.o. zastupanog po punomoćniku Damir Matijević</item>
    </izvorni_sadrzaj>
    <derivirana_varijabla naziv="DomainObject.Predmet.ProtuStrankaListFormated_1">
      <item>TRGOPROM DADO d.o.o. zastupanog po punomoćniku Damir Matijević</item>
    </derivirana_varijabla>
  </DomainObject.Predmet.ProtuStrankaListFormated>
  <DomainObject.Predmet.ProtuStrankaListFormatedOIB>
    <izvorni_sadrzaj>
      <item>TRGOPROM DADO d.o.o., OIB 43334616842 zastupanog po punomoćniku Damir Matijević</item>
    </izvorni_sadrzaj>
    <derivirana_varijabla naziv="DomainObject.Predmet.ProtuStrankaListFormatedOIB_1">
      <item>TRGOPROM DADO d.o.o., OIB 43334616842 zastupanog po punomoćniku Damir Matijević</item>
    </derivirana_varijabla>
  </DomainObject.Predmet.ProtuStrankaListFormatedOIB>
  <DomainObject.Predmet.ProtuStrankaListFormatedWithAdress>
    <izvorni_sadrzaj>
      <item>TRGOPROM DADO d.o.o., Radnička 90/bb, 44330 Novska zastupanog po punomoćniku Damir Matijević</item>
    </izvorni_sadrzaj>
    <derivirana_varijabla naziv="DomainObject.Predmet.ProtuStrankaListFormatedWithAdress_1">
      <item>TRGOPROM DADO d.o.o., Radnička 90/bb, 44330 Novska zastupanog po punomoćniku Damir Matijević</item>
    </derivirana_varijabla>
  </DomainObject.Predmet.ProtuStrankaListFormatedWithAdress>
  <DomainObject.Predmet.ProtuStrankaListFormatedWithAdressOIB>
    <izvorni_sadrzaj>
      <item>TRGOPROM DADO d.o.o., OIB 43334616842, Radnička 90/bb, 44330 Novska zastupanog po punomoćniku Damir Matijević</item>
    </izvorni_sadrzaj>
    <derivirana_varijabla naziv="DomainObject.Predmet.ProtuStrankaListFormatedWithAdressOIB_1">
      <item>TRGOPROM DADO d.o.o., OIB 43334616842, Radnička 90/bb, 44330 Novska zastupanog po punomoćniku Damir Matijević</item>
    </derivirana_varijabla>
  </DomainObject.Predmet.ProtuStrankaListFormatedWithAdressOIB>
  <DomainObject.Predmet.ProtuStrankaListNazivFormated>
    <izvorni_sadrzaj>
      <item>TRGOPROM DADO d.o.o.</item>
    </izvorni_sadrzaj>
    <derivirana_varijabla naziv="DomainObject.Predmet.ProtuStrankaListNazivFormated_1">
      <item>TRGOPROM DADO d.o.o.</item>
    </derivirana_varijabla>
  </DomainObject.Predmet.ProtuStrankaListNazivFormated>
  <DomainObject.Predmet.ProtuStrankaListNazivFormatedOIB>
    <izvorni_sadrzaj>
      <item>TRGOPROM DADO d.o.o., OIB 43334616842</item>
    </izvorni_sadrzaj>
    <derivirana_varijabla naziv="DomainObject.Predmet.ProtuStrankaListNazivFormatedOIB_1">
      <item>TRGOPROM DADO d.o.o., OIB 43334616842</item>
    </derivirana_varijabla>
  </DomainObject.Predmet.ProtuStrankaListNazivFormatedOIB>
  <DomainObject.Predmet.OstaliListFormated>
    <izvorni_sadrzaj>
      <item>Damir Matijević punomoćnik sudionika u postupku TRGOPROM DADO d.o.o.</item>
    </izvorni_sadrzaj>
    <derivirana_varijabla naziv="DomainObject.Predmet.OstaliListFormated_1">
      <item>Damir Matijević punomoćnik sudionika u postupku TRGOPROM DADO d.o.o.</item>
    </derivirana_varijabla>
  </DomainObject.Predmet.OstaliListFormated>
  <DomainObject.Predmet.OstaliListFormatedOIB>
    <izvorni_sadrzaj>
      <item>Damir Matijević, OIB 02045511787 punomoćnik sudionika u postupku TRGOPROM DADO d.o.o.</item>
    </izvorni_sadrzaj>
    <derivirana_varijabla naziv="DomainObject.Predmet.OstaliListFormatedOIB_1">
      <item>Damir Matijević, OIB 02045511787 punomoćnik sudionika u postupku TRGOPROM DADO d.o.o.</item>
    </derivirana_varijabla>
  </DomainObject.Predmet.OstaliListFormatedOIB>
  <DomainObject.Predmet.OstaliListFormatedWithAdress>
    <izvorni_sadrzaj>
      <item>Damir Matijević, Bana Josipa Jelačića 45, 44330 Novska punomoćnik sudionika u postupku TRGOPROM DADO d.o.o.</item>
    </izvorni_sadrzaj>
    <derivirana_varijabla naziv="DomainObject.Predmet.OstaliListFormatedWithAdress_1">
      <item>Damir Matijević, Bana Josipa Jelačića 45, 44330 Novska punomoćnik sudionika u postupku TRGOPROM DADO d.o.o.</item>
    </derivirana_varijabla>
  </DomainObject.Predmet.OstaliListFormatedWithAdress>
  <DomainObject.Predmet.OstaliListFormatedWithAdressOIB>
    <izvorni_sadrzaj>
      <item>Damir Matijević, OIB 02045511787, Bana Josipa Jelačića 45, 44330 Novska punomoćnik sudionika u postupku TRGOPROM DADO d.o.o.</item>
    </izvorni_sadrzaj>
    <derivirana_varijabla naziv="DomainObject.Predmet.OstaliListFormatedWithAdressOIB_1">
      <item>Damir Matijević, OIB 02045511787, Bana Josipa Jelačića 45, 44330 Novska punomoćnik sudionika u postupku TRGOPROM DADO d.o.o.</item>
    </derivirana_varijabla>
  </DomainObject.Predmet.OstaliListFormatedWithAdressOIB>
  <DomainObject.Predmet.OstaliListNazivFormated>
    <izvorni_sadrzaj>
      <item>Damir Matijević</item>
    </izvorni_sadrzaj>
    <derivirana_varijabla naziv="DomainObject.Predmet.OstaliListNazivFormated_1">
      <item>Damir Matijević</item>
    </derivirana_varijabla>
  </DomainObject.Predmet.OstaliListNazivFormated>
  <DomainObject.Predmet.OstaliListNazivFormatedOIB>
    <izvorni_sadrzaj>
      <item>Damir Matijević, OIB 02045511787</item>
    </izvorni_sadrzaj>
    <derivirana_varijabla naziv="DomainObject.Predmet.OstaliListNazivFormatedOIB_1">
      <item>Damir Matijević, OIB 02045511787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 DADO d.o.o.</izvorni_sadrzaj>
    <derivirana_varijabla naziv="DomainObject.Predmet.ProtustrankaIDrugi_1">TRGOPROM DADO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TRGOPROM DADO d.o.o., OIB 43334616842, Radnička 90/bb, 44330 Novska</izvorni_sadrzaj>
    <derivirana_varijabla naziv="DomainObject.Predmet.ProtustrankaIDrugiAdressOIB_1">TRGOPROM DADO d.o.o., OIB 43334616842, Radnička 90/bb,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 DADO d.o.o.</item>
      <item>Damir Matijević</item>
    </izvorni_sadrzaj>
    <derivirana_varijabla naziv="DomainObject.Predmet.SudioniciListNaziv_1">
      <item>FINA Regionalni centar Zagreb</item>
      <item>TRGOPROM DADO d.o.o.</item>
      <item>Damir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TRGOPROM DADO d.o.o., OIB 43334616842, Radnička 90/bb,44330 Novska</item>
      <item>Damir Matijević, OIB 02045511787, Bana Josipa Jelačića 45,44330 Novska</item>
    </izvorni_sadrzaj>
    <derivirana_varijabla naziv="DomainObject.Predmet.SudioniciListAdressOIB_1">
      <item>FINA Regionalni centar Zagreb, OIB 85821130368, Trg svibanjskih žrtava 1995. 1,10000 Zagreb</item>
      <item>TRGOPROM DADO d.o.o., OIB 43334616842, Radnička 90/bb,44330 Novska</item>
      <item>Damir Matijević, OIB 02045511787, Bana Josipa Jelačića 45,44330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43334616842</item>
      <item>, OIB 02045511787</item>
    </izvorni_sadrzaj>
    <derivirana_varijabla naziv="DomainObject.Predmet.SudioniciListNazivOIB_1">
      <item>, OIB 85821130368</item>
      <item>, OIB 43334616842</item>
      <item>, OIB 02045511787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2073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2016-04-26T10:36:00Z</cp:lastPrinted>
  <dcterms:modified xmlns:xsi="http://www.w3.org/2001/XMLSchema-instance" xsi:type="dcterms:W3CDTF">2016-04-26T10:37:00Z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