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49c1" w14:paraId="cfa49c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3A6194" w:rsidP="00EF020D" w:rsidR="00F7526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9E79D7">
        <w:t>PRIMAVERA j.d.o.o. UMAG, Giuseppe Garibaldi 19, OIB: 26712872768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42265A">
        <w:t>PRIMAVERA j.d.o.o. UMAG, Giuseppe Garibaldi 19, OIB: 26712872768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9E79D7">
        <w:rPr>
          <w:sz w:val="23"/>
          <w:szCs w:val="23"/>
        </w:rPr>
        <w:t>1051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2410CA">
        <w:rPr>
          <w:sz w:val="23"/>
          <w:szCs w:val="23"/>
          <w:lang w:val="pl-PL"/>
        </w:rPr>
        <w:t>dužnikom.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45686">
        <w:rPr>
          <w:sz w:val="23"/>
          <w:szCs w:val="23"/>
        </w:rPr>
        <w:t>20</w:t>
      </w:r>
      <w:r w:rsidR="0076088E">
        <w:rPr>
          <w:sz w:val="23"/>
          <w:szCs w:val="23"/>
        </w:rPr>
        <w:t xml:space="preserve">. </w:t>
      </w:r>
      <w:r w:rsidR="009C14E8">
        <w:rPr>
          <w:sz w:val="23"/>
          <w:szCs w:val="23"/>
        </w:rPr>
        <w:t>prosinca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A165EB">
        <w:rPr>
          <w:sz w:val="23"/>
          <w:szCs w:val="23"/>
        </w:rPr>
        <w:t>, v. r.</w:t>
      </w:r>
    </w:p>
    <w:p w:rsidRDefault="00160E12" w:rsidP="007C449E" w:rsidR="00160E12">
      <w:pPr>
        <w:jc w:val="both"/>
        <w:rPr>
          <w:sz w:val="23"/>
          <w:szCs w:val="23"/>
        </w:rPr>
      </w:pPr>
    </w:p>
    <w:p w:rsidRDefault="009C14E8" w:rsidP="007C449E" w:rsidR="009C14E8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45686">
        <w:t>20</w:t>
      </w:r>
      <w:r>
        <w:t xml:space="preserve">. </w:t>
      </w:r>
      <w:r w:rsidR="009C14E8">
        <w:t>prosinca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9E79D7">
      <w:t>1051</w:t>
    </w:r>
    <w:r w:rsidR="009C14E8">
      <w:t>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1A48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410CA"/>
    <w:rsid w:val="00250309"/>
    <w:rsid w:val="002607AA"/>
    <w:rsid w:val="002839AE"/>
    <w:rsid w:val="00286170"/>
    <w:rsid w:val="00296ECD"/>
    <w:rsid w:val="002A0BB8"/>
    <w:rsid w:val="002D3AE9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A6194"/>
    <w:rsid w:val="003C3AB0"/>
    <w:rsid w:val="003D4F99"/>
    <w:rsid w:val="003E1420"/>
    <w:rsid w:val="003E648A"/>
    <w:rsid w:val="003F06F5"/>
    <w:rsid w:val="00403983"/>
    <w:rsid w:val="00405859"/>
    <w:rsid w:val="00410E91"/>
    <w:rsid w:val="0042265A"/>
    <w:rsid w:val="0043168E"/>
    <w:rsid w:val="004324AB"/>
    <w:rsid w:val="00436157"/>
    <w:rsid w:val="00460A83"/>
    <w:rsid w:val="00470DAD"/>
    <w:rsid w:val="00476109"/>
    <w:rsid w:val="004A1868"/>
    <w:rsid w:val="004A7024"/>
    <w:rsid w:val="004B169A"/>
    <w:rsid w:val="004D2367"/>
    <w:rsid w:val="004E02CA"/>
    <w:rsid w:val="004E59FE"/>
    <w:rsid w:val="005044EB"/>
    <w:rsid w:val="00506AE9"/>
    <w:rsid w:val="005166DC"/>
    <w:rsid w:val="005221D7"/>
    <w:rsid w:val="0053080A"/>
    <w:rsid w:val="00545686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3215F"/>
    <w:rsid w:val="00645281"/>
    <w:rsid w:val="00651927"/>
    <w:rsid w:val="00653A8F"/>
    <w:rsid w:val="00657D46"/>
    <w:rsid w:val="00664DC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124A9"/>
    <w:rsid w:val="0071533C"/>
    <w:rsid w:val="0072668D"/>
    <w:rsid w:val="0076088E"/>
    <w:rsid w:val="00760967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87119"/>
    <w:rsid w:val="00894AAE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814D1"/>
    <w:rsid w:val="009945A0"/>
    <w:rsid w:val="009B0035"/>
    <w:rsid w:val="009B30FB"/>
    <w:rsid w:val="009C14E8"/>
    <w:rsid w:val="009D1839"/>
    <w:rsid w:val="009D5DC9"/>
    <w:rsid w:val="009D7F32"/>
    <w:rsid w:val="009E63F4"/>
    <w:rsid w:val="009E79D7"/>
    <w:rsid w:val="009F4E70"/>
    <w:rsid w:val="00A01E1E"/>
    <w:rsid w:val="00A03E43"/>
    <w:rsid w:val="00A0500F"/>
    <w:rsid w:val="00A1177A"/>
    <w:rsid w:val="00A165EB"/>
    <w:rsid w:val="00A16E85"/>
    <w:rsid w:val="00A346E7"/>
    <w:rsid w:val="00A433D1"/>
    <w:rsid w:val="00A85A09"/>
    <w:rsid w:val="00A95C51"/>
    <w:rsid w:val="00AD12EB"/>
    <w:rsid w:val="00AD1C96"/>
    <w:rsid w:val="00AF1067"/>
    <w:rsid w:val="00B10A75"/>
    <w:rsid w:val="00B3377A"/>
    <w:rsid w:val="00B3422D"/>
    <w:rsid w:val="00B36494"/>
    <w:rsid w:val="00B46D53"/>
    <w:rsid w:val="00B5650C"/>
    <w:rsid w:val="00B8368A"/>
    <w:rsid w:val="00BA4749"/>
    <w:rsid w:val="00BC3E5F"/>
    <w:rsid w:val="00BC44AE"/>
    <w:rsid w:val="00BD0AE2"/>
    <w:rsid w:val="00BD23FB"/>
    <w:rsid w:val="00C00E5C"/>
    <w:rsid w:val="00C0370D"/>
    <w:rsid w:val="00C03A3E"/>
    <w:rsid w:val="00C25E8F"/>
    <w:rsid w:val="00C45CA2"/>
    <w:rsid w:val="00C466EB"/>
    <w:rsid w:val="00C4779B"/>
    <w:rsid w:val="00C5215F"/>
    <w:rsid w:val="00C546F4"/>
    <w:rsid w:val="00C63E85"/>
    <w:rsid w:val="00C70DCB"/>
    <w:rsid w:val="00C74498"/>
    <w:rsid w:val="00C925E6"/>
    <w:rsid w:val="00CB30DA"/>
    <w:rsid w:val="00CB3F31"/>
    <w:rsid w:val="00CB71F5"/>
    <w:rsid w:val="00CC1D07"/>
    <w:rsid w:val="00CC3C4F"/>
    <w:rsid w:val="00D11407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45B6D"/>
    <w:rsid w:val="00E50CB4"/>
    <w:rsid w:val="00E64C48"/>
    <w:rsid w:val="00E74F3A"/>
    <w:rsid w:val="00E757E3"/>
    <w:rsid w:val="00E77F0C"/>
    <w:rsid w:val="00E96123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62D"/>
    <w:rsid w:val="00F43BB1"/>
    <w:rsid w:val="00F45EDC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8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8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8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8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8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8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8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8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89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PRIMAVERA j.d.o.o. UMAG zastupanog po punomoćniku Anton Simoni</izvorni_sadrzaj>
    <derivirana_varijabla naziv="DomainObject.Predmet.ProtustrankaFormated_1">  PRIMAVERA j.d.o.o. UMAG zastupanog po punomoćniku Anton Simoni</derivirana_varijabla>
  </DomainObject.Predmet.ProtustrankaFormated>
  <DomainObject.Predmet.ProtustrankaFormatedOIB>
    <izvorni_sadrzaj>  PRIMAVERA j.d.o.o. UMAG, OIB 26712872768 zastupanog po punomoćniku Anton Simoni</izvorni_sadrzaj>
    <derivirana_varijabla naziv="DomainObject.Predmet.ProtustrankaFormatedOIB_1">  PRIMAVERA j.d.o.o. UMAG, OIB 26712872768 zastupanog po punomoćniku Anton Simoni</derivirana_varijabla>
  </DomainObject.Predmet.ProtustrankaFormatedOIB>
  <DomainObject.Predmet.ProtustrankaFormatedWithAdress>
    <izvorni_sadrzaj> PRIMAVERA j.d.o.o. UMAG, Giuseppe Garibaldi 19, 52470 Umag zastupanog po punomoćniku Anton Simoni</izvorni_sadrzaj>
    <derivirana_varijabla naziv="DomainObject.Predmet.ProtustrankaFormatedWithAdress_1"> PRIMAVERA j.d.o.o. UMAG, Giuseppe Garibaldi 19, 52470 Umag zastupanog po punomoćniku Anton Simoni</derivirana_varijabla>
  </DomainObject.Predmet.ProtustrankaFormatedWithAdress>
  <DomainObject.Predmet.ProtustrankaFormatedWithAdressOIB>
    <izvorni_sadrzaj> PRIMAVERA j.d.o.o. UMAG, OIB 26712872768, Giuseppe Garibaldi 19, 52470 Umag zastupanog po punomoćniku Anton Simoni</izvorni_sadrzaj>
    <derivirana_varijabla naziv="DomainObject.Predmet.ProtustrankaFormatedWithAdressOIB_1"> PRIMAVERA j.d.o.o. UMAG, OIB 26712872768, Giuseppe Garibaldi 19, 52470 Umag zastupanog po punomoćniku Anton Simoni</derivirana_varijabla>
  </DomainObject.Predmet.ProtustrankaFormatedWithAdressOIB>
  <DomainObject.Predmet.ProtustrankaWithAdress>
    <izvorni_sadrzaj>PRIMAVERA j.d.o.o. UMAG Giuseppe Garibaldi 19, 52470 Umag</izvorni_sadrzaj>
    <derivirana_varijabla naziv="DomainObject.Predmet.ProtustrankaWithAdress_1">PRIMAVERA j.d.o.o. UMAG Giuseppe Garibaldi 19, 52470 Umag</derivirana_varijabla>
  </DomainObject.Predmet.ProtustrankaWithAdress>
  <DomainObject.Predmet.ProtustrankaWithAdressOIB>
    <izvorni_sadrzaj>PRIMAVERA j.d.o.o. UMAG, OIB 26712872768, Giuseppe Garibaldi 19, 52470 Umag</izvorni_sadrzaj>
    <derivirana_varijabla naziv="DomainObject.Predmet.ProtustrankaWithAdressOIB_1">PRIMAVERA j.d.o.o. UMAG, OIB 26712872768, Giuseppe Garibaldi 19, 52470 Umag</derivirana_varijabla>
  </DomainObject.Predmet.ProtustrankaWithAdressOIB>
  <DomainObject.Predmet.ProtustrankaNazivFormated>
    <izvorni_sadrzaj>PRIMAVERA j.d.o.o. UMAG</izvorni_sadrzaj>
    <derivirana_varijabla naziv="DomainObject.Predmet.ProtustrankaNazivFormated_1">PRIMAVERA j.d.o.o. UMAG</derivirana_varijabla>
  </DomainObject.Predmet.ProtustrankaNazivFormated>
  <DomainObject.Predmet.ProtustrankaNazivFormatedOIB>
    <izvorni_sadrzaj>PRIMAVERA j.d.o.o. UMAG, OIB 26712872768</izvorni_sadrzaj>
    <derivirana_varijabla naziv="DomainObject.Predmet.ProtustrankaNazivFormatedOIB_1">PRIMAVERA j.d.o.o. UMAG, OIB 26712872768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32610.40</izvorni_sadrzaj>
    <derivirana_varijabla naziv="DomainObject.Predmet.TrenutnaVrijednost_1">32610.40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PRIMAVERA j.d.o.o. UMAG zastupanog po punomoćniku Anton Simoni</item>
    </izvorni_sadrzaj>
    <derivirana_varijabla naziv="DomainObject.Predmet.ProtuStrankaListFormated_1">
      <item>PRIMAVERA j.d.o.o. UMAG zastupanog po punomoćniku Anton Simoni</item>
    </derivirana_varijabla>
  </DomainObject.Predmet.ProtuStrankaListFormated>
  <DomainObject.Predmet.ProtuStrankaListFormatedOIB>
    <izvorni_sadrzaj>
      <item>PRIMAVERA j.d.o.o. UMAG, OIB 26712872768 zastupanog po punomoćniku Anton Simoni</item>
    </izvorni_sadrzaj>
    <derivirana_varijabla naziv="DomainObject.Predmet.ProtuStrankaListFormatedOIB_1">
      <item>PRIMAVERA j.d.o.o. UMAG, OIB 26712872768 zastupanog po punomoćniku Anton Simoni</item>
    </derivirana_varijabla>
  </DomainObject.Predmet.ProtuStrankaListFormatedOIB>
  <DomainObject.Predmet.ProtuStrankaListFormatedWithAdress>
    <izvorni_sadrzaj>
      <item>PRIMAVERA j.d.o.o. UMAG, Giuseppe Garibaldi 19, 52470 Umag zastupanog po punomoćniku Anton Simoni</item>
    </izvorni_sadrzaj>
    <derivirana_varijabla naziv="DomainObject.Predmet.ProtuStrankaListFormatedWithAdress_1">
      <item>PRIMAVERA j.d.o.o. UMAG, Giuseppe Garibaldi 19, 52470 Umag zastupanog po punomoćniku Anton Simoni</item>
    </derivirana_varijabla>
  </DomainObject.Predmet.ProtuStrankaListFormatedWithAdress>
  <DomainObject.Predmet.ProtuStrankaListFormatedWithAdressOIB>
    <izvorni_sadrzaj>
      <item>PRIMAVERA j.d.o.o. UMAG, OIB 26712872768, Giuseppe Garibaldi 19, 52470 Umag zastupanog po punomoćniku Anton Simoni</item>
    </izvorni_sadrzaj>
    <derivirana_varijabla naziv="DomainObject.Predmet.ProtuStrankaListFormatedWithAdressOIB_1">
      <item>PRIMAVERA j.d.o.o. UMAG, OIB 26712872768, Giuseppe Garibaldi 19, 52470 Umag zastupanog po punomoćniku Anton Simoni</item>
    </derivirana_varijabla>
  </DomainObject.Predmet.ProtuStrankaListFormatedWithAdressOIB>
  <DomainObject.Predmet.ProtuStrankaListNazivFormated>
    <izvorni_sadrzaj>
      <item>PRIMAVERA j.d.o.o. UMAG</item>
    </izvorni_sadrzaj>
    <derivirana_varijabla naziv="DomainObject.Predmet.ProtuStrankaListNazivFormated_1">
      <item>PRIMAVERA j.d.o.o. UMAG</item>
    </derivirana_varijabla>
  </DomainObject.Predmet.ProtuStrankaListNazivFormated>
  <DomainObject.Predmet.ProtuStrankaListNazivFormatedOIB>
    <izvorni_sadrzaj>
      <item>PRIMAVERA j.d.o.o. UMAG, OIB 26712872768</item>
    </izvorni_sadrzaj>
    <derivirana_varijabla naziv="DomainObject.Predmet.ProtuStrankaListNazivFormatedOIB_1">
      <item>PRIMAVERA j.d.o.o. UMAG, OIB 26712872768</item>
    </derivirana_varijabla>
  </DomainObject.Predmet.ProtuStrankaListNazivFormatedOIB>
  <DomainObject.Predmet.OstaliListFormated>
    <izvorni_sadrzaj>
      <item>Anton Simoni punomoćnik sudionika u postupku PRIMAVERA j.d.o.o. UMAG</item>
    </izvorni_sadrzaj>
    <derivirana_varijabla naziv="DomainObject.Predmet.OstaliListFormated_1">
      <item>Anton Simoni punomoćnik sudionika u postupku PRIMAVERA j.d.o.o. UMAG</item>
    </derivirana_varijabla>
  </DomainObject.Predmet.OstaliListFormated>
  <DomainObject.Predmet.OstaliListFormatedOIB>
    <izvorni_sadrzaj>
      <item>Anton Simoni, OIB 07628344038 punomoćnik sudionika u postupku PRIMAVERA j.d.o.o. UMAG</item>
    </izvorni_sadrzaj>
    <derivirana_varijabla naziv="DomainObject.Predmet.OstaliListFormatedOIB_1">
      <item>Anton Simoni, OIB 07628344038 punomoćnik sudionika u postupku PRIMAVERA j.d.o.o. UMAG</item>
    </derivirana_varijabla>
  </DomainObject.Predmet.OstaliListFormatedOIB>
  <DomainObject.Predmet.OstaliListFormatedWithAdress>
    <izvorni_sadrzaj>
      <item>Anton Simoni, Joakima Rakovca 7 C, 52470 Umag punomoćnik sudionika u postupku PRIMAVERA j.d.o.o. UMAG</item>
    </izvorni_sadrzaj>
    <derivirana_varijabla naziv="DomainObject.Predmet.OstaliListFormatedWithAdress_1">
      <item>Anton Simoni, Joakima Rakovca 7 C, 52470 Umag punomoćnik sudionika u postupku PRIMAVERA j.d.o.o. UMAG</item>
    </derivirana_varijabla>
  </DomainObject.Predmet.OstaliListFormatedWithAdress>
  <DomainObject.Predmet.OstaliListFormatedWithAdressOIB>
    <izvorni_sadrzaj>
      <item>Anton Simoni, OIB 07628344038, Joakima Rakovca 7 C, 52470 Umag punomoćnik sudionika u postupku PRIMAVERA j.d.o.o. UMAG</item>
    </izvorni_sadrzaj>
    <derivirana_varijabla naziv="DomainObject.Predmet.OstaliListFormatedWithAdressOIB_1">
      <item>Anton Simoni, OIB 07628344038, Joakima Rakovca 7 C, 52470 Umag punomoćnik sudionika u postupku PRIMAVERA j.d.o.o. UMAG</item>
    </derivirana_varijabla>
  </DomainObject.Predmet.OstaliListFormatedWithAdressOIB>
  <DomainObject.Predmet.OstaliListNazivFormated>
    <izvorni_sadrzaj>
      <item>Anton Simoni</item>
    </izvorni_sadrzaj>
    <derivirana_varijabla naziv="DomainObject.Predmet.OstaliListNazivFormated_1">
      <item>Anton Simoni</item>
    </derivirana_varijabla>
  </DomainObject.Predmet.OstaliListNazivFormated>
  <DomainObject.Predmet.OstaliListNazivFormatedOIB>
    <izvorni_sadrzaj>
      <item>Anton Simoni, OIB 07628344038</item>
    </izvorni_sadrzaj>
    <derivirana_varijabla naziv="DomainObject.Predmet.OstaliListNazivFormatedOIB_1">
      <item>Anton Simoni, OIB 07628344038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PRIMAVERA j.d.o.o. UMAG</izvorni_sadrzaj>
    <derivirana_varijabla naziv="DomainObject.Predmet.ProtustrankaIDrugi_1">PRIMAVERA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PRIMAVERA j.d.o.o. UMAG, OIB 26712872768, Giuseppe Garibaldi 19, 52470 Umag</izvorni_sadrzaj>
    <derivirana_varijabla naziv="DomainObject.Predmet.ProtustrankaIDrugiAdressOIB_1">PRIMAVERA j.d.o.o. UMAG, OIB 26712872768, Giuseppe Garibaldi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PRIMAVERA j.d.o.o. UMAG</item>
      <item>Anton Simoni</item>
    </izvorni_sadrzaj>
    <derivirana_varijabla naziv="DomainObject.Predmet.SudioniciListNaziv_1">
      <item>FINANCIJSKA AGENCIJA, RC RIJEKA, PODRUŽNICA PULA, PULA</item>
      <item>PRIMAVERA j.d.o.o. UMAG</item>
      <item>Anton Simoni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izvorni_sadrzaj>
    <derivirana_varijabla naziv="DomainObject.Predmet.SudioniciListAdressOIB_1">
      <item>FINANCIJSKA AGENCIJA, RC RIJEKA, PODRUŽNICA PULA, PULA, OIB 85821130368, Ulica grada Vukovara 70,10000 Zagreb</item>
      <item>PRIMAVERA j.d.o.o. UMAG, OIB 26712872768, Giuseppe Garibaldi 19,52470 Umag</item>
      <item>Anton Simoni, OIB 07628344038, Joakima Rakovca 7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26712872768</item>
      <item>, OIB 07628344038</item>
    </izvorni_sadrzaj>
    <derivirana_varijabla naziv="DomainObject.Predmet.SudioniciListNazivOIB_1">
      <item>, OIB 85821130368</item>
      <item>, OIB 26712872768</item>
      <item>, OIB 07628344038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2092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2016-12-19T13:56:00Z</dcterms:created>
  <dc:creator>Jasmina Matika</dc:creator>
  <cp:lastModifiedBy>Sanja Prodan</cp:lastModifiedBy>
  <cp:lastPrinted>2016-12-19T13:57:00Z</cp:lastPrinted>
  <dcterms:modified xmlns:xsi="http://www.w3.org/2001/XMLSchema-instance" xsi:type="dcterms:W3CDTF">2016-12-20T12:04:00Z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