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229"/>
        <w:tblInd w:type="dxa" w:w="88"/>
        <w:tblLook w:val="04A0" w:noVBand="1" w:noHBand="0" w:lastColumn="0" w:firstColumn="1" w:lastRow="0" w:firstRow="1"/>
      </w:tblPr>
      <w:tblGrid>
        <w:gridCol w:w="610"/>
        <w:gridCol w:w="216"/>
        <w:gridCol w:w="963"/>
        <w:gridCol w:w="1384"/>
        <w:gridCol w:w="819"/>
        <w:gridCol w:w="1206"/>
        <w:gridCol w:w="1921"/>
        <w:gridCol w:w="254"/>
        <w:gridCol w:w="1082"/>
        <w:gridCol w:w="358"/>
        <w:gridCol w:w="1238"/>
        <w:gridCol w:w="1258"/>
        <w:gridCol w:w="1028"/>
        <w:gridCol w:w="570"/>
        <w:gridCol w:w="930"/>
        <w:gridCol w:w="225"/>
        <w:gridCol w:w="965"/>
        <w:gridCol w:w="586"/>
        <w:gridCol w:w="616"/>
      </w:tblGrid>
      <w:tr w:rsidTr="00066DA9" w:rsidR="00071DAC" w:rsidRPr="00071DAC">
        <w:trPr>
          <w:trHeight w:val="405"/>
        </w:trPr>
        <w:tc>
          <w:tcPr>
            <w:tcW w:type="dxa" w:w="16229"/>
            <w:gridSpan w:val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</w:pPr>
            <w:bookmarkStart w:name="_GoBack" w:id="0"/>
            <w:bookmarkEnd w:id="0"/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  <w:t>Obrazac 19.</w:t>
            </w:r>
          </w:p>
        </w:tc>
      </w:tr>
      <w:tr w:rsidTr="0093777D" w:rsidR="00066DA9" w:rsidRPr="00071DAC">
        <w:trPr>
          <w:trHeight w:val="300"/>
        </w:trPr>
        <w:tc>
          <w:tcPr>
            <w:tcW w:type="dxa" w:w="519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93777D" w:rsidR="00066DA9" w:rsidRPr="00071DAC">
        <w:trPr>
          <w:trHeight w:val="300"/>
        </w:trPr>
        <w:tc>
          <w:tcPr>
            <w:tcW w:type="dxa" w:w="519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Nadležni trgovački sud:  </w:t>
            </w: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TRGOVAČKI SUD U ZAGREBU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93777D" w:rsidR="00066DA9" w:rsidRPr="00071DAC">
        <w:trPr>
          <w:trHeight w:val="300"/>
        </w:trPr>
        <w:tc>
          <w:tcPr>
            <w:tcW w:type="dxa" w:w="399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Poslovni broj spisa: </w:t>
            </w: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72. St-1498/2017-40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93777D" w:rsidR="00066DA9" w:rsidRPr="00071DAC">
        <w:trPr>
          <w:trHeight w:val="300"/>
        </w:trPr>
        <w:tc>
          <w:tcPr>
            <w:tcW w:type="dxa" w:w="7119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Dužnik: </w:t>
            </w: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MONTMONTAŽA-PLINOVODOVOD d.o.o.u stečaju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93777D" w:rsidR="00066DA9" w:rsidRPr="00071DAC">
        <w:trPr>
          <w:trHeight w:val="300"/>
        </w:trPr>
        <w:tc>
          <w:tcPr>
            <w:tcW w:type="dxa" w:w="399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ZAGREB - CMP Savica Šanci 123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93777D" w:rsidR="00066DA9" w:rsidRPr="00071DAC">
        <w:trPr>
          <w:trHeight w:val="300"/>
        </w:trPr>
        <w:tc>
          <w:tcPr>
            <w:tcW w:type="dxa" w:w="399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OIB: 48137524285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066DA9" w:rsidRPr="00071DAC">
        <w:trPr>
          <w:trHeight w:val="165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066DA9" w:rsidR="00071DAC" w:rsidRPr="00071DAC">
        <w:trPr>
          <w:trHeight w:val="450"/>
        </w:trPr>
        <w:tc>
          <w:tcPr>
            <w:tcW w:type="dxa" w:w="16229"/>
            <w:gridSpan w:val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690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</w:pPr>
            <w:r w:rsidRPr="00690192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  <w:t>TABLICA PRIJAVLJENIH TRAŽBINA</w:t>
            </w:r>
            <w:r w:rsidR="000A621C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  <w:t xml:space="preserve"> I RAZLUČNIH PRAVA</w:t>
            </w:r>
          </w:p>
        </w:tc>
      </w:tr>
      <w:tr w:rsidTr="00D62EBB" w:rsidR="00066DA9" w:rsidRPr="00071DAC">
        <w:trPr>
          <w:trHeight w:val="15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066DA9" w:rsidR="00071DAC" w:rsidRPr="00071DAC">
        <w:trPr>
          <w:trHeight w:val="375"/>
        </w:trPr>
        <w:tc>
          <w:tcPr>
            <w:tcW w:type="dxa" w:w="16229"/>
            <w:gridSpan w:val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690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019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I. TABLICA PRIJAVLJENIH TRAŽBINA</w:t>
            </w:r>
          </w:p>
        </w:tc>
      </w:tr>
      <w:tr w:rsidTr="0093777D" w:rsidR="00066DA9" w:rsidRPr="00071DAC">
        <w:trPr>
          <w:trHeight w:val="300"/>
        </w:trPr>
        <w:tc>
          <w:tcPr>
            <w:tcW w:type="dxa" w:w="399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B008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DB0089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I. VIŠI ISPLATNI RED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066DA9" w:rsidRPr="00071DAC">
        <w:trPr>
          <w:trHeight w:val="27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Redni br.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2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92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Pravna osnova</w:t>
            </w:r>
          </w:p>
        </w:tc>
        <w:tc>
          <w:tcPr>
            <w:tcW w:type="dxa" w:w="125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Pravna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Razlog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Oznaka ovršne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p</w:t>
            </w:r>
            <w:r w:rsidRPr="00071DAC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</w:rPr>
              <w:t>rijavljene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prijavljene 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osnova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osporene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osporavanja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isprave ako se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tražbine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priznate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tražbina zasniva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bruto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bruto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</w:rPr>
              <w:t>na ovršnoj ispravi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ALILOVIĆ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15244998623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Heinzelova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82A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25.540,17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25.540,17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VLADIMIR ANDRIJANIĆ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77795201640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Ištvanićev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odvojak 12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100.904,07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100.904,07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NEDJELJKO ARAMBAŠIĆ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99847529741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GOSPIĆ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Augusta Šenoe 43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41.815,34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41.815,34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MARKO AČKAR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30482895243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SESVETE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Tituš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Brezovečki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33.939,24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33.939,24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JAKOB BABIĆ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82304261326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1.Gardijska brigada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37.608,86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37.608,86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Tigrovi 25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ZORAN BANJAC</w:t>
            </w:r>
          </w:p>
        </w:tc>
        <w:tc>
          <w:tcPr>
            <w:tcW w:type="dxa" w:w="120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13200511223</w:t>
            </w:r>
          </w:p>
        </w:tc>
        <w:tc>
          <w:tcPr>
            <w:tcW w:type="dxa" w:w="1921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SISAK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Kneza Trpimira 2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16.639,86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16.639,86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552"/>
        </w:trPr>
        <w:tc>
          <w:tcPr>
            <w:tcW w:type="dxa" w:w="82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ANTO BANOVIĆ</w:t>
            </w:r>
          </w:p>
        </w:tc>
        <w:tc>
          <w:tcPr>
            <w:tcW w:type="dxa" w:w="120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61887941590</w:t>
            </w:r>
          </w:p>
        </w:tc>
        <w:tc>
          <w:tcPr>
            <w:tcW w:type="dxa" w:w="192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SVETA NEDJELJA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Zagorkina 34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36.317,08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36.317,08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BORIS BARBARIĆ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91994993257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SISAK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Tina Ujevića 16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29.677,63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29.677,63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MIROSLAV BARIĆ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92131272666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ČAZMA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SOVARI,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Sovari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42.793,86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42.793,86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BARUNOVIĆ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52473374329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ZAGREB, Savska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cesta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Odv.III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. 11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47.465,56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47.465,56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VEDRAN BATINIĆ</w:t>
            </w:r>
          </w:p>
        </w:tc>
        <w:tc>
          <w:tcPr>
            <w:tcW w:type="dxa" w:w="12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71490702268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SEGET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SEGET VRANJICA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3.633,20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3.633,20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Put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S.Radića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8D4FC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8D4FC8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MILAN BATUR 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10653077941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PODTUREN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Dio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kta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koje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ČAKOVEC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34.923,37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26.534,01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8.389,36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su priznate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ured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D.Zuber</w:t>
            </w:r>
            <w:proofErr w:type="spellEnd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i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S.Zuber</w:t>
            </w:r>
            <w:proofErr w:type="spellEnd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Šanjek</w:t>
            </w:r>
            <w:proofErr w:type="spellEnd"/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Murska 4A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trošak prijave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Min.financija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Troš.prijave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Čl.14., Čl..72.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FERIZ BEGANOVIĆ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28099963632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Marčanska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10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37.388,21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37.388,21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ANTONIO BEGOVIĆ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31505389202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VRPOLJE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SLAVONSKI BROD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20.822,77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20.822,77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M.Gupca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35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DAMIR BELUŽIĆ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78611685019</w:t>
            </w:r>
          </w:p>
        </w:tc>
        <w:tc>
          <w:tcPr>
            <w:tcW w:type="dxa" w:w="192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Petrova gora 59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29.955,92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29.955,92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BELUŽIĆ</w:t>
            </w:r>
          </w:p>
        </w:tc>
        <w:tc>
          <w:tcPr>
            <w:tcW w:type="dxa" w:w="120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27991453386</w:t>
            </w:r>
          </w:p>
        </w:tc>
        <w:tc>
          <w:tcPr>
            <w:tcW w:type="dxa" w:w="192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MAČE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Dio </w:t>
            </w:r>
            <w:proofErr w:type="spellStart"/>
            <w:r w:rsidRPr="00690192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kta</w:t>
            </w:r>
            <w:proofErr w:type="spellEnd"/>
            <w:r w:rsidRPr="00690192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koje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Frkuljevec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47.439,02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38.158,84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9.280,18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su priznate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ured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D.Zuber</w:t>
            </w:r>
            <w:proofErr w:type="spellEnd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i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S.Zuber</w:t>
            </w:r>
            <w:proofErr w:type="spellEnd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Šanjek</w:t>
            </w:r>
            <w:proofErr w:type="spellEnd"/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Peršaveški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690192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Min.financija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trošak prijave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690192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Troš.prijave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Čl.14., Čl..72.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690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426"/>
        </w:trPr>
        <w:tc>
          <w:tcPr>
            <w:tcW w:type="dxa" w:w="82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690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02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NIKOLA BELUŽIĆ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70166321481</w:t>
            </w:r>
          </w:p>
        </w:tc>
        <w:tc>
          <w:tcPr>
            <w:tcW w:type="dxa" w:w="192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MAČE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Dio </w:t>
            </w:r>
            <w:proofErr w:type="spellStart"/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kta</w:t>
            </w:r>
            <w:proofErr w:type="spellEnd"/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koje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Frkuljevec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50.603,52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42.670,04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7.933,48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su priznate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ured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D.Zuber</w:t>
            </w:r>
            <w:proofErr w:type="spellEnd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i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S.Zuber</w:t>
            </w:r>
            <w:proofErr w:type="spellEnd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Šanjek</w:t>
            </w:r>
            <w:proofErr w:type="spellEnd"/>
          </w:p>
        </w:tc>
        <w:tc>
          <w:tcPr>
            <w:tcW w:type="dxa" w:w="120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Peršaveški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Min.financija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trošak prijave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Troš.prijave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Čl.14., Čl..72.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BERTOVIĆ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30068932623</w:t>
            </w:r>
          </w:p>
        </w:tc>
        <w:tc>
          <w:tcPr>
            <w:tcW w:type="dxa" w:w="192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Desmerice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93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38.840,93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38.840,93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43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HRVOJE BIRO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55404858787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VIR - NARTA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Paljevine 44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25.634,24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25.634,24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ARNOLD BITERMAN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21375991814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BREZOVICA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36.489,61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36.489,61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Kostenjaki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STIPO BLATANČIĆ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84795854363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KUTJEVO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Ciglenik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22.051,65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22.051,65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DARKO BOBEK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74822257506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KUTINA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Stjepana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Kefelje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113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6.304,30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6.304,30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DRAGUTIN BOLFEK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76541306669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A.Šenoe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26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39.642,48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39.642,48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BOLFEK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53181640756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A.Šenoe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34.597,11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34.597,11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BRADARIĆ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61757504722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BENKOVAC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Miranje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Gornje 120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30.453,10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30.453,10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DAMIR BRDAR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77273816743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NOVI MAROF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Zagorska 68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35.115,17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35.115,17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411"/>
        </w:trPr>
        <w:tc>
          <w:tcPr>
            <w:tcW w:type="dxa" w:w="82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40054" w:rsidP="00071DAC" w:rsidR="00D40054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411"/>
        </w:trPr>
        <w:tc>
          <w:tcPr>
            <w:tcW w:type="dxa" w:w="82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DAVOR BRLETIĆ</w:t>
            </w:r>
          </w:p>
        </w:tc>
        <w:tc>
          <w:tcPr>
            <w:tcW w:type="dxa" w:w="120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74746074366</w:t>
            </w:r>
          </w:p>
        </w:tc>
        <w:tc>
          <w:tcPr>
            <w:tcW w:type="dxa" w:w="192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NOVSKA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Bukovačka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56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28.328,90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28.328,90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NATAŠA BUNČIĆ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28092525667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Pijavišće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21H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17.515,70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17.515,70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BURIĆ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61836396628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SESVETE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27.288,74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27.288,74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Šime Ljubića 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BUTKOVIĆ</w:t>
            </w:r>
          </w:p>
        </w:tc>
        <w:tc>
          <w:tcPr>
            <w:tcW w:type="dxa" w:w="12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29657694430</w:t>
            </w:r>
          </w:p>
        </w:tc>
        <w:tc>
          <w:tcPr>
            <w:tcW w:type="dxa" w:w="192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Aleja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B.Jurišića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75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24.769,65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24.769,65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PETAR BUTKOVIĆ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38924387533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Aleja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B.Jurišića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75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47.786,27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47.786,27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BUVA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92299311441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Fallerovo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šetalište 36c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36.687,65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36.687,65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SINIŠA CAR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02872510630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PETRUŠEVAC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92.421,31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92.421,31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5.odvojak 172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CELIĆ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55009386251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Lužec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36.513,11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36.513,11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CERČIĆ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20248666930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MAČE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Vukanci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62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36.655,60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36.655,60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HRVOJE CINDRIĆ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85052527092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Petra Preradovića 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37.323,96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37.323,96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8D4FC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8D4FC8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JOSIP CINDRIĆ</w:t>
            </w:r>
          </w:p>
        </w:tc>
        <w:tc>
          <w:tcPr>
            <w:tcW w:type="dxa" w:w="120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35611924968</w:t>
            </w:r>
          </w:p>
        </w:tc>
        <w:tc>
          <w:tcPr>
            <w:tcW w:type="dxa" w:w="192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Dio </w:t>
            </w:r>
            <w:proofErr w:type="spellStart"/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kta</w:t>
            </w:r>
            <w:proofErr w:type="spellEnd"/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koje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Biokovska 44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48.430,69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40.922,90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7.507,79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su priznate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ured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D.Zuber</w:t>
            </w:r>
            <w:proofErr w:type="spellEnd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i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S.Zuber</w:t>
            </w:r>
            <w:proofErr w:type="spellEnd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Šanjek</w:t>
            </w:r>
            <w:proofErr w:type="spellEnd"/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Min.financija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trošak prijave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Troš.prijave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Čl.14., Čl..72.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ZLATKO CVETKO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25008490283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ČAKOVEC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Prvomajska 30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46.265,99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46.265,99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FERDO ČEMERIKA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65706750819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Horvatnica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99B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96.953,66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96.953,66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IGOR ČENGIJA</w:t>
            </w:r>
          </w:p>
        </w:tc>
        <w:tc>
          <w:tcPr>
            <w:tcW w:type="dxa" w:w="12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14819860084</w:t>
            </w:r>
          </w:p>
        </w:tc>
        <w:tc>
          <w:tcPr>
            <w:tcW w:type="dxa" w:w="192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Kneje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32.351,00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32.351,00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JURE ČIČAK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18140520621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J.Pupačića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18.859,67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18.859,67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ZDRAVKO ČOPEC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91159713979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Granešina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27/1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57.299,09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57.299,09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DUBRAVKO DEVČIĆ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78061490016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IVANIĆ GRAD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Omladinska 26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42.240,36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42.240,36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DIMLIĆ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76054543289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BENKOVEC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STANKOVCI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19.809,77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19.809,77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Prović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56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MARKO DIMLIĆ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68548450906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BENKOVEC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STANKOVCI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10.881,78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10.881,78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Prović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53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562"/>
        </w:trPr>
        <w:tc>
          <w:tcPr>
            <w:tcW w:type="dxa" w:w="82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DAMIR DOLENEC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33436821336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Avenija Dubrava 220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40.327,07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40.327,07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SAFET DORIĆ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80204195934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RAŠA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MOST-RAŠA 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30.154,29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30.154,29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SAMIR DORIĆ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96239000299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RAŠA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MOST-RAŠA 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25.973,96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25.973,96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DANIJEL DOVOĐA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57727475313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VRHOVINE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GOSPIĆ,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Seoci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9.758,56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9.758,56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DUMBOVIĆ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58722671523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ZLATAR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MAČE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47.847,29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47.847,29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Zagrebačka 70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DAVOR ĐUKIĆ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37139865934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Dvojkovićev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4.625,20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4.625,20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odvojak 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ZDRAVKO ĐULA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23065073493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KLENOVNIK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Lipovnik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99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29.443,71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29.443,71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DRAŽEN ĐURIN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63629639110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A.T.Mimare 17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29.171,10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29.171,10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ZDRAVKO ERJAVEC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27441251155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NOVSKA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Bukovačka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65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42.987,58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42.987,58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0192" w:rsidP="00071DAC" w:rsidR="0069019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E64122" w:rsidP="00071DAC" w:rsidR="00E64122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E64122" w:rsidP="00071DAC" w:rsidR="00E64122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02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704"/>
        </w:trPr>
        <w:tc>
          <w:tcPr>
            <w:tcW w:type="dxa" w:w="826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E64122" w:rsidP="00071DAC" w:rsidR="00E6412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shd w:fill="auto" w:color="auto" w:val="clear"/>
            <w:noWrap/>
            <w:vAlign w:val="bottom"/>
            <w:hideMark/>
          </w:tcPr>
          <w:p w:rsidRDefault="00E64122" w:rsidP="00071DAC" w:rsidR="00E64122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shd w:fill="auto" w:color="auto" w:val="clear"/>
            <w:noWrap/>
            <w:vAlign w:val="bottom"/>
            <w:hideMark/>
          </w:tcPr>
          <w:p w:rsidRDefault="00E64122" w:rsidP="00071DAC" w:rsidR="00E64122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02"/>
            <w:gridSpan w:val="2"/>
            <w:shd w:fill="auto" w:color="auto" w:val="clear"/>
            <w:noWrap/>
            <w:vAlign w:val="bottom"/>
            <w:hideMark/>
          </w:tcPr>
          <w:p w:rsidRDefault="00E64122" w:rsidP="00071DAC" w:rsidR="00E64122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B54B0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54B0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SINIŠA FABIJANEC</w:t>
            </w:r>
          </w:p>
        </w:tc>
        <w:tc>
          <w:tcPr>
            <w:tcW w:type="dxa" w:w="120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65159276217</w:t>
            </w:r>
          </w:p>
        </w:tc>
        <w:tc>
          <w:tcPr>
            <w:tcW w:type="dxa" w:w="192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LEKENIK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Dio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kta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koje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1C184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Donji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Vukojevac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55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su priznate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1C184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ured </w:t>
            </w:r>
            <w:proofErr w:type="spellStart"/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D.Zuber</w:t>
            </w:r>
            <w:proofErr w:type="spellEnd"/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i </w:t>
            </w:r>
            <w:proofErr w:type="spellStart"/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S.Zuber</w:t>
            </w:r>
            <w:proofErr w:type="spellEnd"/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Šanjek</w:t>
            </w:r>
            <w:proofErr w:type="spellEnd"/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52.048,96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porez i doprinosi,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47.324,38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4.724,58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Min.financija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1C184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trošak prijave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Troš.prijave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B54B0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B54B0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Čl.14., Čl..72.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FATON FAZLIU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97611156761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Južna 23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21.323,02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21.323,02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DRAGUTIN FERDELJA 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49307304298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VELIKO TRGOVIŠĆE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Stjepana Radića 160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24.023,57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24.023,57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KARLO FERDELJA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14545567631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VELIKO TRGOVIŠĆE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Stjepana Radića 160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19.809,65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19.809,65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FERDELJA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99210526403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ZABOK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Dubrava Zabočka 152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22.976,67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22.976,67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DAVOR FILIPČIĆ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69588466425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Vučetićev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prilaz 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101.009,98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101.009,98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ANTON FRANCETIĆ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73723942176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Desmerince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52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30.600,43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30.600,43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8D4FC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8D4FC8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BORIS FRLJUK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45001543698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Dio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kta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koje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1C184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I.Poljski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put 128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44.404,75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38.199,87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6.204,88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su priznate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1C184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ured </w:t>
            </w:r>
            <w:proofErr w:type="spellStart"/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D.Zuber</w:t>
            </w:r>
            <w:proofErr w:type="spellEnd"/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i </w:t>
            </w:r>
            <w:proofErr w:type="spellStart"/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S.Zuber</w:t>
            </w:r>
            <w:proofErr w:type="spellEnd"/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Šanjek</w:t>
            </w:r>
            <w:proofErr w:type="spellEnd"/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Min.financija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1C184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C184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trošak prijave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Troš.prijave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Čl.14., Čl..72.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443"/>
        </w:trPr>
        <w:tc>
          <w:tcPr>
            <w:tcW w:type="dxa" w:w="82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DA4F6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1848" w:rsidP="00071DAC" w:rsidR="001C1848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411"/>
        </w:trPr>
        <w:tc>
          <w:tcPr>
            <w:tcW w:type="dxa" w:w="82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6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DA4F6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02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ILIJA GAGULIĆ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23367861301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MLAKA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38.125,45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38.125,45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Dragice Miletić 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MIROSLAV GARAŠIĆ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62012923053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SAMOBOR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Podgaj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19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42.929,69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42.929,69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ŽELJKO GLAVAČEVIĆ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65886192230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BERAVCI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KOPANICA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29.924,94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29.924,94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Beravci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95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BOGDAN GRUIČIĆ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37491421633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GOSPIĆ,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KOSINJ,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Mlakva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68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22.534,61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22.534,61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SREĆKO HORVAT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02219386840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LOBOR, Velika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Petrovagorska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32.154,00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32.154,00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ŽELJKO HORVATIN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75752304530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PUŠĆA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Šumski put 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38.992,39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38.992,39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HUBAK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03084465228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ZAPREŠIĆ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Trg mladosti 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42.324,88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42.324,88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DRAŽEN HUCIKA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15824666736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ZAPREŠIĆ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Ulica Maršala 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89.023,55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89.023,55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Tita 29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JANJEČIĆ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94235696796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Vlade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Prekrata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75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28.218,55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28.218,55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NENAD JEDVAJIĆ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00897584653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Markuševečka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trnava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112.213,53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112.213,53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73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JELEČKI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06134779549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Trg Lovre Matačića 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31.812,81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31.812,81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NIKOLA JERTEC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LJUBEŠČICA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 Odvjetničko društvo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NOVI MAROF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35.739,57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35.739,57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Sevšek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&amp; Partneri d.o.o.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29156305930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Javorni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vrh 2/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</w:t>
            </w:r>
            <w:proofErr w:type="spellEnd"/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VARAŽDIN, Kratka 4/I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DARIO JURILJ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95817554951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GORNJI BOGIĆEVCI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OKUČANI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23.340,50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23.340,50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Dubovac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102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HRVATIN JURIĆ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22723654780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SKRADIN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Rupe 97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23.703,41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23.703,41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PETAR JURIĆ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29470629565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MAJUR, HRVATSKA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KOSTAJNICA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74.500,98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74.500,98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Stubalj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STEPHANE JURKOVIĆ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55367906928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PETRINJA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Mala Gorica 82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33.585,38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33.585,38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KALISAR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55624572516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Ključić brdo 47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24.553,70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24.553,70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KARAMATIĆ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79609873142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SESVETE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44.863,32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44.863,32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Pirinova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5C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STIPE KARAMATIĆ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85244990966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Rimski put 3A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30.823,48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30.823,48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MARKO KARDUM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15340638487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ZADAR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Kijevska ulica 10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23.068,96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23.068,96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DARIO KATIĆ</w:t>
            </w:r>
          </w:p>
        </w:tc>
        <w:tc>
          <w:tcPr>
            <w:tcW w:type="dxa" w:w="120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31249715972</w:t>
            </w:r>
          </w:p>
        </w:tc>
        <w:tc>
          <w:tcPr>
            <w:tcW w:type="dxa" w:w="192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DONJA BISTRA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Stubička 460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30.513,64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30.513,64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PETAR KATIĆ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45007640538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BENKOVAC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Benkovačko selo 237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36.185,69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36.185,69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DUBRAVKA KERETIĆ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73731958701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Selska cesta 121D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31.930,77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31.930,77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MATEJ KERO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37671971487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BIBINJE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Trg Tome Bulića 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19.274,19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19.274,19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KLANJEC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17927182479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Grožnjanska 10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34.973,02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34.973,02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KRUNO KLUKOVIĆ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68421459740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Južna 21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45.560,38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45.560,38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IGOR KOJIĆ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52183774486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Dramaljska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53.865,83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53.865,83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ANĐELKO KONJEVOD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90202545310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SLIVNO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METKOVIĆ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74.172,12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74.172,12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KLEK, Centar 11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LJUBO KOVAČ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22216860966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Trg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A.Mihanovića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2/1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144.917,76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144.917,76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DARKO KOVAČEVIĆ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97166624996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Bezdanska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32.775,30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32.775,30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401"/>
        </w:trPr>
        <w:tc>
          <w:tcPr>
            <w:tcW w:type="dxa" w:w="82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DA4F6F" w:rsidP="00071DAC" w:rsidR="00DA4F6F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VALERIJA KRAJCAR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60128284104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Zumbulska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70.445,92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70.445,92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SINIŠA KRIZMANIĆ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32253465693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SISAK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Topolovac 122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36.752,38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36.752,38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OZANA KRIŽAN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74308661774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1.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Loparska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73.092,16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73.092,16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DRAGAN KUMIĆ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96109526776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CERNIK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NOVA GRADIŠKA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25.157,66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25.157,66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Potočna 36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KUREN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56779681334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ZAGREB-KAŠINA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Glavna cesta 54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34.748,56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34.748,56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ANTE KUTLEŠA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35962081128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IMOTSKI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Vinjani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gornji 414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15.947,45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15.947,45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DOMAGOJ KUTLEŠA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30830288424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IMOTSKI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Vinjani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gornji 427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15.437,68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15.437,68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KRUNOSLAV LABAŠ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neto plaće, 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neto plaće, 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Dio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kta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koje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64629298212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Stari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Golubovec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49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46.309,70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40.962,12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5.347,58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su priznate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ured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D.Zuber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i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S.Zuber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Šanjek</w:t>
            </w:r>
            <w:proofErr w:type="spellEnd"/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Min.financija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trošak prijave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Troš.prijave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Čl.14., Čl..72.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8D4FC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8D4FC8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MARTIN LABAŠ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16062471975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Dio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kta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koje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Stari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Golubovec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85B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49.506,96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41.882,09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7.624,87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su priznate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ured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D.Zuber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i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S.Zuber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Šanjek</w:t>
            </w:r>
            <w:proofErr w:type="spellEnd"/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Min.financija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trošak prijave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Troš.prijave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Čl.14., Čl..72.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411"/>
        </w:trPr>
        <w:tc>
          <w:tcPr>
            <w:tcW w:type="dxa" w:w="82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4FC8" w:rsidP="00071DAC" w:rsidR="008D4FC8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LAZAR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53241525737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KLENOVNIK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Lipovnik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80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5.660,85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5.660,85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DARKO LEŽAIĆ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76805352617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Samoborska cesta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87.239,58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87.239,58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Odvojak 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ROMINA LJUBIĆ-OSMIĆ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66605172831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Ilica 188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44.354,81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44.354,81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ZLATKO LOVREKOVIĆ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58021673264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LEKENIK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Donji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Vukojevac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72A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34.311,86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34.311,86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NIKO LUBAR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83080149539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ZADAR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Benkovačka cesta 21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24.023,58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24.023,58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LUKINOVIĆ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57514106792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Okuje 10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81.056,39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81.056,39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MARINA LUKIĆ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55731358488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Bolnička c. 34E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30.283,48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30.283,48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LUČAN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42066884537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Lučana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Đure 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42.702,50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42.702,50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HRVOJE MANDIĆ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46332374092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PROLOŽAC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PODSTRANA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16.156,08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16.156,08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Vučevica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MARIĆ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46888824616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VRPOLJE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Hrvatskih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24.438,98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24.438,98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branitelja 40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411"/>
        </w:trPr>
        <w:tc>
          <w:tcPr>
            <w:tcW w:type="dxa" w:w="82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2734" w:rsidP="00071DAC" w:rsidR="009B2734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IVANA MARIČIĆ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88934499440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Cenkovečka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123.408,11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123.408,11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DRAGAN MARKOVIĆ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63839708764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LABIN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Tomažići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100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37.170,54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37.170,54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SANTALEŽI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GORAN MARKOVIĆ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41818413451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PULA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Santoriova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ulica 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22.166,59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22.166,59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BOJAN MAROLIN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75676719055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DONJA VOĆA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Donja Voća 304B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38.962,40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38.962,40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MIJAT MARTIĆ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23316879545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ZAGREB-LUČKO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Keseri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72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34.666,84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34.666,84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066DA9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066DA9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MARTIĆ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42860028404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SAMOBOR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A73EC8" w:rsidR="00071DAC" w:rsidRPr="0093777D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Parnični</w:t>
            </w:r>
          </w:p>
          <w:p w:rsidRDefault="0093777D" w:rsidP="00A73EC8" w:rsidR="0093777D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</w:t>
            </w:r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roškovi</w:t>
            </w:r>
          </w:p>
          <w:p w:rsidRDefault="0093777D" w:rsidP="00A73EC8" w:rsidR="0093777D" w:rsidRPr="0093777D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priznati u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71DAC" w:rsidP="00071DAC" w:rsidR="00071DAC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 odvjetnik Branimir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Braće Radić 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95.447,23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92.947,23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93777D" w:rsidR="0093777D" w:rsidRPr="0093777D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II.višem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P-2958/16-6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Sabioni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ZAGREB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93777D" w:rsidR="0093777D" w:rsidRPr="0093777D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isplat</w:t>
            </w:r>
            <w:proofErr w:type="spellEnd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. redu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Slavonska 3/II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parnični trošak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A73EC8" w:rsidR="0093777D" w:rsidRPr="0093777D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MATKOVIĆ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20350871870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DA4F6F" w:rsid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93777D" w:rsidP="00DA4F6F" w:rsid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93777D" w:rsidP="00DA4F6F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KRAVARSKO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35.209,67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35.209,67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Josipa Kovačića 16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MATKOVIĆ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70257971397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Josipa Kovačića 16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28.131,88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28.131,88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PAVO MEDVIDOVIĆ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15955465235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MATETIĆ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44.123,45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44.123,45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Ronjgovljeva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121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MARIJO MENJAK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60071152704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KRAVARSKO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Novo brdo 34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23.942,28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23.942,28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SINIŠA MERLE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64937711241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DONJA LOMNICA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37.665,19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37.665,19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LUKAVEC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Nova cesta 32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KREŠIMIR MIHALJEK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52759628112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Vučetićev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prilaz 5/11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38.887,59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38.887,59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DANIJEL MIJIĆ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75043570886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LIŠANE OSTROVIČKE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BENKOVAC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32.881,07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32.881,07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Lišane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Ostrovičke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159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DEJAN MIKULČIĆ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52605222393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LJUBEŠČICA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 Odvjetničko društvo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VARAŽDIN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35.633,26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35.633,26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Sevšek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&amp; Partneri d.o.o.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Kalnička 60A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VARAŽDIN, Kratka 4/I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MILAK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28318884905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NOVI MAROF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neto plaće,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neto plaće, 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A73EC8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Dio </w:t>
            </w: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kta</w:t>
            </w:r>
            <w:proofErr w:type="spellEnd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koje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zastupa Zajednički odvjetnički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Možđenec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35.320,17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28.368,77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kamate,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6.951,40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A73EC8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su priznate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ured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D.Zuber</w:t>
            </w:r>
            <w:proofErr w:type="spellEnd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i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S.Zuber</w:t>
            </w:r>
            <w:proofErr w:type="spellEnd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Šanjek</w:t>
            </w:r>
            <w:proofErr w:type="spellEnd"/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A73EC8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Min.financija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Varaždin, Braće Radića 7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trošak prijave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A73EC8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Troš.prijave</w:t>
            </w:r>
            <w:proofErr w:type="spellEnd"/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A73EC8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Čl.14., Čl..72.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RATKO MILANOVIĆ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22155113070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Struga 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66.863,61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66.863,61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MIROSLAV MILER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11770281128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1.Ferenšćica 86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135.194,41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135.194,41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129</w:t>
            </w:r>
          </w:p>
        </w:tc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VEDRAN MILETOVIĆ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67144805608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Matije Magdalenić 12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35.421,36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35.421,36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72"/>
        </w:trPr>
        <w:tc>
          <w:tcPr>
            <w:tcW w:type="dxa" w:w="82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JURICA MIŠURA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16716386569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BENKOVAC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Buković 201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5.386,13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5.386,13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ADRIANO MLINARIĆ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94991673527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Bubnjaračka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28.401,43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28.401,43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MOSLAVAC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56588547326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Biokovska 50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24.305,82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24.305,82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MRKOBRAD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63066673635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Biokovska 50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69.160,80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69.160,80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naknade,otpremnina,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MUJAN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13440734400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ŠIBENIK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Serajlići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8.769,15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8.769,15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DAVOR MURAT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87155230603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Puškarići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15 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42.361,92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42.361,92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NIKOLA NAKIĆ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53370407311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BENKOVAC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Bulić 24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22.229,79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22.229,79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137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NALETILIĆ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31817536371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Jurja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Ves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113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34.401,98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34.401,98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ALEN NEKIĆ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54288543120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Kostenjaki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46.269,18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46.269,18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NEKIĆ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13283110788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Kostenjaki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107.580,17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107.580,17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140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MIRKO NOVAKOVIĆ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33806213228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ZAGREB-SESVETE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ĐURINEC 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39.707,68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39.707,68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BRIJEG 16 H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MIROSLAV NOVAČAC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27436491938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NOVSKA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Stari Grabovac 115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21.852,21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21.852,21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NOVOSEL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67775207267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OROSLAVLJE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Krušljevo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selo 173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23.001,17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23.001,17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OLUJIĆ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68400437864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Hrvatskoselska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 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64.327,58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64.327,58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  <w:r w:rsidRPr="00DA4F6F"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93777D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ROBERT OZIMEC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33282700825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Vurnovečka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41.357,22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41.357,22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DRAŽEN OŽANIĆ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08784885518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TOUNJ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SKRADNIK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37.169,19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37.169,19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Skradnik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73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DAMIR PAVKOVIĆ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02037946880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STARI MIKANOVCI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Matije Gupca 84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29.822,99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29.822,99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147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SLAĐAN PEJNOVIĆ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99249761112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VRHOVINE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GOSPIĆ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44.771,98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44.771,98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Senjska 44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ŽELJKO PEK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90765744569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5.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Resnik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7 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37.004,99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37.004,99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149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MILAN PERKOVIĆ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33367360357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Šetalište 105.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30.143,96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30.143,96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brigade 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421"/>
        </w:trPr>
        <w:tc>
          <w:tcPr>
            <w:tcW w:type="dxa" w:w="826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JOVICA PETKOVIĆ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62128126452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KUTINA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Kralja Petra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40.020,66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40.020,66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Krešimira IV. 22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SREĆKO PETKOVIĆ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65184943202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Meštrovićev trg 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19.583,11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19.583,11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ZORAN PETKOVIĆ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48887920433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KUTINA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Kralja Petra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33.384,27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33.384,27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Krešimira IV  29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DRAGUTIN PETRIĆ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57633392339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Martinšćina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27.181,67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27.181,67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ZORAN PIKUTIĆ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36954236172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ZLATAR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Petruševec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29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33.642,30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33.642,30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FRANJO PIŠKULIĆ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01910195334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SAMOBOR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Kneza Branimira 27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70.972,28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70.972,28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156</w:t>
            </w:r>
          </w:p>
        </w:tc>
        <w:tc>
          <w:tcPr>
            <w:tcW w:type="dxa" w:w="963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PRIBANIĆ</w:t>
            </w:r>
          </w:p>
        </w:tc>
        <w:tc>
          <w:tcPr>
            <w:tcW w:type="dxa" w:w="1206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79684586063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TOUNJ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SKRADNIK,Kamenica</w:t>
            </w:r>
          </w:p>
        </w:tc>
        <w:tc>
          <w:tcPr>
            <w:tcW w:type="dxa" w:w="1336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37.522,97</w:t>
            </w:r>
          </w:p>
        </w:tc>
        <w:tc>
          <w:tcPr>
            <w:tcW w:type="dxa" w:w="1596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37.522,97</w:t>
            </w:r>
          </w:p>
        </w:tc>
        <w:tc>
          <w:tcPr>
            <w:tcW w:type="dxa" w:w="1598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Skradnička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type="dxa" w:w="1336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157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NIKOLA PRIBANIĆ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45228934124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TOUNJ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Zdenac 48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38.177,75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38.177,75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TIHOMIR PUŠELJ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82257356091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JAKOVLJE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Sljemenska 94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32.470,76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32.470,76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159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PUŠKARČUK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11214898736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OPRISAVCI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Stružani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5 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39.556,11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39.556,11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160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RADNIĆ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56832190784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PRGOMET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KAŠTEL SUĆURAC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40.380,00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40.380,00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Sitno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bb</w:t>
            </w:r>
            <w:proofErr w:type="spellEnd"/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MATO RADOŠ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41649089157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SVETA NEDJELJA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SAMOBOR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33.781,00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33.781,00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Plohi 20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RAK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00714571910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Ivana Šabana 46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66.868,45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66.868,45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FLORIJAN RIBIĆ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78140099718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Lonjska 17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127.163,52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naknade,otpremnina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127.163,52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naknade,otpremnina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RIHTARIĆ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03987307369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Vinipotok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78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37.800,15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37.800,15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DANIJEL ROŽANKOVIĆ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91898586304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LEKENIK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Stari Brod 71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29.293,92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29.293,92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ROŽIĆ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54106439950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Rožići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85.448,08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naknade,otpremnina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85.448,08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naknade,otpremnina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SABOLOVIĆ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78700803289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VIRJE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Trnovac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27.464,74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27.464,74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RASIM SADIĆ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33122408050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LABIN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Karla Kranjca 31/15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29.555,28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29.555,28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LUKA SEDLIĆ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47115392193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Grubišnopoljski put 12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51.467,56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>naknade,otpremnina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51.467,56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>naknade,otpremnina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411"/>
        </w:trPr>
        <w:tc>
          <w:tcPr>
            <w:tcW w:type="dxa" w:w="82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PAVLE SEDLIĆ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06993046855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Grubišnopoljski put 12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75.371,10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75.371,10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NENAD SEVER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76744552985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LEKENIK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Donji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Vukojevac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46A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36.380,61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36.380,61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ERNEST SIMON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22969538644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Gornja 14B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41.214,55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41.214,55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DALIBOR SKOČIĆ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07021185417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TOUNJ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Kukača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110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38.791,54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38.791,54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DAMJAN SLIŠKO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04600818417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Klaićeva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13.668,17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13.668,17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DANIJEL SMETIŠKO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51637182235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LOBOR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Matije Gupca 31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46.853,46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46.853,46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176</w:t>
            </w:r>
          </w:p>
        </w:tc>
        <w:tc>
          <w:tcPr>
            <w:tcW w:type="dxa" w:w="9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SOVINA</w:t>
            </w:r>
          </w:p>
        </w:tc>
        <w:tc>
          <w:tcPr>
            <w:tcW w:type="dxa" w:w="120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43974806033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Ivana Šabana 41</w:t>
            </w:r>
          </w:p>
        </w:tc>
        <w:tc>
          <w:tcPr>
            <w:tcW w:type="dxa" w:w="1336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38.450,90</w:t>
            </w:r>
          </w:p>
        </w:tc>
        <w:tc>
          <w:tcPr>
            <w:tcW w:type="dxa" w:w="1596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38.450,90</w:t>
            </w:r>
          </w:p>
        </w:tc>
        <w:tc>
          <w:tcPr>
            <w:tcW w:type="dxa" w:w="1598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MLADEN SREBAČIĆ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47139159867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Aleja Javora 20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33.727,48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33.727,48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178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ŽELJKO SREBAČIĆ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80024123438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Aleja Javora 20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24.929,98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24.929,98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179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STJEPANOVIĆ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46497959587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PETRINJA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Sisačka 153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35.356,76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35.356,76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543"/>
        </w:trPr>
        <w:tc>
          <w:tcPr>
            <w:tcW w:type="dxa" w:w="82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FILIP STRSOGLAVEC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46357297304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Šetalište 150.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28.755,00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28.755,00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Brigade 150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STRUGAR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64265648194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JAKOVLJE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Sljemenska 80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31.672,56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31.672,56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ANTE ŠARIĆ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22685490261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Virski put 99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45.882,50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45.882,50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ŠARIĆ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97221022875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Virski put 99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32.277,23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32.277,23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ŠINCEK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85644006548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DONJA VOĆA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RIJEKA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30.325,63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30.325,63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Voćanska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143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ŠLOGAR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27334181905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DUGO SELO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Zagrebačka 112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53.177,93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53.177,93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TIŠLJARIĆ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25232879073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Vidovečka 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57.058,39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naknade,otpremnina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57.058,39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naknade,otpremnina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187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ANTE TOPIĆ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99893018064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NOVI PETRUŠEVEC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38.276,45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38.276,45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2.ODVOJAK 28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TRUNEC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32731695336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PETRINJA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Sisačka 38/2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28.201,49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28.201,49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189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TURK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71584984452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VRBOVEC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Luka 128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41.764,85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41.764,85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401"/>
        </w:trPr>
        <w:tc>
          <w:tcPr>
            <w:tcW w:type="dxa" w:w="82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TURŠIĆ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86754143726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Fočanska 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28.677,33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28.677,33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DAMIR VAĐUNEC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84020483343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Slavka Kolara 56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106.488,08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naknade,otpremnina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106.488,08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naknade,otpremnina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MLADEN VIJAČKIĆ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42907215616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PLAŠKI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Sveta Ana 62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9.674,28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9.674,28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VINCEKOVIĆ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40800000834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KLENOVNIK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Lipovnik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104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31.671,41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31.671,41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VRHOVEC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40273659788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Sestrunjski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put 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35.187,49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35.187,49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VUJEVIĆ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76419589462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SPLIT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141. Brigade 8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27.726,10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27.726,10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VUK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18463113240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ZLATAR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Petruševec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44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33.212,27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33.212,27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VUČIĆ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58606413664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Vučić selo 9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28.598,71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28.598,71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MILJENKO VUČIĆ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25485510373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Vučić selo 25B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39.739,02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39.739,02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199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IGOR VUĐAN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47586550422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MAČE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Peršaves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42.522,04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42.522,04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553"/>
        </w:trPr>
        <w:tc>
          <w:tcPr>
            <w:tcW w:type="dxa" w:w="82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SALAH YOUSRI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88855130745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VUKOVAR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Vinogradska 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41.397,53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41.397,53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DUBRAVKO ZAGORAC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82227446808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KRAVARSKO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Gornji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Hruševec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30B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26.840,89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26.840,89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ZLATKO ZDELAR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47338859328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LUDBREG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otpremnina,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otpremnina,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Hrastovljan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121A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11.543,63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11.543,63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269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ZLODI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51145894277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Josipa Kovačića 27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31.879,39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31.879,39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DRAGOMIR ZORIĆ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81018831312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ZAGREB-SESVETE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Iločka 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36.051,34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36.051,34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ANTO ZUBAK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86694196523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VRSI-ZADAR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Put mula 61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25.312,94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25.312,94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ZUBAK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13936201554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SIKIREVCI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Jaruge 60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23.723,22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23.723,22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207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273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STIPE ZUBAK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42175092542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KUTJEVO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Poreč 51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35.156,94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35.156,94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274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ADAM ŽIVIĆ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04683019356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Dobriše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Cesarića 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31.586,27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31.586,27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KREŠIMIR ŽUŽUL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15335517201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PODBABLJE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GRUBINE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16.562,08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16.562,08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Grubine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bb</w:t>
            </w:r>
            <w:proofErr w:type="spellEnd"/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1403"/>
        </w:trPr>
        <w:tc>
          <w:tcPr>
            <w:tcW w:type="dxa" w:w="826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type="dxa" w:w="220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FILIP CETINA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30968832798</w:t>
            </w:r>
          </w:p>
        </w:tc>
        <w:tc>
          <w:tcPr>
            <w:tcW w:type="dxa" w:w="192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SESVETE</w:t>
            </w:r>
          </w:p>
        </w:tc>
        <w:tc>
          <w:tcPr>
            <w:tcW w:type="dxa" w:w="133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Ul.Petra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Dumičića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6.603,56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6.603,56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277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MARINA PLEČKO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17671499357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SESVETE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neto plaće, kamate,</w:t>
            </w:r>
          </w:p>
        </w:tc>
        <w:tc>
          <w:tcPr>
            <w:tcW w:type="dxa" w:w="93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Slavka Kolara 11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12.911,24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12.911,24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naknade,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 i doprinosi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93777D" w:rsidR="0093777D" w:rsidRPr="00071DAC">
        <w:trPr>
          <w:trHeight w:val="315"/>
        </w:trPr>
        <w:tc>
          <w:tcPr>
            <w:tcW w:type="dxa" w:w="7119"/>
            <w:gridSpan w:val="7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0A621C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U K U P N O  -  I. VIŠI ISPLATNI RED: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8.341.751,85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8.275.287,73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7"/>
                <w:szCs w:val="17"/>
              </w:rPr>
            </w:pPr>
            <w:r w:rsidRPr="000A621C">
              <w:rPr>
                <w:rFonts w:cs="Times New Roman" w:eastAsia="Times New Roman" w:hAnsi="Times New Roman" w:ascii="Times New Roman"/>
                <w:b/>
                <w:bCs/>
                <w:color w:val="000000"/>
                <w:sz w:val="17"/>
                <w:szCs w:val="17"/>
              </w:rPr>
              <w:t>66.464,12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93777D" w:rsidR="0093777D" w:rsidRPr="00071DAC">
        <w:trPr>
          <w:trHeight w:val="300"/>
        </w:trPr>
        <w:tc>
          <w:tcPr>
            <w:tcW w:type="dxa" w:w="178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5DA5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Zagreb, 06.02.2018.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32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STEČAJNI UPRAVITELJ: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32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 xml:space="preserve">Davor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</w:rPr>
              <w:t>Petera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</w:rPr>
              <w:t xml:space="preserve">,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</w:rPr>
              <w:t>dipl.iur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93777D" w:rsidR="0093777D" w:rsidRPr="00071DAC">
        <w:trPr>
          <w:trHeight w:val="300"/>
        </w:trPr>
        <w:tc>
          <w:tcPr>
            <w:tcW w:type="dxa" w:w="519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Nadležni trgovački sud:  </w:t>
            </w:r>
            <w:r w:rsidRPr="00690192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TRGOVAČKI SUD U ZAGREBU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93777D" w:rsidR="0093777D" w:rsidRPr="00071DAC">
        <w:trPr>
          <w:trHeight w:val="300"/>
        </w:trPr>
        <w:tc>
          <w:tcPr>
            <w:tcW w:type="dxa" w:w="399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Poslovni broj spisa: </w:t>
            </w: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72. St-1498/2017-40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93777D" w:rsidR="0093777D" w:rsidRPr="00071DAC">
        <w:trPr>
          <w:trHeight w:val="300"/>
        </w:trPr>
        <w:tc>
          <w:tcPr>
            <w:tcW w:type="dxa" w:w="7119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Dužnik: </w:t>
            </w:r>
            <w:r w:rsidRPr="00DA4F6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MONTMONTAŽA-PLINOVODOVOD d.o.o.u stečaju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93777D" w:rsidR="0093777D" w:rsidRPr="00071DAC">
        <w:trPr>
          <w:trHeight w:val="300"/>
        </w:trPr>
        <w:tc>
          <w:tcPr>
            <w:tcW w:type="dxa" w:w="399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ZAGREB - CMP Savica Šanci 123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93777D" w:rsidR="0093777D" w:rsidRPr="00071DAC">
        <w:trPr>
          <w:trHeight w:val="300"/>
        </w:trPr>
        <w:tc>
          <w:tcPr>
            <w:tcW w:type="dxa" w:w="399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OIB: 48137524285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75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2B42D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066DA9" w:rsidR="0093777D" w:rsidRPr="00071DAC">
        <w:trPr>
          <w:trHeight w:val="375"/>
        </w:trPr>
        <w:tc>
          <w:tcPr>
            <w:tcW w:type="dxa" w:w="16229"/>
            <w:gridSpan w:val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2B42D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  <w:r w:rsidRPr="002B42DE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  <w:t>I. TABLICA PRIJAVLJENIH TRAŽBINA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93777D" w:rsidR="0093777D" w:rsidRPr="00071DAC">
        <w:trPr>
          <w:trHeight w:val="300"/>
        </w:trPr>
        <w:tc>
          <w:tcPr>
            <w:tcW w:type="dxa" w:w="399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B008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DB0089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II. VIŠI ISPLATNI RED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Redni br.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2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690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92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DA4F6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Pravna osnova</w:t>
            </w:r>
          </w:p>
        </w:tc>
        <w:tc>
          <w:tcPr>
            <w:tcW w:type="dxa" w:w="125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Pravna</w:t>
            </w:r>
          </w:p>
        </w:tc>
        <w:tc>
          <w:tcPr>
            <w:tcW w:type="dxa" w:w="9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Razlog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Oznaka ovršne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prijavljene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690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DA4F6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prijavljene 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osnova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osporene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osporavanja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isprave ako se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priznate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tražbina zasniva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ovršnoj ispravi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ZDENKO LALIĆ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76678850100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Menadžerski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Menadžerski 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Palinovečka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49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1.467.419,71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ugovor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1.467.419,71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ugovor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Odvjetnik Branimir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Sabioni</w:t>
            </w:r>
            <w:proofErr w:type="spellEnd"/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Troškovi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parn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Troškovi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parn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 Slovenska 3/II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46448621696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Slovenska 3/II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postupka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2.500,00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postupka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P-2958/16.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UMRAN CELIK BORU 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C415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415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278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SANAYII </w:t>
            </w: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A.S</w:t>
            </w:r>
            <w:proofErr w:type="spellEnd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., </w:t>
            </w: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Meclisi</w:t>
            </w:r>
            <w:proofErr w:type="spellEnd"/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Rješenje o ovrsi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Rješenje o ovrsi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C415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415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Mebusan</w:t>
            </w:r>
            <w:proofErr w:type="spellEnd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Cad</w:t>
            </w:r>
            <w:proofErr w:type="spellEnd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. No. 19/5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-8844/12.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-8844/12.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Ovrv</w:t>
            </w:r>
            <w:proofErr w:type="spellEnd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-8844/12.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Salipazari</w:t>
            </w:r>
            <w:proofErr w:type="spellEnd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,Istambul, Republika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Trg žrtava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1.467.121,46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Rješenje TSZ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1.467.121,46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Rješenje TSZ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Turska, zastupano po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fašizma 5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-6742/12.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-6742/12.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Povrv</w:t>
            </w:r>
            <w:proofErr w:type="spellEnd"/>
            <w:r w:rsidRPr="0093777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-6742/12.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punomoćniku Josipu </w:t>
            </w: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Grošeti</w:t>
            </w:r>
            <w:proofErr w:type="spellEnd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,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odvjetniku iz Odvjetničkog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 xml:space="preserve">   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društva Glamuzina i </w:t>
            </w:r>
            <w:proofErr w:type="spellStart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Grošeta</w:t>
            </w:r>
            <w:proofErr w:type="spellEnd"/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,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9377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9377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Zagreb, Trg žrtava fašizma 5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93777D" w:rsidP="00071DAC" w:rsidR="009377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type="dxa" w:w="220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Odvjetnica Olga Pavić Zidar</w:t>
            </w:r>
          </w:p>
        </w:tc>
        <w:tc>
          <w:tcPr>
            <w:tcW w:type="dxa" w:w="120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VELIKA GORICA</w:t>
            </w:r>
          </w:p>
        </w:tc>
        <w:tc>
          <w:tcPr>
            <w:tcW w:type="dxa" w:w="1336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Usluge  </w:t>
            </w:r>
          </w:p>
        </w:tc>
        <w:tc>
          <w:tcPr>
            <w:tcW w:type="dxa" w:w="125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Usluge  </w:t>
            </w:r>
          </w:p>
        </w:tc>
        <w:tc>
          <w:tcPr>
            <w:tcW w:type="dxa" w:w="93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2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4005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79917919514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Lovrakova 21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79.876,14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zastupanja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79.876,14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zastupanja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875C8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875C8B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Ovr</w:t>
            </w:r>
            <w:proofErr w:type="spellEnd"/>
            <w:r w:rsidRPr="00875C8B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-7436/15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Obiteljsko gospodarstvo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VRBANJA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Najam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građ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Najam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građ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BURG -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Vl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 Ivan Burg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84715014425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Rastoke 25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792.960,75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mehanizacije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792.960,75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mehanizacije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-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400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40054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PRIPREMNI RADOVI NA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KRUŠEVO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Najam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Najam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GRADILIŠTU GUNDE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92633675256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Gornja </w:t>
            </w: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Otišina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545.795,92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rovokopača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545.795,92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rovokopača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KARAMARKO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Odvjetničko društvo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Troškovi ovršnog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Troškovi ovršnog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875C8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875C8B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Ovrv</w:t>
            </w:r>
            <w:proofErr w:type="spellEnd"/>
            <w:r w:rsidRPr="00875C8B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-563/12.</w:t>
            </w:r>
          </w:p>
        </w:tc>
      </w:tr>
      <w:tr w:rsidTr="00D62EBB" w:rsidR="0093777D" w:rsidRPr="00D40054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Škarica i partneri j.d.o.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74856132042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Đorđićeva</w:t>
            </w:r>
            <w:proofErr w:type="spellEnd"/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3b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769.878,87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 parničnog 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769.878,87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 parničnog 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875C8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875C8B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Povrv</w:t>
            </w:r>
            <w:proofErr w:type="spellEnd"/>
            <w:r w:rsidRPr="00875C8B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-6857/12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postupka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postupka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875C8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875C8B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P-2330/16.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DASOVIĆ d.o.o.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BRINJE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2B42D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2B42D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Utovar kamenog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2B42D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2B42D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Utovar kamenog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BRINJE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30141141533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Lovačka 22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2.052.369,32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2B42D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2B42D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materijala u drobilicu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2.052.369,32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2B42D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2B42D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materijala u drobilicu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-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-</w:t>
            </w: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2B42D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2B42D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bagerom i drobljenje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2B42D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2B42D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bagerom i drobljenje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93777D" w:rsidR="0093777D" w:rsidRPr="00071DAC">
        <w:trPr>
          <w:trHeight w:val="315"/>
        </w:trPr>
        <w:tc>
          <w:tcPr>
            <w:tcW w:type="dxa" w:w="7119"/>
            <w:gridSpan w:val="7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U K U P N O  -  II. VIŠI ISPLATNI RED: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7.177.922,17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7.177.922,17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15"/>
        </w:trPr>
        <w:tc>
          <w:tcPr>
            <w:tcW w:type="dxa" w:w="82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90192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DA4F6F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9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A621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9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93777D" w:rsidR="0093777D" w:rsidRPr="00071DAC">
        <w:trPr>
          <w:trHeight w:val="300"/>
        </w:trPr>
        <w:tc>
          <w:tcPr>
            <w:tcW w:type="dxa" w:w="178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455DA5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  <w:r w:rsidR="00455DA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, 06.02.2018.</w:t>
            </w: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DA4F6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32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>STEČAJNI UPRAVITELJ: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32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71DAC">
              <w:rPr>
                <w:rFonts w:cs="Times New Roman" w:eastAsia="Times New Roman" w:hAnsi="Times New Roman" w:ascii="Times New Roman"/>
                <w:color w:val="000000"/>
              </w:rPr>
              <w:t xml:space="preserve">Davor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</w:rPr>
              <w:t>Petera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</w:rPr>
              <w:t xml:space="preserve">, </w:t>
            </w:r>
            <w:proofErr w:type="spellStart"/>
            <w:r w:rsidRPr="00071DAC">
              <w:rPr>
                <w:rFonts w:cs="Times New Roman" w:eastAsia="Times New Roman" w:hAnsi="Times New Roman" w:ascii="Times New Roman"/>
                <w:color w:val="000000"/>
              </w:rPr>
              <w:t>dipl.iur</w:t>
            </w:r>
            <w:proofErr w:type="spellEnd"/>
            <w:r w:rsidRPr="00071DAC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71DAC">
        <w:trPr>
          <w:trHeight w:val="300"/>
        </w:trPr>
        <w:tc>
          <w:tcPr>
            <w:tcW w:type="dxa" w:w="8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2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690192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A621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71DAC" w:rsidR="0093777D" w:rsidRPr="00071DA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62EBB" w:rsidR="0093777D" w:rsidRPr="00066DA9">
        <w:trPr>
          <w:gridAfter w:val="1"/>
          <w:wAfter w:type="dxa" w:w="616"/>
          <w:trHeight w:val="375"/>
        </w:trPr>
        <w:tc>
          <w:tcPr>
            <w:tcW w:type="dxa" w:w="15613"/>
            <w:gridSpan w:val="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777D" w:rsidP="004D4EA8" w:rsidR="0093777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</w:rPr>
            </w:pPr>
          </w:p>
          <w:p w:rsidRDefault="004D4EA8" w:rsidP="004D4EA8" w:rsidR="004D4E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</w:rPr>
            </w:pPr>
          </w:p>
          <w:p w:rsidRDefault="0093777D" w:rsidP="00066DA9" w:rsidR="0093777D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</w:rPr>
              <w:lastRenderedPageBreak/>
              <w:t>II. TABLICA RAZLUČNIH PRAVA</w:t>
            </w:r>
          </w:p>
        </w:tc>
      </w:tr>
      <w:tr w:rsidTr="00D62EBB" w:rsidR="0093777D" w:rsidRPr="00066DA9">
        <w:trPr>
          <w:gridAfter w:val="1"/>
          <w:wAfter w:type="dxa" w:w="616"/>
          <w:trHeight w:val="315"/>
        </w:trPr>
        <w:tc>
          <w:tcPr>
            <w:tcW w:type="dxa" w:w="61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</w:tr>
      <w:tr w:rsidTr="00D62EBB" w:rsidR="0093777D" w:rsidRPr="00066DA9">
        <w:trPr>
          <w:gridAfter w:val="1"/>
          <w:wAfter w:type="dxa" w:w="616"/>
          <w:trHeight w:val="315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66DA9" w:rsidR="0093777D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563"/>
            <w:gridSpan w:val="3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66DA9" w:rsidR="0093777D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4200"/>
            <w:gridSpan w:val="4"/>
            <w:vMerge w:val="restart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66DA9" w:rsidR="0093777D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Osnov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 tražbine</w:t>
            </w:r>
          </w:p>
        </w:tc>
        <w:tc>
          <w:tcPr>
            <w:tcW w:type="dxa" w:w="1440"/>
            <w:gridSpan w:val="2"/>
            <w:vMerge w:val="restart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66DA9" w:rsidR="0093777D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524"/>
            <w:gridSpan w:val="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razlučne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 tražbine - dio imovine </w:t>
            </w:r>
          </w:p>
        </w:tc>
        <w:tc>
          <w:tcPr>
            <w:tcW w:type="dxa" w:w="1725"/>
            <w:gridSpan w:val="3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Visina iznosa</w:t>
            </w:r>
          </w:p>
        </w:tc>
        <w:tc>
          <w:tcPr>
            <w:tcW w:type="dxa" w:w="1551"/>
            <w:gridSpan w:val="2"/>
            <w:vMerge w:val="restart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66DA9" w:rsidR="0093777D" w:rsidRPr="00D62EB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D62EBB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N A P O M E N A</w:t>
            </w:r>
          </w:p>
        </w:tc>
      </w:tr>
      <w:tr w:rsidTr="00D62EBB" w:rsidR="0093777D" w:rsidRPr="00066DA9">
        <w:trPr>
          <w:gridAfter w:val="1"/>
          <w:wAfter w:type="dxa" w:w="616"/>
          <w:trHeight w:val="315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777D" w:rsidP="00066DA9" w:rsidR="0093777D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563"/>
            <w:gridSpan w:val="3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4200"/>
            <w:gridSpan w:val="4"/>
            <w:vMerge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440"/>
            <w:gridSpan w:val="2"/>
            <w:vMerge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524"/>
            <w:gridSpan w:val="3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na koju se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razlučno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 pravo odnosi</w:t>
            </w:r>
          </w:p>
        </w:tc>
        <w:tc>
          <w:tcPr>
            <w:tcW w:type="dxa" w:w="1725"/>
            <w:gridSpan w:val="3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777D" w:rsidP="00066DA9" w:rsidR="0093777D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odvojenog namirenja</w:t>
            </w:r>
          </w:p>
        </w:tc>
        <w:tc>
          <w:tcPr>
            <w:tcW w:type="dxa" w:w="1551"/>
            <w:gridSpan w:val="2"/>
            <w:vMerge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93777D" w:rsidP="00066DA9" w:rsidR="0093777D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455DA5" w:rsidR="005D5E5C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455DA5" w:rsidR="005D5E5C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01.</w:t>
            </w:r>
          </w:p>
        </w:tc>
        <w:tc>
          <w:tcPr>
            <w:tcW w:type="dxa" w:w="2563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455DA5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PRIVREDNA BANKA ZAGREB</w:t>
            </w:r>
          </w:p>
        </w:tc>
        <w:tc>
          <w:tcPr>
            <w:tcW w:type="dxa" w:w="4200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sz w:val="18"/>
                <w:szCs w:val="18"/>
              </w:rPr>
              <w:t>Zaprimljeno 06.06.2012., broj Z-30138/12</w:t>
            </w:r>
          </w:p>
        </w:tc>
        <w:tc>
          <w:tcPr>
            <w:tcW w:type="dxa" w:w="1440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9B285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B2858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15.000.000,00</w:t>
            </w:r>
          </w:p>
        </w:tc>
        <w:tc>
          <w:tcPr>
            <w:tcW w:type="dxa" w:w="3524"/>
            <w:gridSpan w:val="3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Založno pravo na nekretninama </w:t>
            </w:r>
          </w:p>
        </w:tc>
        <w:tc>
          <w:tcPr>
            <w:tcW w:type="dxa" w:w="1725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D5E5C" w:rsidP="00066DA9" w:rsidR="005D5E5C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551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D5E5C" w:rsidP="00066DA9" w:rsidR="005D5E5C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D62EBB" w:rsidR="005D5E5C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455DA5" w:rsidR="005D5E5C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455DA5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ZAGREB,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Račkoga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br.6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Temeljem Sporazuma o zasnivanju založnog  prava na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stečajnog dužnika upisanim u zemljišne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5D5E5C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455DA5" w:rsidR="005D5E5C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455DA5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02535697732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4565F8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nekretninama i pravu na neposrednu ovrhu od  </w:t>
            </w:r>
            <w:r w:rsidR="004565F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</w:t>
            </w: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6.lipnja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knjige Općinskog suda u Novom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5D5E5C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455DA5" w:rsidR="005D5E5C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455DA5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HR6423400091000000013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2012.i punomoći</w:t>
            </w:r>
            <w:r w:rsidR="00CC4B52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01.srpnja 2011.,uknjižuje se založno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Zagrebu:</w:t>
            </w:r>
          </w:p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5D5E5C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455DA5" w:rsidR="005D5E5C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455DA5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pravo u iznosu od 15.000.000,00 kn plativo u kunama ili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230, k.o. 335495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Zaprudski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5D5E5C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devizi odnosno kunskoj protuvrijednosti ugovorene 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otok na k.č.br.2079 - ORANICA GRM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5D5E5C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valute po tečaju Privredne banke Zagreb d.d.sukladno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1D3616" w:rsidR="001D3616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površine 402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čhv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Default="001D3616" w:rsidP="00066DA9" w:rsidR="005D5E5C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1 (1/2)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5D5E5C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Ugovoru, što će biti utvrđeno svakim posebnim plasmanom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D5E5C" w:rsidP="00066DA9" w:rsidR="005D5E5C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34088B" w:rsidR="0034088B" w:rsidRPr="00066DA9">
        <w:trPr>
          <w:gridAfter w:val="1"/>
          <w:wAfter w:type="dxa" w:w="616"/>
          <w:trHeight w:val="197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ili eventualnim dodacima Ugovoru, s redovnom kamatom;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693, k.o. 335495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Zaprudski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 devizne kredite u visini tromjesečnog EURIBOR-a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otok na k.č.br.2077 - ORANICA DUGA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uvećano za kamatnu maržu od 5.5 p.p.godišnje, najmanje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LEDINA površine 4152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čhv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/</w:t>
            </w: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14934 m2,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7,5% godišnje, promjenjiva u</w:t>
            </w: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skladu s aktima V</w:t>
            </w: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jerovnika,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k.č.br.2078 - LIVADA DUGA LEDINA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 kunske kredite-u visini prinosa na trezorske zapise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površine 383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čhv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, ukupne površine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Ministarstva financija RH na 182 dana, uvećano za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4535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čhv</w:t>
            </w:r>
            <w:proofErr w:type="spellEnd"/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/</w:t>
            </w: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14934 m2 </w:t>
            </w:r>
          </w:p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2  (1/2)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 xml:space="preserve"> 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kamatnu maržu od 5.5 p.p.godišnje, najmanje 7,5%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34088B" w:rsidR="0034088B" w:rsidRPr="00066DA9">
        <w:trPr>
          <w:gridAfter w:val="1"/>
          <w:wAfter w:type="dxa" w:w="616"/>
          <w:trHeight w:val="158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promjenjiva sukladno aktima Vjerovnika za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948, k.o. 335495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Zaprudski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kunske kredite s valutnom klauzulom-u visini tromjesečnog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otok na k.č.br.2080 - ORANICA GRM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 xml:space="preserve"> 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 xml:space="preserve"> 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EURIBOR-a uvećano za kamatnu maržu od 5.5 p.p.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površine 239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čhv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1 (1/2)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najmanje 7,5% godišnje, promjenjiva u skladu s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aktima Vjerovnika, s naknadom po Ugovoru, sve naknade 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D4EA8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su promjenjive u skladu s aktima Vjerovnika, s kamatom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 dospijeću u visin</w:t>
            </w: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i zakonske zatezne kamate, određ</w:t>
            </w: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ene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 odnose iz trgovačkih ugovora, a koja je promjenjiva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201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 skladu s propisima i trenutno iznosi 15% godišnje, ili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201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 kredite u visini redovne kamate iz Ugovora ukoliko ista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bude viša od zakonske zatezne kamate, te ostalim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 xml:space="preserve"> 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troškovima i uvjetima utvrđenim Ugovorom i njegovim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Dodatkom I i ovim Sporazumom za korist: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PRIVREDNA BANKA ZAGREB d.d.,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5D5E5C" w:rsidR="0034088B" w:rsidRPr="00066DA9">
        <w:trPr>
          <w:gridAfter w:val="1"/>
          <w:wAfter w:type="dxa" w:w="616"/>
          <w:trHeight w:val="315"/>
        </w:trPr>
        <w:tc>
          <w:tcPr>
            <w:tcW w:type="dxa" w:w="61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OIB: 02535697732, ZAGREB,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Račkoga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725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5D5E5C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 </w:t>
            </w:r>
          </w:p>
        </w:tc>
        <w:tc>
          <w:tcPr>
            <w:tcW w:type="dxa" w:w="2563"/>
            <w:gridSpan w:val="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200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5D5E5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18"/>
                <w:szCs w:val="18"/>
              </w:rPr>
            </w:pPr>
            <w:r w:rsidRPr="005D5E5C">
              <w:rPr>
                <w:rFonts w:cs="Times New Roman" w:eastAsia="Times New Roman" w:hAnsi="Times New Roman" w:ascii="Times New Roman"/>
                <w:b/>
                <w:color w:val="000000"/>
                <w:sz w:val="18"/>
                <w:szCs w:val="18"/>
              </w:rPr>
              <w:t>Zaprimljeno 20.07.2012. broj Z-37042/12.</w:t>
            </w:r>
          </w:p>
        </w:tc>
        <w:tc>
          <w:tcPr>
            <w:tcW w:type="dxa" w:w="1440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524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Založno pravo na nekretninama </w:t>
            </w:r>
          </w:p>
        </w:tc>
        <w:tc>
          <w:tcPr>
            <w:tcW w:type="dxa" w:w="1725"/>
            <w:gridSpan w:val="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PRIVREDNA BANKA ZAGREB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temelju sporazuma o zasnivanju založnog prava na</w:t>
            </w: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nekretninama i pravu na neposrednu ovrhu od 18.srpnja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stečajnog dužnika upisanim u zemljišne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ZAGREB,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Račkoga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br.6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2012.godine i punomoći broj: SPP-I-710/2012 od  15.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knjige Općinskog suda u Novom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02535697732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lipnja 2012.godine uknjižuje se založno pravo u iznosu od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1.500.000,00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Zagrebu:</w:t>
            </w:r>
          </w:p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455DA5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HR6423400091000000013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1.500.000,00 kn (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milijunpetstotisuća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kuna) plativo u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230, k.o. 335495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Zaprudski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kunama ili devizi odnosno u kunskoj protuvrijednosti 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otok na k.č.br.2079 - ORANICA GRM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ugovorene valute po tečaju Privredne banke Zagreb d.d. 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1D3616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površine 402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čhv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Default="0034088B" w:rsidP="004D4EA8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1 (1/2)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sukladno ugovoru, što će biti utvrđeno svakim posebnim 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plasmanom ili eventualnim dodacima ugovoru, s redovnom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kamatom: za devizne kredite - u visini tromjesečnog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693, k.o. 335495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Zaprudski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EURIBOR-a uvećano za kamatnu maržu od 5.5 p.p.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otok na k.č.br.2077 - ORANICA DUGA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najmanje 7,5% godišnje, promjenjiva u skladu s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4565F8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LEDINA površine 4152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čhv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/</w:t>
            </w: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14934 m2,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aktima v</w:t>
            </w: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jerovnika, za kunske kredite - u visini prinosa na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k.č.br.2078 - LIVADA DUGA LEDINA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trezorske zapise Ministarstva financija Republike Hrvatske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površine 383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čhv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, ukupne površine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182 dana, uvećano za kamatnu maržu od 5,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p.p.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1D3616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4535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čhv</w:t>
            </w:r>
            <w:proofErr w:type="spellEnd"/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/</w:t>
            </w: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14934 m2 </w:t>
            </w:r>
          </w:p>
          <w:p w:rsidRDefault="0034088B" w:rsidP="001D3616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2  (1/2)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najmanje 7,5% godišnje, promjenjiva sukladno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aktima vjerovnika, za kunske kredite s valutnom 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klauzulom - u visini tromjesečnog EURIBOR-a uvećano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z.k.ul.broj 948, k.o. 335495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Zaprudski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 kamatnu maržu od 5,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5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p.p. godišnje, najmanje 7,5% 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otok na k.č.br.2080 - ORANICA GRM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promjenjiva u skladu s aktima vjerovnika, s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1D3616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površine 239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čhv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1 (1/2)</w:t>
            </w: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naknadom po ugovoru, sve naknade su promjenjive u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181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skladu s aktima vjerovnika, s kamatom po dospijeću u 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ind w:firstLineChars="100" w:firstLine="201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visini zakonske zatezne kamate, određene za odnose iz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trgovačkih</w:t>
            </w: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ugovora, a koja je promjenjiva u skladu s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propisima i trenutno iznosi 15% godišnje, ili za kredite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 visini redovne kamate iz ugovora ukoliko ista bude viša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zakonske zatezne kamate, te s ostalim troškovima i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uvjetima utvrđenim ugovorom o</w:t>
            </w: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okvirnoj liniji br. u</w:t>
            </w: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govora/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partija: 9910033065, njegovim dodatkom I i dodatkom II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iz ovog članka sporazuma i ovim sporazumom, za korist: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D62EBB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PRIVREDNA BANKA ZAGREB d.d.,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5D5E5C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563"/>
            <w:gridSpan w:val="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4200"/>
            <w:gridSpan w:val="4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OIB: 02535697732, ZAGREB, </w:t>
            </w:r>
            <w:proofErr w:type="spellStart"/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Račkoga</w:t>
            </w:r>
            <w:proofErr w:type="spellEnd"/>
            <w:r w:rsidRPr="00066DA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type="dxa" w:w="1440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24"/>
            <w:gridSpan w:val="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25"/>
            <w:gridSpan w:val="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51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066DA9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5D5E5C" w:rsidR="0034088B" w:rsidRPr="00066DA9">
        <w:trPr>
          <w:gridAfter w:val="1"/>
          <w:wAfter w:type="dxa" w:w="616"/>
          <w:trHeight w:val="300"/>
        </w:trPr>
        <w:tc>
          <w:tcPr>
            <w:tcW w:type="dxa" w:w="61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563"/>
            <w:gridSpan w:val="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200"/>
            <w:gridSpan w:val="4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40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3524"/>
            <w:gridSpan w:val="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725"/>
            <w:gridSpan w:val="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51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4088B" w:rsidP="00066DA9" w:rsidR="0034088B" w:rsidRPr="00066DA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14:textId="709eb0a" w14:paraId="709eb0a" w:rsidRDefault="00D62EBB" w:rsidP="000A621C" w:rsidR="003E206B" w:rsidRPr="00D62EBB">
      <w:pPr>
        <w15:collapsed w:val="false"/>
        <w:rPr>
          <w:rFonts w:cs="Times New Roman" w:hAnsi="Times New Roman" w:ascii="Times New Roman"/>
          <w:sz w:val="20"/>
          <w:szCs w:val="20"/>
        </w:rPr>
      </w:pPr>
      <w:r w:rsidRPr="00D62EBB">
        <w:rPr>
          <w:rFonts w:cs="Times New Roman" w:hAnsi="Times New Roman" w:ascii="Times New Roman"/>
          <w:sz w:val="20"/>
          <w:szCs w:val="20"/>
        </w:rPr>
        <w:t>Zagreb,</w:t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="00455DA5">
        <w:rPr>
          <w:rFonts w:cs="Times New Roman" w:hAnsi="Times New Roman" w:ascii="Times New Roman"/>
          <w:sz w:val="20"/>
          <w:szCs w:val="20"/>
        </w:rPr>
        <w:t>06.02.2018.</w:t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</w:r>
      <w:r w:rsidRPr="00D62EBB">
        <w:rPr>
          <w:rFonts w:cs="Times New Roman" w:hAnsi="Times New Roman" w:ascii="Times New Roman"/>
          <w:sz w:val="20"/>
          <w:szCs w:val="20"/>
        </w:rPr>
        <w:tab/>
        <w:t xml:space="preserve">STEČAJNI URAVITELJ: </w:t>
      </w:r>
      <w:r w:rsidR="00875C8B" w:rsidRPr="00071DAC">
        <w:rPr>
          <w:rFonts w:cs="Times New Roman" w:eastAsia="Times New Roman" w:hAnsi="Times New Roman" w:ascii="Times New Roman"/>
          <w:color w:val="000000"/>
        </w:rPr>
        <w:t xml:space="preserve">Davor </w:t>
      </w:r>
      <w:proofErr w:type="spellStart"/>
      <w:r w:rsidR="00875C8B" w:rsidRPr="00071DAC">
        <w:rPr>
          <w:rFonts w:cs="Times New Roman" w:eastAsia="Times New Roman" w:hAnsi="Times New Roman" w:ascii="Times New Roman"/>
          <w:color w:val="000000"/>
        </w:rPr>
        <w:t>Petera</w:t>
      </w:r>
      <w:proofErr w:type="spellEnd"/>
      <w:r w:rsidR="00875C8B" w:rsidRPr="00071DAC">
        <w:rPr>
          <w:rFonts w:cs="Times New Roman" w:eastAsia="Times New Roman" w:hAnsi="Times New Roman" w:ascii="Times New Roman"/>
          <w:color w:val="000000"/>
        </w:rPr>
        <w:t xml:space="preserve">, </w:t>
      </w:r>
      <w:proofErr w:type="spellStart"/>
      <w:r w:rsidR="00875C8B" w:rsidRPr="00071DAC">
        <w:rPr>
          <w:rFonts w:cs="Times New Roman" w:eastAsia="Times New Roman" w:hAnsi="Times New Roman" w:ascii="Times New Roman"/>
          <w:color w:val="000000"/>
        </w:rPr>
        <w:t>dipl.iur</w:t>
      </w:r>
      <w:proofErr w:type="spellEnd"/>
      <w:r w:rsidR="00875C8B" w:rsidRPr="00071DAC">
        <w:rPr>
          <w:rFonts w:cs="Times New Roman" w:eastAsia="Times New Roman" w:hAnsi="Times New Roman" w:ascii="Times New Roman"/>
          <w:color w:val="000000"/>
        </w:rPr>
        <w:t>.</w:t>
      </w:r>
    </w:p>
    <w:sectPr w:rsidSect="00E22B57" w:rsidR="003E206B" w:rsidRPr="00D62EBB">
      <w:pgSz w:code="9" w:orient="landscape" w:h="11906" w:w="16838"/>
      <w:pgMar w:gutter="0" w:footer="709" w:header="709" w:left="340" w:bottom="397" w:right="397" w:top="39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5"/>
  <w:hideGrammaticalErrors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1DAC"/>
    <w:rsid w:val="00066DA9"/>
    <w:rsid w:val="00071DAC"/>
    <w:rsid w:val="00074AA6"/>
    <w:rsid w:val="0007641F"/>
    <w:rsid w:val="000961EF"/>
    <w:rsid w:val="000A621C"/>
    <w:rsid w:val="000C4AB1"/>
    <w:rsid w:val="00146E38"/>
    <w:rsid w:val="001C1848"/>
    <w:rsid w:val="001D3616"/>
    <w:rsid w:val="002B42DE"/>
    <w:rsid w:val="0034088B"/>
    <w:rsid w:val="003625A2"/>
    <w:rsid w:val="003C66F7"/>
    <w:rsid w:val="003E206B"/>
    <w:rsid w:val="00455DA5"/>
    <w:rsid w:val="004565F8"/>
    <w:rsid w:val="004D4EA8"/>
    <w:rsid w:val="004E7E90"/>
    <w:rsid w:val="0055073F"/>
    <w:rsid w:val="0059588F"/>
    <w:rsid w:val="00597C1A"/>
    <w:rsid w:val="005D5E5C"/>
    <w:rsid w:val="00682E6B"/>
    <w:rsid w:val="00690192"/>
    <w:rsid w:val="006C4152"/>
    <w:rsid w:val="00875C8B"/>
    <w:rsid w:val="008D4EDC"/>
    <w:rsid w:val="008D4FC8"/>
    <w:rsid w:val="008F28CD"/>
    <w:rsid w:val="0092327B"/>
    <w:rsid w:val="0093777D"/>
    <w:rsid w:val="009B2734"/>
    <w:rsid w:val="009B2858"/>
    <w:rsid w:val="00A45CEC"/>
    <w:rsid w:val="00A610CF"/>
    <w:rsid w:val="00A73EC8"/>
    <w:rsid w:val="00AC5D94"/>
    <w:rsid w:val="00B54B00"/>
    <w:rsid w:val="00C93D7B"/>
    <w:rsid w:val="00CC4B52"/>
    <w:rsid w:val="00D40054"/>
    <w:rsid w:val="00D62EBB"/>
    <w:rsid w:val="00DA4F6F"/>
    <w:rsid w:val="00DB0089"/>
    <w:rsid w:val="00DB0C9A"/>
    <w:rsid w:val="00E22B57"/>
    <w:rsid w:val="00E64122"/>
    <w:rsid w:val="00F3364C"/>
    <w:rsid w:val="00FA051C"/>
    <w:rsid w:val="00FD2DC3"/>
    <w:rsid w:val="00FF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5C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5C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AB1"/>
    <w:rPr>
      <w:rFonts w:cs="Times New Roman" w:eastAsia="Times New Roman" w:hAnsi="Times New Roman" w:ascii="Times New Roman"/>
      <w:b/>
      <w:bCs/>
      <w:color w:val="000000"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AB1"/>
    <w:rPr>
      <w:rFonts w:cs="Times New Roman" w:eastAsia="Times New Roman" w:hAnsi="Times New Roman" w:ascii="Times New Roman"/>
      <w:b/>
      <w:bCs/>
      <w:color w:val="000000"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AB1"/>
    <w:rPr>
      <w:rFonts w:cs="Times New Roman" w:eastAsia="Times New Roman" w:hAnsi="Times New Roman" w:ascii="Times New Roman"/>
      <w:b w:val="false"/>
      <w:bCs w:val="false"/>
      <w:color w:val="000000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AB1"/>
    <w:rPr>
      <w:rFonts w:cs="Times New Roman" w:eastAsia="Times New Roman" w:hAnsi="Times New Roman" w:ascii="Times New Roman"/>
      <w:b w:val="false"/>
      <w:bCs w:val="false"/>
      <w:color w:val="000000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5C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C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AB1"/>
    <w:rPr>
      <w:rFonts w:ascii="Times New Roman" w:cs="Times New Roman" w:eastAsia="Times New Roman" w:hAnsi="Times New Roman"/>
      <w:b/>
      <w:bCs/>
      <w:color w:val="000000"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AB1"/>
    <w:rPr>
      <w:rFonts w:ascii="Times New Roman" w:cs="Times New Roman" w:eastAsia="Times New Roman" w:hAnsi="Times New Roman"/>
      <w:b/>
      <w:bCs/>
      <w:color w:val="000000"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AB1"/>
    <w:rPr>
      <w:rFonts w:ascii="Times New Roman" w:cs="Times New Roman" w:eastAsia="Times New Roman" w:hAnsi="Times New Roman"/>
      <w:b w:val="0"/>
      <w:bCs w:val="0"/>
      <w:color w:val="00000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AB1"/>
    <w:rPr>
      <w:rFonts w:ascii="Times New Roman" w:cs="Times New Roman" w:eastAsia="Times New Roman" w:hAnsi="Times New Roman"/>
      <w:b w:val="0"/>
      <w:bCs w:val="0"/>
      <w:color w:val="00000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554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856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27</izvorni_sadrzaj>
    <derivirana_varijabla naziv="DomainObject.BrojStranica_1">27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A6097-E0FB-4B90-991C-2342BDE07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27</properties:Pages>
  <properties:Words>7233</properties:Words>
  <properties:Characters>41118</properties:Characters>
  <properties:Lines>10172</properties:Lines>
  <properties:Paragraphs>4049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2018-02-07T09:14:00Z</dcterms:created>
  <dc:creator>Biba Vuk</dc:creator>
  <cp:lastModifiedBy>Jadranka Zelić</cp:lastModifiedBy>
  <cp:lastPrinted>2018-02-07T09:11:00Z</cp:lastPrinted>
  <dcterms:modified xmlns:xsi="http://www.w3.org/2001/XMLSchema-instance" xsi:type="dcterms:W3CDTF">2018-02-07T09:16:00Z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27</vt:i4>
  </prop:property>
</prop:Properties>
</file>