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a885" w14:paraId="9c9a885" w:rsidRDefault="00493797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>
        <w:t>833</w:t>
      </w:r>
      <w:r w:rsidR="00172436">
        <w:t>/</w:t>
      </w:r>
      <w:r w:rsidR="00931A56">
        <w:t>20</w:t>
      </w:r>
      <w:r w:rsidR="00397BC5">
        <w:t>16</w:t>
      </w:r>
      <w:r w:rsidR="00CE35C9" w:rsidRPr="007D37BA">
        <w:t>-</w:t>
      </w:r>
      <w:r>
        <w:t>44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931A56" w:rsidP="00931A56" w:rsidR="00860C24" w:rsidRPr="007D37BA">
      <w:pPr>
        <w:ind w:right="6237"/>
        <w:jc w:val="center"/>
      </w:pPr>
      <w:r w:rsidRPr="007D37BA">
        <w:t xml:space="preserve">Republika </w:t>
      </w:r>
      <w:r>
        <w:t>H</w:t>
      </w:r>
      <w:r w:rsidRPr="007D37BA">
        <w:t>rvatska</w:t>
      </w:r>
    </w:p>
    <w:p w:rsidRDefault="00931A56" w:rsidP="00931A56" w:rsidR="00931A56">
      <w:pPr>
        <w:ind w:right="6237"/>
        <w:jc w:val="center"/>
      </w:pPr>
      <w:r w:rsidRPr="007D37BA">
        <w:t xml:space="preserve">Trgovački sud u </w:t>
      </w:r>
      <w:r>
        <w:t>Z</w:t>
      </w:r>
      <w:r w:rsidRPr="007D37BA">
        <w:t>adru</w:t>
      </w:r>
    </w:p>
    <w:p w:rsidRDefault="00931A56" w:rsidP="00931A56" w:rsidR="00931A56">
      <w:pPr>
        <w:ind w:right="6237"/>
        <w:jc w:val="center"/>
      </w:pPr>
      <w:r>
        <w:t>Dr. Franje Tuđmana 35</w:t>
      </w:r>
    </w:p>
    <w:p w:rsidRDefault="00931A56" w:rsidP="00931A56" w:rsidR="00CE35C9">
      <w:pPr>
        <w:ind w:right="6237"/>
        <w:jc w:val="center"/>
      </w:pPr>
      <w:r>
        <w:t>23000 Zadar</w:t>
      </w:r>
    </w:p>
    <w:p w:rsidRDefault="00CE35C9" w:rsidP="00931A56" w:rsidR="00CE35C9">
      <w:pPr>
        <w:ind w:right="6237"/>
        <w:jc w:val="center"/>
      </w:pPr>
    </w:p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 u stečajnom postupku nad imovinom dužnika </w:t>
      </w:r>
      <w:r w:rsidR="00493797">
        <w:t>OTIUM d.o.o. u stečaju Zadar, Ulica Ruđera Boškovića 4, OIB: 46961946993</w:t>
      </w:r>
      <w:r w:rsidR="00397BC5">
        <w:t xml:space="preserve"> koga zastupa stečajni upravitelj </w:t>
      </w:r>
      <w:r w:rsidR="00493797">
        <w:t>Zdravko Krznar</w:t>
      </w:r>
      <w:r w:rsidR="00CE35C9">
        <w:t>,</w:t>
      </w:r>
      <w:r w:rsidR="00B3534C" w:rsidRPr="007D37BA">
        <w:t xml:space="preserve"> </w:t>
      </w:r>
      <w:r w:rsidR="00447B35">
        <w:t>31</w:t>
      </w:r>
      <w:r w:rsidR="00931A56">
        <w:t>. siječnja 2018.</w:t>
      </w:r>
      <w:r w:rsidRPr="007D37BA">
        <w:t xml:space="preserve">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493797" w:rsidP="00931A56" w:rsidR="00931A56" w:rsidRPr="007D37BA">
      <w:pPr>
        <w:ind w:firstLine="708"/>
        <w:jc w:val="center"/>
      </w:pPr>
      <w:r>
        <w:t>5</w:t>
      </w:r>
      <w:r w:rsidR="00931A56">
        <w:t xml:space="preserve">. </w:t>
      </w:r>
      <w:r>
        <w:t>travnja</w:t>
      </w:r>
      <w:r w:rsidR="00931A56">
        <w:t xml:space="preserve"> 2018</w:t>
      </w:r>
      <w:r w:rsidR="00931A56" w:rsidRPr="00196B07">
        <w:t>.</w:t>
      </w:r>
      <w:r w:rsidR="00931A56" w:rsidRPr="007D37BA">
        <w:t xml:space="preserve"> godine u </w:t>
      </w:r>
      <w:r w:rsidR="00397BC5">
        <w:t>09</w:t>
      </w:r>
      <w:r w:rsidR="00931A56">
        <w:t>,30</w:t>
      </w:r>
      <w:r w:rsidR="00931A56" w:rsidRPr="007D37BA">
        <w:t xml:space="preserve"> sati, koja će se održati u </w:t>
      </w:r>
      <w:proofErr w:type="spellStart"/>
      <w:r w:rsidRPr="007D37BA">
        <w:t>u</w:t>
      </w:r>
      <w:proofErr w:type="spellEnd"/>
      <w:r w:rsidRPr="007D37BA">
        <w:t xml:space="preserve"> sudnici broj </w:t>
      </w:r>
      <w:r>
        <w:t>26/</w:t>
      </w:r>
      <w:r w:rsidRPr="00EE027D">
        <w:t>I</w:t>
      </w:r>
      <w:r w:rsidRPr="007D37BA">
        <w:t xml:space="preserve">, Trgovačkog suda u Zadru, </w:t>
      </w:r>
      <w:r>
        <w:t>Dr. Franje Tuđmana 35</w:t>
      </w:r>
      <w:r w:rsidR="00397BC5">
        <w:t>.</w:t>
      </w:r>
    </w:p>
    <w:p w:rsidRDefault="00397BC5" w:rsidP="00B3534C" w:rsidR="00397BC5">
      <w:pPr>
        <w:ind w:firstLine="708"/>
        <w:jc w:val="both"/>
      </w:pPr>
    </w:p>
    <w:p w:rsidRDefault="00A9193B" w:rsidP="00B3534C" w:rsidR="00CD562B" w:rsidRPr="007D37BA">
      <w:pPr>
        <w:ind w:firstLine="708"/>
        <w:jc w:val="both"/>
      </w:pPr>
      <w:r w:rsidRPr="007D37BA">
        <w:t>sa slijedećim 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397BC5" w:rsidP="00890AF8" w:rsidR="00890AF8">
      <w:pPr>
        <w:numPr>
          <w:ilvl w:val="0"/>
          <w:numId w:val="4"/>
        </w:numPr>
        <w:jc w:val="both"/>
      </w:pPr>
      <w:r>
        <w:t xml:space="preserve">Donošenje odluke o </w:t>
      </w:r>
      <w:r w:rsidR="00F6040C">
        <w:t>daljnjem tijeku postupka obzirom.</w:t>
      </w:r>
    </w:p>
    <w:p w:rsidRDefault="004A6F4F" w:rsidP="004A6F4F" w:rsidR="004A6F4F" w:rsidRPr="007D37BA">
      <w:pPr>
        <w:ind w:left="107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493797">
        <w:t>II</w:t>
      </w:r>
      <w:r w:rsidR="005615F3" w:rsidRPr="007D37BA">
        <w:t xml:space="preserve">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493797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931A56" w:rsidP="00B0518E" w:rsidR="00860C24" w:rsidRPr="007D37BA">
      <w:pPr>
        <w:jc w:val="center"/>
      </w:pPr>
      <w:r>
        <w:t xml:space="preserve">U Zadru </w:t>
      </w:r>
      <w:r w:rsidR="00447B35">
        <w:t>31</w:t>
      </w:r>
      <w:r>
        <w:t>. siječnja 2018.</w:t>
      </w:r>
    </w:p>
    <w:p w:rsidRDefault="00860C24" w:rsidP="00860C24" w:rsidR="00860C24" w:rsidRPr="007D37BA"/>
    <w:p w:rsidRDefault="00181682" w:rsidP="00493797" w:rsidR="00860C24" w:rsidRPr="007D37BA">
      <w:pPr>
        <w:ind w:firstLine="708" w:left="6372"/>
      </w:pPr>
      <w:r>
        <w:t>Sutkinja</w:t>
      </w:r>
    </w:p>
    <w:p w:rsidRDefault="00860C24" w:rsidP="00493797" w:rsidR="00F1024E" w:rsidRPr="007D37BA">
      <w:pPr>
        <w:ind w:left="7080"/>
      </w:pPr>
      <w:r w:rsidRPr="007D37BA">
        <w:t>Ardena Bajlo</w:t>
      </w:r>
    </w:p>
    <w:p w:rsidRDefault="00E82DF1" w:rsidP="00380924" w:rsidR="00E82DF1" w:rsidRPr="007D37BA"/>
    <w:p w:rsidRDefault="00493797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F6040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72436"/>
    <w:rsid w:val="00181682"/>
    <w:rsid w:val="001F7388"/>
    <w:rsid w:val="00232029"/>
    <w:rsid w:val="0028035E"/>
    <w:rsid w:val="00282E78"/>
    <w:rsid w:val="0035517A"/>
    <w:rsid w:val="00380924"/>
    <w:rsid w:val="00397BC5"/>
    <w:rsid w:val="003A2066"/>
    <w:rsid w:val="003C5E26"/>
    <w:rsid w:val="00447B35"/>
    <w:rsid w:val="0047406D"/>
    <w:rsid w:val="00493797"/>
    <w:rsid w:val="004A6F4F"/>
    <w:rsid w:val="005615F3"/>
    <w:rsid w:val="005678C9"/>
    <w:rsid w:val="00616543"/>
    <w:rsid w:val="00617AEF"/>
    <w:rsid w:val="00685A91"/>
    <w:rsid w:val="00725790"/>
    <w:rsid w:val="00751B9E"/>
    <w:rsid w:val="0076194D"/>
    <w:rsid w:val="007A3713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C2476"/>
    <w:rsid w:val="008F5C16"/>
    <w:rsid w:val="00926224"/>
    <w:rsid w:val="00931A56"/>
    <w:rsid w:val="00935B4A"/>
    <w:rsid w:val="0094118D"/>
    <w:rsid w:val="00954AA8"/>
    <w:rsid w:val="0096133C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C33B6"/>
    <w:rsid w:val="00CD562B"/>
    <w:rsid w:val="00CD76F4"/>
    <w:rsid w:val="00CE35C9"/>
    <w:rsid w:val="00DC4F3A"/>
    <w:rsid w:val="00DF04FF"/>
    <w:rsid w:val="00E82DF1"/>
    <w:rsid w:val="00ED4CA0"/>
    <w:rsid w:val="00F0229C"/>
    <w:rsid w:val="00F1024E"/>
    <w:rsid w:val="00F6040C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194</properties:Words>
  <properties:Characters>876</properties:Characters>
  <properties:Lines>45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2018-01-26T09:51:00Z</dcterms:created>
  <dc:creator>Korisnik</dc:creator>
  <cp:lastModifiedBy>Nena Mužanović</cp:lastModifiedBy>
  <cp:lastPrinted>2018-01-09T09:01:00Z</cp:lastPrinted>
  <dcterms:modified xmlns:xsi="http://www.w3.org/2001/XMLSchema-instance" xsi:type="dcterms:W3CDTF">2018-01-31T12:00:00Z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