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c36f" w14:paraId="6dac36f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1059">
        <w:t>tupka nad d</w:t>
      </w:r>
      <w:r w:rsidR="002D2A7C">
        <w:t>užnikom DAMS</w:t>
      </w:r>
      <w:r w:rsidR="00A45634">
        <w:t xml:space="preserve"> </w:t>
      </w:r>
      <w:r w:rsidR="00180A1A">
        <w:t xml:space="preserve">d.o.o., </w:t>
      </w:r>
      <w:r w:rsidR="002D2A7C">
        <w:t>Ljudevita Gaja 2, Donje Vratno-dio</w:t>
      </w:r>
      <w:r w:rsidR="003E0D32">
        <w:t>,</w:t>
      </w:r>
      <w:r w:rsidR="002D2A7C">
        <w:t xml:space="preserve"> OIB: 80686197708</w:t>
      </w:r>
      <w:r w:rsidR="001B05AE">
        <w:t>,</w:t>
      </w:r>
      <w:r w:rsidR="00CA760E">
        <w:t xml:space="preserve"> </w:t>
      </w:r>
      <w:r w:rsidR="00F82D16">
        <w:t>dana</w:t>
      </w:r>
      <w:r w:rsidR="008D0724">
        <w:t xml:space="preserve"> 26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2D2A7C" w:rsidRPr="002D2A7C">
        <w:t xml:space="preserve"> </w:t>
      </w:r>
      <w:r w:rsidR="002D2A7C">
        <w:t>DAMS d.o.o., Ljudevita Gaja 2, Donje Vratno-dio, OIB: 80686197708</w:t>
      </w:r>
      <w:r w:rsidR="008D0724">
        <w:rPr>
          <w:szCs w:val="24"/>
        </w:rPr>
        <w:t>, s danom 26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8D0724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155A7E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3C1D4C">
        <w:rPr>
          <w:szCs w:val="24"/>
        </w:rPr>
        <w:t xml:space="preserve">dužnikom </w:t>
      </w:r>
      <w:r w:rsidR="002D2A7C">
        <w:t>DAMS d.o.o., Ljudevita Gaja 2, Donje Vratno-dio, OIB: 80686197708.</w:t>
      </w:r>
    </w:p>
    <w:p w:rsidRDefault="002D2A7C" w:rsidP="00BD5D5B" w:rsidR="002D2A7C">
      <w:pPr>
        <w:ind w:hanging="708" w:left="1413"/>
        <w:jc w:val="both"/>
      </w:pPr>
    </w:p>
    <w:p w:rsidRDefault="00BD5D5B" w:rsidP="008A074B" w:rsidR="008A074B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8A074B">
        <w:t xml:space="preserve">Lidija </w:t>
      </w:r>
      <w:proofErr w:type="spellStart"/>
      <w:r w:rsidR="008A074B">
        <w:t>Lesar</w:t>
      </w:r>
      <w:proofErr w:type="spellEnd"/>
      <w:r w:rsidR="008A074B">
        <w:t>, Travnička 26, Čakovec, OIB: 29389899347.</w:t>
      </w:r>
    </w:p>
    <w:p w:rsidRDefault="008A074B" w:rsidP="008A074B" w:rsidR="008A074B">
      <w:pPr>
        <w:jc w:val="both"/>
      </w:pPr>
    </w:p>
    <w:p w:rsidRDefault="00BD5D5B" w:rsidP="008A074B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2D2A7C" w:rsidRPr="002D2A7C">
        <w:t xml:space="preserve"> </w:t>
      </w:r>
      <w:r w:rsidR="002D2A7C">
        <w:t>DAMS d.o.o., Ljudevita Gaja 2, Donje Vratno-dio, OIB: 80686197708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8D0724">
        <w:rPr>
          <w:szCs w:val="24"/>
        </w:rPr>
        <w:t xml:space="preserve"> 26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E42A7F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8D0724" w:rsidR="00B6154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B34390" w:rsidP="00B34390" w:rsidR="00B34390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2D2A7C">
        <w:t>DAMS d.o.o., Ljudevita Gaja 2, Donje Vratno-dio, 42207 Vinica</w:t>
      </w:r>
    </w:p>
    <w:p w:rsidRDefault="00AC315C" w:rsidP="002D2A7C" w:rsidR="00180A1A" w:rsidRPr="002D2A7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2D2A7C">
        <w:rPr>
          <w:szCs w:val="24"/>
        </w:rPr>
        <w:t xml:space="preserve">Marija Daljavec, Varaždinska Ulica 13, </w:t>
      </w:r>
      <w:r w:rsidR="002D2A7C">
        <w:t>Donje Vratno, 42207 Vinica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243100">
        <w:rPr>
          <w:szCs w:val="24"/>
        </w:rPr>
        <w:t>a Hrvatska, Ispostava Varaždin, Varaždin, Gajeva 1</w:t>
      </w:r>
    </w:p>
    <w:p w:rsidRDefault="00213DB3" w:rsidP="00213DB3" w:rsidR="00180A1A">
      <w:pPr>
        <w:numPr>
          <w:ilvl w:val="0"/>
          <w:numId w:val="1"/>
        </w:numPr>
        <w:rPr>
          <w:szCs w:val="24"/>
        </w:rPr>
      </w:pPr>
      <w:r w:rsidRPr="00180A1A">
        <w:rPr>
          <w:szCs w:val="24"/>
        </w:rPr>
        <w:t>Stečajni upravitelj</w:t>
      </w:r>
      <w:r w:rsidR="008A074B">
        <w:rPr>
          <w:szCs w:val="24"/>
        </w:rPr>
        <w:t xml:space="preserve"> </w:t>
      </w:r>
      <w:r w:rsidR="008A074B">
        <w:t xml:space="preserve">Lidija </w:t>
      </w:r>
      <w:proofErr w:type="spellStart"/>
      <w:r w:rsidR="008A074B">
        <w:t>Lesar</w:t>
      </w:r>
      <w:proofErr w:type="spellEnd"/>
      <w:r w:rsidR="008A074B">
        <w:t>, Travnička 26, 40000 Čakovec</w:t>
      </w:r>
    </w:p>
    <w:p w:rsidRDefault="00670F24" w:rsidP="00213DB3" w:rsidR="00F82D16" w:rsidRPr="00180A1A">
      <w:pPr>
        <w:numPr>
          <w:ilvl w:val="0"/>
          <w:numId w:val="1"/>
        </w:numPr>
        <w:rPr>
          <w:szCs w:val="24"/>
        </w:rPr>
      </w:pPr>
      <w:r w:rsidRPr="00180A1A">
        <w:rPr>
          <w:szCs w:val="24"/>
        </w:rPr>
        <w:t xml:space="preserve"> </w:t>
      </w:r>
      <w:r w:rsidR="008C60D6" w:rsidRPr="00180A1A">
        <w:rPr>
          <w:szCs w:val="24"/>
        </w:rPr>
        <w:t>e- O</w:t>
      </w:r>
      <w:r w:rsidR="00F82D16" w:rsidRPr="00180A1A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243100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74D" w:rsidP="006E5853" w:rsidR="004A574D">
      <w:r>
        <w:separator/>
      </w:r>
    </w:p>
  </w:endnote>
  <w:endnote w:id="0" w:type="continuationSeparator">
    <w:p w:rsidRDefault="004A574D" w:rsidP="006E5853" w:rsidR="004A5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74D" w:rsidP="006E5853" w:rsidR="004A574D">
      <w:r>
        <w:separator/>
      </w:r>
    </w:p>
  </w:footnote>
  <w:footnote w:id="0" w:type="continuationSeparator">
    <w:p w:rsidRDefault="004A574D" w:rsidP="006E5853" w:rsidR="004A57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634" w:rsidP="006E5853" w:rsidR="00BD5D5B">
    <w:pPr>
      <w:pStyle w:val="Zaglavlje"/>
      <w:jc w:val="right"/>
    </w:pPr>
    <w:r>
      <w:t xml:space="preserve">Poslovni broj: </w:t>
    </w:r>
    <w:r w:rsidR="002D2A7C">
      <w:t>St-508</w:t>
    </w:r>
    <w:r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7551D"/>
    <w:rsid w:val="00095F63"/>
    <w:rsid w:val="000A16EA"/>
    <w:rsid w:val="000D32C9"/>
    <w:rsid w:val="000E130B"/>
    <w:rsid w:val="000F3268"/>
    <w:rsid w:val="00100876"/>
    <w:rsid w:val="00147705"/>
    <w:rsid w:val="00155A7E"/>
    <w:rsid w:val="00180A1A"/>
    <w:rsid w:val="001B05AE"/>
    <w:rsid w:val="001D29D2"/>
    <w:rsid w:val="00213DB3"/>
    <w:rsid w:val="00243100"/>
    <w:rsid w:val="002435BA"/>
    <w:rsid w:val="002439C7"/>
    <w:rsid w:val="00262923"/>
    <w:rsid w:val="002D2A7C"/>
    <w:rsid w:val="002D73E5"/>
    <w:rsid w:val="00335D24"/>
    <w:rsid w:val="00356B59"/>
    <w:rsid w:val="003828EB"/>
    <w:rsid w:val="003B0EBD"/>
    <w:rsid w:val="003B48FF"/>
    <w:rsid w:val="003B5347"/>
    <w:rsid w:val="003C1D4C"/>
    <w:rsid w:val="003E0D32"/>
    <w:rsid w:val="00436A5A"/>
    <w:rsid w:val="004667D6"/>
    <w:rsid w:val="004A574D"/>
    <w:rsid w:val="004E2CB1"/>
    <w:rsid w:val="005371AA"/>
    <w:rsid w:val="00564CD4"/>
    <w:rsid w:val="005A3EFC"/>
    <w:rsid w:val="005D6699"/>
    <w:rsid w:val="005E2415"/>
    <w:rsid w:val="0062693C"/>
    <w:rsid w:val="006367BB"/>
    <w:rsid w:val="00670F24"/>
    <w:rsid w:val="006842AE"/>
    <w:rsid w:val="006B07F7"/>
    <w:rsid w:val="006B087D"/>
    <w:rsid w:val="006B7152"/>
    <w:rsid w:val="006E5853"/>
    <w:rsid w:val="00721059"/>
    <w:rsid w:val="0072745B"/>
    <w:rsid w:val="007467AC"/>
    <w:rsid w:val="00791A89"/>
    <w:rsid w:val="007A646E"/>
    <w:rsid w:val="007D2555"/>
    <w:rsid w:val="00806A38"/>
    <w:rsid w:val="00833BFA"/>
    <w:rsid w:val="00842FEB"/>
    <w:rsid w:val="00850758"/>
    <w:rsid w:val="008A074B"/>
    <w:rsid w:val="008C60D6"/>
    <w:rsid w:val="008D0724"/>
    <w:rsid w:val="008D4E02"/>
    <w:rsid w:val="009B1B2D"/>
    <w:rsid w:val="00A45634"/>
    <w:rsid w:val="00A60097"/>
    <w:rsid w:val="00A60B8A"/>
    <w:rsid w:val="00AC315C"/>
    <w:rsid w:val="00B128D3"/>
    <w:rsid w:val="00B12F61"/>
    <w:rsid w:val="00B327DC"/>
    <w:rsid w:val="00B34390"/>
    <w:rsid w:val="00B61545"/>
    <w:rsid w:val="00B62537"/>
    <w:rsid w:val="00B72CD2"/>
    <w:rsid w:val="00B76A79"/>
    <w:rsid w:val="00B80C91"/>
    <w:rsid w:val="00BC4D7A"/>
    <w:rsid w:val="00BD5D5B"/>
    <w:rsid w:val="00BD7494"/>
    <w:rsid w:val="00C10F64"/>
    <w:rsid w:val="00C53093"/>
    <w:rsid w:val="00CA760E"/>
    <w:rsid w:val="00CF0AE0"/>
    <w:rsid w:val="00D03264"/>
    <w:rsid w:val="00D24700"/>
    <w:rsid w:val="00D25C15"/>
    <w:rsid w:val="00D32450"/>
    <w:rsid w:val="00D33E6F"/>
    <w:rsid w:val="00D463E2"/>
    <w:rsid w:val="00D4718D"/>
    <w:rsid w:val="00D52DE1"/>
    <w:rsid w:val="00D907BF"/>
    <w:rsid w:val="00DD056A"/>
    <w:rsid w:val="00E21D7C"/>
    <w:rsid w:val="00E21DDE"/>
    <w:rsid w:val="00E274EB"/>
    <w:rsid w:val="00E3440B"/>
    <w:rsid w:val="00E42A7F"/>
    <w:rsid w:val="00E74DF1"/>
    <w:rsid w:val="00F20088"/>
    <w:rsid w:val="00F27948"/>
    <w:rsid w:val="00F63569"/>
    <w:rsid w:val="00F67F99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4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4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4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4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4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4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4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4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4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DAMS društvo s ograničenom odgovornošću za trgovinu, ugostiteljstvo i prijevoz zastupanog po punomoćniku Marija Daljavec</izvorni_sadrzaj>
    <derivirana_varijabla naziv="DomainObject.Predmet.ProtustrankaFormated_1">  DAMS društvo s ograničenom odgovornošću za trgovinu, ugostiteljstvo i prijevoz zastupanog po punomoćniku Marija Daljavec</derivirana_varijabla>
  </DomainObject.Predmet.ProtustrankaFormated>
  <DomainObject.Predmet.ProtustrankaFormatedOIB>
    <izvorni_sadrzaj>  DAMS društvo s ograničenom odgovornošću za trgovinu, ugostiteljstvo i prijevoz, OIB 80686197708 zastupanog po punomoćniku Marija Daljavec</izvorni_sadrzaj>
    <derivirana_varijabla naziv="DomainObject.Predmet.ProtustrankaFormatedOIB_1">  DAMS društvo s ograničenom odgovornošću za trgovinu, ugostiteljstvo i prijevoz, OIB 80686197708 zastupanog po punomoćniku Marija Daljavec</derivirana_varijabla>
  </DomainObject.Predmet.ProtustrankaFormatedOIB>
  <DomainObject.Predmet.ProtustrankaFormatedWithAdress>
    <izvorni_sadrzaj> DAMS društvo s ograničenom odgovornošću za trgovinu, ugostiteljstvo i prijevoz, Ljudevita Gaja 2, 42207 Donje Vratno zastupanog po punomoćniku Marija Daljavec</izvorni_sadrzaj>
    <derivirana_varijabla naziv="DomainObject.Predmet.ProtustrankaFormatedWithAdress_1"> DAMS društvo s ograničenom odgovornošću za trgovinu, ugostiteljstvo i prijevoz, Ljudevita Gaja 2, 42207 Donje Vratno zastupanog po punomoćniku Marija Daljavec</derivirana_varijabla>
  </DomainObject.Predmet.ProtustrankaFormatedWithAdress>
  <DomainObject.Predmet.ProtustrankaFormatedWithAdressOIB>
    <izvorni_sadrzaj> DAMS društvo s ograničenom odgovornošću za trgovinu, ugostiteljstvo i prijevoz, OIB 80686197708, Ljudevita Gaja 2, 42207 Donje Vratno zastupanog po punomoćniku Marija Daljavec</izvorni_sadrzaj>
    <derivirana_varijabla naziv="DomainObject.Predmet.ProtustrankaFormatedWithAdressOIB_1"> DAMS društvo s ograničenom odgovornošću za trgovinu, ugostiteljstvo i prijevoz, OIB 80686197708, Ljudevita Gaja 2, 42207 Donje Vratno zastupanog po punomoćniku Marija Daljavec</derivirana_varijabla>
  </DomainObject.Predmet.ProtustrankaFormatedWithAdressOIB>
  <DomainObject.Predmet.ProtustrankaWithAdress>
    <izvorni_sadrzaj>DAMS društvo s ograničenom odgovornošću za trgovinu, ugostiteljstvo i prijevoz Ljudevita Gaja 2, 42207 Donje Vratno</izvorni_sadrzaj>
    <derivirana_varijabla naziv="DomainObject.Predmet.ProtustrankaWithAdress_1">DAMS društvo s ograničenom odgovornošću za trgovinu, ugostiteljstvo i prijevoz Ljudevita Gaja 2, 42207 Donje Vratno</derivirana_varijabla>
  </DomainObject.Predmet.ProtustrankaWithAdress>
  <DomainObject.Predmet.ProtustrankaWithAdressOIB>
    <izvorni_sadrzaj>DAMS društvo s ograničenom odgovornošću za trgovinu, ugostiteljstvo i prijevoz, OIB 80686197708, Ljudevita Gaja 2, 42207 Donje Vratno</izvorni_sadrzaj>
    <derivirana_varijabla naziv="DomainObject.Predmet.ProtustrankaWithAdressOIB_1">DAMS društvo s ograničenom odgovornošću za trgovinu, ugostiteljstvo i prijevoz, OIB 80686197708, Ljudevita Gaja 2, 42207 Donje Vratno</derivirana_varijabla>
  </DomainObject.Predmet.ProtustrankaWithAdressOIB>
  <DomainObject.Predmet.ProtustrankaNazivFormated>
    <izvorni_sadrzaj>DAMS društvo s ograničenom odgovornošću za trgovinu, ugostiteljstvo i prijevoz</izvorni_sadrzaj>
    <derivirana_varijabla naziv="DomainObject.Predmet.ProtustrankaNazivFormated_1">DAMS društvo s ograničenom odgovornošću za trgovinu, ugostiteljstvo i prijevoz</derivirana_varijabla>
  </DomainObject.Predmet.ProtustrankaNazivFormated>
  <DomainObject.Predmet.ProtustrankaNazivFormatedOIB>
    <izvorni_sadrzaj>DAMS društvo s ograničenom odgovornošću za trgovinu, ugostiteljstvo i prijevoz, OIB 80686197708</izvorni_sadrzaj>
    <derivirana_varijabla naziv="DomainObject.Predmet.ProtustrankaNazivFormatedOIB_1">DAMS društvo s ograničenom odgovornošću za trgovinu, ugostiteljstvo i prijevoz, OIB 80686197708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952457.30</izvorni_sadrzaj>
    <derivirana_varijabla naziv="DomainObject.Predmet.TrenutnaVrijednost_1">952457.30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DAMS društvo s ograničenom odgovornošću za trgovinu, ugostiteljstvo i prijevoz zastupanog po punomoćniku Marija Daljavec</item>
    </izvorni_sadrzaj>
    <derivirana_varijabla naziv="DomainObject.Predmet.ProtuStrankaListFormated_1">
      <item>DAMS društvo s ograničenom odgovornošću za trgovinu, ugostiteljstvo i prijevoz zastupanog po punomoćniku Marija Daljavec</item>
    </derivirana_varijabla>
  </DomainObject.Predmet.ProtuStrankaListFormated>
  <DomainObject.Predmet.ProtuStrankaListFormatedOIB>
    <izvorni_sadrzaj>
      <item>DAMS društvo s ograničenom odgovornošću za trgovinu, ugostiteljstvo i prijevoz, OIB 80686197708 zastupanog po punomoćniku Marija Daljavec</item>
    </izvorni_sadrzaj>
    <derivirana_varijabla naziv="DomainObject.Predmet.ProtuStrankaListFormatedOIB_1">
      <item>DAMS društvo s ograničenom odgovornošću za trgovinu, ugostiteljstvo i prijevoz, OIB 80686197708 zastupanog po punomoćniku Marija Daljavec</item>
    </derivirana_varijabla>
  </DomainObject.Predmet.ProtuStrankaListFormatedOIB>
  <DomainObject.Predmet.ProtuStrankaListFormatedWithAdress>
    <izvorni_sadrzaj>
      <item>DAMS društvo s ograničenom odgovornošću za trgovinu, ugostiteljstvo i prijevoz, Ljudevita Gaja 2, 42207 Donje Vratno zastupanog po punomoćniku Marija Daljavec</item>
    </izvorni_sadrzaj>
    <derivirana_varijabla naziv="DomainObject.Predmet.ProtuStrankaListFormatedWithAdress_1">
      <item>DAMS društvo s ograničenom odgovornošću za trgovinu, ugostiteljstvo i prijevoz, Ljudevita Gaja 2, 42207 Donje Vratno zastupanog po punomoćniku Marija Daljavec</item>
    </derivirana_varijabla>
  </DomainObject.Predmet.ProtuStrankaListFormatedWithAdress>
  <DomainObject.Predmet.ProtuStrankaListFormatedWithAdressOIB>
    <izvorni_sadrzaj>
      <item>DAMS društvo s ograničenom odgovornošću za trgovinu, ugostiteljstvo i prijevoz, OIB 80686197708, Ljudevita Gaja 2, 42207 Donje Vratno zastupanog po punomoćniku Marija Daljavec</item>
    </izvorni_sadrzaj>
    <derivirana_varijabla naziv="DomainObject.Predmet.ProtuStrankaListFormatedWithAdressOIB_1">
      <item>DAMS društvo s ograničenom odgovornošću za trgovinu, ugostiteljstvo i prijevoz, OIB 80686197708, Ljudevita Gaja 2, 42207 Donje Vratno zastupanog po punomoćniku Marija Daljavec</item>
    </derivirana_varijabla>
  </DomainObject.Predmet.ProtuStrankaListFormatedWithAdressOIB>
  <DomainObject.Predmet.ProtuStrankaListNazivFormated>
    <izvorni_sadrzaj>
      <item>DAMS društvo s ograničenom odgovornošću za trgovinu, ugostiteljstvo i prijevoz</item>
    </izvorni_sadrzaj>
    <derivirana_varijabla naziv="DomainObject.Predmet.ProtuStrankaListNazivFormated_1">
      <item>DAMS društvo s ograničenom odgovornošću za trgovinu, ugostiteljstvo i prijevoz</item>
    </derivirana_varijabla>
  </DomainObject.Predmet.ProtuStrankaListNazivFormated>
  <DomainObject.Predmet.ProtuStrankaListNazivFormatedOIB>
    <izvorni_sadrzaj>
      <item>DAMS društvo s ograničenom odgovornošću za trgovinu, ugostiteljstvo i prijevoz, OIB 80686197708</item>
    </izvorni_sadrzaj>
    <derivirana_varijabla naziv="DomainObject.Predmet.ProtuStrankaListNazivFormatedOIB_1">
      <item>DAMS društvo s ograničenom odgovornošću za trgovinu, ugostiteljstvo i prijevoz, OIB 80686197708</item>
    </derivirana_varijabla>
  </DomainObject.Predmet.ProtuStrankaListNazivFormatedOIB>
  <DomainObject.Predmet.OstaliListFormated>
    <izvorni_sadrzaj>
      <item>E-oglasna ploča</item>
      <item>Sudski registar, Trgovački sud u Varaždinu</item>
      <item>Marija Daljavec punomoćnik sudionika u postupku DAMS društvo s ograničenom odgovornošću za trgovinu, ugostiteljstvo i prijevoz</item>
    </izvorni_sadrzaj>
    <derivirana_varijabla naziv="DomainObject.Predmet.OstaliListFormated_1">
      <item>E-oglasna ploča</item>
      <item>Sudski registar, Trgovački sud u Varaždinu</item>
      <item>Marija Daljavec punomoćnik sudionika u postupku DAMS društvo s ograničenom odgovornošću za trgovinu, ugostiteljstvo i prijevoz</item>
    </derivirana_varijabla>
  </DomainObject.Predmet.OstaliListFormated>
  <DomainObject.Predmet.OstaliListFormatedOIB>
    <izvorni_sadrzaj>
      <item>E-oglasna ploča</item>
      <item>Sudski registar, Trgovački sud u Varaždinu</item>
      <item>Marija Daljavec, OIB 35487120995 punomoćnik sudionika u postupku DAMS društvo s ograničenom odgovornošću za trgovinu, ugostiteljstvo i prijevoz</item>
    </izvorni_sadrzaj>
    <derivirana_varijabla naziv="DomainObject.Predmet.OstaliListFormatedOIB_1">
      <item>E-oglasna ploča</item>
      <item>Sudski registar, Trgovački sud u Varaždinu</item>
      <item>Marija Daljavec, OIB 35487120995 punomoćnik sudionika u postupku DAMS društvo s ograničenom odgovornošću za trgovinu, ugostiteljstvo i prijevoz</item>
    </derivirana_varijabla>
  </DomainObject.Predmet.OstaliListFormatedOIB>
  <DomainObject.Predmet.OstaliListFormatedWithAdress>
    <izvorni_sadrzaj>
      <item>E-oglasna ploča</item>
      <item>Sudski registar, Trgovački sud u Varaždinu</item>
      <item>Marija Daljavec, Varaždinska Ulica 13, 42207 Donje Vratno punomoćnik sudionika u postupku DAMS društvo s ograničenom odgovornošću za trgovinu, ugostiteljstvo i prijevoz</item>
    </izvorni_sadrzaj>
    <derivirana_varijabla naziv="DomainObject.Predmet.OstaliListFormatedWithAdress_1">
      <item>E-oglasna ploča</item>
      <item>Sudski registar, Trgovački sud u Varaždinu</item>
      <item>Marija Daljavec, Varaždinska Ulica 13, 42207 Donje Vratno punomoćnik sudionika u postupku DAMS društvo s ograničenom odgovornošću za trgovinu, ugostiteljstvo i prijevoz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Marija Daljavec, OIB 35487120995, Varaždinska Ulica 13, 42207 Donje Vratno punomoćnik sudionika u postupku DAMS društvo s ograničenom odgovornošću za trgovinu, ugostiteljstvo i prijevoz</item>
    </izvorni_sadrzaj>
    <derivirana_varijabla naziv="DomainObject.Predmet.OstaliListFormatedWithAdressOIB_1">
      <item>E-oglasna ploča</item>
      <item>Sudski registar, Trgovački sud u Varaždinu</item>
      <item>Marija Daljavec, OIB 35487120995, Varaždinska Ulica 13, 42207 Donje Vratno punomoćnik sudionika u postupku DAMS društvo s ograničenom odgovornošću za trgovinu, ugostiteljstvo i prijevoz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Marija Daljavec</item>
    </izvorni_sadrzaj>
    <derivirana_varijabla naziv="DomainObject.Predmet.OstaliListNazivFormated_1">
      <item>E-oglasna ploča</item>
      <item>Sudski registar, Trgovački sud u Varaždinu</item>
      <item>Marija Daljavec</item>
    </derivirana_varijabla>
  </DomainObject.Predmet.OstaliListNazivFormated>
  <DomainObject.Predmet.OstaliListNazivFormatedOIB>
    <izvorni_sadrzaj>
      <item>E-oglasna ploča</item>
      <item>Sudski registar, Trgovački sud u Varaždinu</item>
      <item>Marija Daljavec, OIB 35487120995</item>
    </izvorni_sadrzaj>
    <derivirana_varijabla naziv="DomainObject.Predmet.OstaliListNazivFormatedOIB_1">
      <item>E-oglasna ploča</item>
      <item>Sudski registar, Trgovački sud u Varaždinu</item>
      <item>Marija Daljavec, OIB 35487120995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DAMS društvo s ograničenom odgovornošću za trgovinu, ugostiteljstvo i prijevoz</izvorni_sadrzaj>
    <derivirana_varijabla naziv="DomainObject.Predmet.ProtustrankaIDrugi_1">DAMS društvo s ograničenom odgovornošću za trgovinu, ugostiteljstvo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DAMS društvo s ograničenom odgovornošću za trgovinu, ugostiteljstvo i prijevoz, OIB 80686197708, Ljudevita Gaja 2, 42207 Donje Vratno</izvorni_sadrzaj>
    <derivirana_varijabla naziv="DomainObject.Predmet.ProtustrankaIDrugiAdressOIB_1">DAMS društvo s ograničenom odgovornošću za trgovinu, ugostiteljstvo i prijevoz, OIB 80686197708, Ljudevita Gaja 2, 42207 Donje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DAMS društvo s ograničenom odgovornošću za trgovinu, ugostiteljstvo i prijevoz</item>
      <item>E-oglasna ploča</item>
      <item>Sudski registar, Trgovački sud u Varaždinu</item>
      <item>Marija Daljavec</item>
    </izvorni_sadrzaj>
    <derivirana_varijabla naziv="DomainObject.Predmet.SudioniciListNaziv_1">
      <item>Financijska agencija</item>
      <item>DAMS društvo s ograničenom odgovornošću za trgovinu, ugostiteljstvo i prijevoz</item>
      <item>E-oglasna ploča</item>
      <item>Sudski registar, Trgovački sud u Varaždinu</item>
      <item>Marija Daljavec</item>
    </derivirana_varijabla>
  </DomainObject.Predmet.SudioniciListNaziv>
  <DomainObject.Predmet.SudioniciListAdressOIB>
    <izvorni_sadrzaj>
      <item>Financijska agencija, OIB 85821130368, A. Cesarca 2,42000 Varaždin</item>
      <item>DAMS društvo s ograničenom odgovornošću za trgovinu, ugostiteljstvo i prijevoz, OIB 80686197708, Ljudevita Gaja 2,42207 Donje Vratno</item>
      <item>E-oglasna ploča</item>
      <item>Sudski registar, Trgovački sud u Varaždinu</item>
      <item>Marija Daljavec, OIB 35487120995, Varaždinska Ulica 13,42207 Donje Vratno</item>
    </izvorni_sadrzaj>
    <derivirana_varijabla naziv="DomainObject.Predmet.SudioniciListAdressOIB_1">
      <item>Financijska agencija, OIB 85821130368, A. Cesarca 2,42000 Varaždin</item>
      <item>DAMS društvo s ograničenom odgovornošću za trgovinu, ugostiteljstvo i prijevoz, OIB 80686197708, Ljudevita Gaja 2,42207 Donje Vratno</item>
      <item>E-oglasna ploča</item>
      <item>Sudski registar, Trgovački sud u Varaždinu</item>
      <item>Marija Daljavec, OIB 35487120995, Varaždinska Ulica 13,42207 Donje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80686197708</item>
      <item>, OIB null</item>
      <item>, OIB null</item>
      <item>, OIB 35487120995</item>
    </izvorni_sadrzaj>
    <derivirana_varijabla naziv="DomainObject.Predmet.SudioniciListNazivOIB_1">
      <item>, OIB 85821130368</item>
      <item>, OIB 80686197708</item>
      <item>, OIB null</item>
      <item>, OIB null</item>
      <item>, OIB 35487120995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2853</properties:Characters>
  <properties:Lines>84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2016-01-26T08:58:00Z</dcterms:created>
  <dc:creator>Ljubica Makovec</dc:creator>
  <cp:lastModifiedBy>Maja Marčec</cp:lastModifiedBy>
  <cp:lastPrinted>2016-01-26T09:16:00Z</cp:lastPrinted>
  <dcterms:modified xmlns:xsi="http://www.w3.org/2001/XMLSchema-instance" xsi:type="dcterms:W3CDTF">2016-01-26T09:16:00Z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