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2a32" w14:paraId="7712a32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3F74D9" w:rsidRPr="003F74D9">
        <w:t>FOX-MONT j.d.o.o.</w:t>
      </w:r>
      <w:r w:rsidR="009745DD">
        <w:t xml:space="preserve">, </w:t>
      </w:r>
      <w:r w:rsidR="003F74D9" w:rsidRPr="003F74D9">
        <w:t>Đakovo</w:t>
      </w:r>
      <w:r w:rsidR="009745DD">
        <w:t xml:space="preserve">, </w:t>
      </w:r>
      <w:r w:rsidR="003F74D9" w:rsidRPr="003F74D9">
        <w:t>Nikole Tesle 21</w:t>
      </w:r>
      <w:r w:rsidR="009745DD">
        <w:t xml:space="preserve">, MBS: </w:t>
      </w:r>
      <w:r w:rsidR="003F74D9" w:rsidRPr="003F74D9">
        <w:t>030150001</w:t>
      </w:r>
      <w:r w:rsidR="009745DD">
        <w:t xml:space="preserve">, OIB: </w:t>
      </w:r>
      <w:r w:rsidR="003F74D9" w:rsidRPr="003F74D9">
        <w:t>41186318486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983945">
        <w:rPr>
          <w:color w:val="000000"/>
        </w:rPr>
        <w:t>3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30EAA" w:rsidRPr="003F74D9">
        <w:t>FOX-MONT j.d.o.o.</w:t>
      </w:r>
      <w:r w:rsidR="00630EAA">
        <w:t xml:space="preserve">, </w:t>
      </w:r>
      <w:r w:rsidR="00630EAA" w:rsidRPr="003F74D9">
        <w:t>Đakovo</w:t>
      </w:r>
      <w:r w:rsidR="00630EAA">
        <w:t xml:space="preserve">, </w:t>
      </w:r>
      <w:r w:rsidR="00630EAA" w:rsidRPr="003F74D9">
        <w:t>Nikole Tesle 21</w:t>
      </w:r>
      <w:r w:rsidR="00630EAA">
        <w:t xml:space="preserve">, MBS: </w:t>
      </w:r>
      <w:r w:rsidR="00630EAA" w:rsidRPr="003F74D9">
        <w:t>030150001</w:t>
      </w:r>
      <w:r w:rsidR="00630EAA">
        <w:t xml:space="preserve">, OIB: </w:t>
      </w:r>
      <w:r w:rsidR="00630EAA" w:rsidRPr="003F74D9">
        <w:t>41186318486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1F06E1" w:rsidP="001F06E1" w:rsidR="001F06E1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Milan Stanić sa sjedištem i poslovnom adresom u Slavonskom Brodu, Matije Gupca 28 i adresom prebivališta u Slavonskom Brodu, Vinogradska cesta 78, OIB: 01567983373,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1F06E1">
        <w:t>FOX-MONT j.d.o.o., Đakovo, Nikole Tesle 21, MBS: 030150001, OIB: 41186318486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030E5" w:rsidR="0085221D" w:rsidRPr="00C030E5">
      <w:pPr>
        <w:pStyle w:val="Odlomakpopisa"/>
        <w:numPr>
          <w:ilvl w:val="0"/>
          <w:numId w:val="14"/>
        </w:numPr>
        <w:jc w:val="center"/>
        <w:rPr>
          <w:b/>
        </w:rPr>
      </w:pPr>
      <w:r w:rsidRPr="00C030E5">
        <w:rPr>
          <w:b/>
          <w:color w:val="000000"/>
        </w:rPr>
        <w:t>ožujka</w:t>
      </w:r>
      <w:r w:rsidR="00ED6F97" w:rsidRPr="00C030E5">
        <w:rPr>
          <w:b/>
          <w:color w:val="000000"/>
        </w:rPr>
        <w:t xml:space="preserve"> 201</w:t>
      </w:r>
      <w:r w:rsidR="00DB48D4" w:rsidRPr="00C030E5">
        <w:rPr>
          <w:b/>
          <w:color w:val="000000"/>
        </w:rPr>
        <w:t>8</w:t>
      </w:r>
      <w:r w:rsidR="00ED6F97" w:rsidRPr="00C030E5">
        <w:rPr>
          <w:b/>
          <w:color w:val="000000"/>
        </w:rPr>
        <w:t xml:space="preserve">. u </w:t>
      </w:r>
      <w:r w:rsidR="00C030E5">
        <w:rPr>
          <w:b/>
          <w:color w:val="000000"/>
        </w:rPr>
        <w:t>9,</w:t>
      </w:r>
      <w:r w:rsidR="001F06E1">
        <w:rPr>
          <w:b/>
          <w:color w:val="000000"/>
        </w:rPr>
        <w:t>4</w:t>
      </w:r>
      <w:r w:rsidR="00C030E5">
        <w:rPr>
          <w:b/>
          <w:color w:val="000000"/>
        </w:rPr>
        <w:t>0</w:t>
      </w:r>
      <w:r w:rsidR="0085221D" w:rsidRPr="00C030E5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482DA3">
        <w:t xml:space="preserve">18. </w:t>
      </w:r>
      <w:r w:rsidR="00990261">
        <w:t xml:space="preserve">listopada </w:t>
      </w:r>
      <w:r w:rsidR="00311641">
        <w:t>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C45FE5">
        <w:t>12342</w:t>
      </w:r>
      <w:r>
        <w:t xml:space="preserve"> od </w:t>
      </w:r>
      <w:r w:rsidR="000E0EE0">
        <w:t>17. listopada</w:t>
      </w:r>
      <w:r w:rsidR="000B1FC5">
        <w:t xml:space="preserve"> 2016.</w:t>
      </w:r>
      <w:r>
        <w:t xml:space="preserve"> godine, za otvaranje stečajnog postupka nad dužnikom </w:t>
      </w:r>
      <w:r w:rsidR="00000120">
        <w:t>FOX-MONT j.d.o.o., Đakovo, Nikole Tesle 21, MBS: 030150001, OIB: 41186318486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000120">
        <w:t>14. listopada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A66698">
        <w:t>32.525,52</w:t>
      </w:r>
      <w:r>
        <w:t xml:space="preserve"> kn, u koji iznos je uračunata kamata i naknada FINE za provedbu ovrhe na novčanim sredstvima dužnika. Navodi da dužnik ima </w:t>
      </w:r>
      <w:r w:rsidR="00530002">
        <w:t>2</w:t>
      </w:r>
      <w:r>
        <w:t xml:space="preserve"> zaposlen</w:t>
      </w:r>
      <w:r w:rsidR="00530002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730F0">
        <w:t xml:space="preserve">14. listopada </w:t>
      </w:r>
      <w:r w:rsidR="007E088B">
        <w:t>2016.</w:t>
      </w:r>
      <w:r>
        <w:t xml:space="preserve"> godine te u svom podnesku od </w:t>
      </w:r>
      <w:r w:rsidR="006730F0">
        <w:t xml:space="preserve">17. listopada </w:t>
      </w:r>
      <w:r w:rsidR="007E088B">
        <w:t>2016</w:t>
      </w:r>
      <w:r>
        <w:t xml:space="preserve">. godine navodi da dužnik na dan </w:t>
      </w:r>
      <w:r w:rsidR="00F652A0">
        <w:t xml:space="preserve">14. listopada </w:t>
      </w:r>
      <w:r w:rsidR="007E088B">
        <w:t xml:space="preserve">2016. </w:t>
      </w:r>
      <w:r>
        <w:t xml:space="preserve">godine u Jedinstvenom registru računa ima otvorene sljedeće račune i oročena novčana sredstva: </w:t>
      </w:r>
      <w:r w:rsidR="00F652A0">
        <w:t>HR7423600001102436145</w:t>
      </w:r>
      <w:r w:rsidR="00BD19E9">
        <w:t xml:space="preserve"> Zagrebačka banka</w:t>
      </w:r>
      <w:r w:rsidR="00C35F48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0E1E89">
        <w:t xml:space="preserve">14. listopada </w:t>
      </w:r>
      <w:r w:rsidR="00E1624B" w:rsidRPr="00B34666">
        <w:t>2016. 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721CE4">
        <w:t>2684</w:t>
      </w:r>
      <w:r w:rsidR="0009186F" w:rsidRPr="004A52D1">
        <w:t>/16-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1F4045">
        <w:t>21</w:t>
      </w:r>
      <w:r w:rsidR="0067464B">
        <w:t xml:space="preserve">. </w:t>
      </w:r>
      <w:r w:rsidR="00A120D8">
        <w:t>listopada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364C23" w:rsidRPr="00364C23">
        <w:t>Jasna Liović, OIB: 61749857758</w:t>
      </w:r>
      <w:r w:rsidR="00B67233" w:rsidRPr="004A52D1">
        <w:t xml:space="preserve">, </w:t>
      </w:r>
      <w:r w:rsidR="00364C23" w:rsidRPr="00364C23">
        <w:t>Đakovo, Nikole Tesle 21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364C23">
        <w:t>2684</w:t>
      </w:r>
      <w:r w:rsidR="000342C5">
        <w:t>/16-</w:t>
      </w:r>
      <w:r w:rsidR="00303420">
        <w:t>4</w:t>
      </w:r>
      <w:r w:rsidR="000342C5">
        <w:t xml:space="preserve"> od </w:t>
      </w:r>
      <w:r w:rsidR="00364C23">
        <w:t xml:space="preserve">19. </w:t>
      </w:r>
      <w:r w:rsidR="00E57146">
        <w:t xml:space="preserve">prosinca </w:t>
      </w:r>
      <w:r w:rsidR="000342C5">
        <w:t xml:space="preserve">2016. godine naložio osobi ovlaštenoj za zastupanje dužnika da u roku od 8 dana </w:t>
      </w:r>
      <w:r w:rsidR="00124213">
        <w:t>od</w:t>
      </w:r>
      <w:r w:rsidR="000342C5">
        <w:t xml:space="preserve">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B26783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</w:t>
      </w:r>
      <w:r w:rsidR="008F65D7"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794112">
        <w:t>3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E57146" w:rsidP="00E57146" w:rsidR="00E57146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7F48AA">
        <w:t xml:space="preserve"> Milanu Stanić, Slavonski Brod, Matije Gupca 28</w:t>
      </w:r>
    </w:p>
    <w:p w:rsidRDefault="00E57146" w:rsidP="00E57146" w:rsidR="007F48AA">
      <w:pPr>
        <w:jc w:val="both"/>
      </w:pPr>
      <w:r>
        <w:t>-dužniku</w:t>
      </w:r>
      <w:r w:rsidR="007F48AA">
        <w:t xml:space="preserve"> FOX-MONT j.d.o.o., Đakovo, Nikole Tesle 21</w:t>
      </w:r>
    </w:p>
    <w:p w:rsidRDefault="00E57146" w:rsidP="00E57146" w:rsidR="00E57146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7F48AA">
        <w:t xml:space="preserve"> </w:t>
      </w:r>
      <w:r w:rsidR="007F48AA" w:rsidRPr="00364C23">
        <w:t>Jasna Liović, Đakovo, Nikole Tesle 21</w:t>
      </w:r>
    </w:p>
    <w:p w:rsidRDefault="00E57146" w:rsidP="00E57146" w:rsidR="00E57146">
      <w:pPr>
        <w:jc w:val="both"/>
      </w:pPr>
      <w:r>
        <w:t xml:space="preserve">-FINA </w:t>
      </w:r>
    </w:p>
    <w:p w:rsidRDefault="00E57146" w:rsidP="00E57146" w:rsidR="00E57146">
      <w:pPr>
        <w:jc w:val="both"/>
      </w:pPr>
      <w:r>
        <w:t>-Ministarstvu pravosuđa RH, Zagreb, Ulica Grada Vukovara 49, elektroničkom poštom</w:t>
      </w:r>
    </w:p>
    <w:p w:rsidRDefault="00E57146" w:rsidP="00E57146" w:rsidR="00E57146">
      <w:pPr>
        <w:jc w:val="both"/>
      </w:pPr>
      <w:r>
        <w:t>-e</w:t>
      </w:r>
      <w:r w:rsidR="007F48AA">
        <w:t>-</w:t>
      </w:r>
      <w:proofErr w:type="spellStart"/>
      <w:r>
        <w:t>Ogl</w:t>
      </w:r>
      <w:proofErr w:type="spellEnd"/>
      <w:r>
        <w:t>. ploča uz prijedlog</w:t>
      </w:r>
    </w:p>
    <w:p w:rsidRDefault="00E57146" w:rsidP="00E57146" w:rsidR="006D3C3F" w:rsidRPr="00B37760">
      <w:pPr>
        <w:jc w:val="both"/>
      </w:pPr>
      <w:r>
        <w:t>- R 8.3.2018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E8E" w:rsidR="00340E8E">
      <w:r>
        <w:separator/>
      </w:r>
    </w:p>
  </w:endnote>
  <w:endnote w:id="0" w:type="continuationSeparator">
    <w:p w:rsidRDefault="00340E8E" w:rsidR="0034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E8E" w:rsidR="00340E8E">
      <w:r>
        <w:separator/>
      </w:r>
    </w:p>
  </w:footnote>
  <w:footnote w:id="0" w:type="continuationSeparator">
    <w:p w:rsidRDefault="00340E8E" w:rsidR="00340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F6BEE" w:rsidR="00AF6BE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F6BEE">
      <w:t>7 St-2684/16-8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F6BEE">
      <w:t>2684</w:t>
    </w:r>
    <w:r w:rsidR="006F3974">
      <w:t>/</w:t>
    </w:r>
    <w:r w:rsidR="00C30C82">
      <w:t>16-</w:t>
    </w:r>
    <w:r w:rsidR="00CF61AE">
      <w:t>8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120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0EE0"/>
    <w:rsid w:val="000E1E89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578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6E1"/>
    <w:rsid w:val="001F07BF"/>
    <w:rsid w:val="001F104C"/>
    <w:rsid w:val="001F205A"/>
    <w:rsid w:val="001F2D81"/>
    <w:rsid w:val="001F4045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0E8E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4C2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686D"/>
    <w:rsid w:val="003F74D9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2DA3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002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EA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0F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CE4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8AA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0261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69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BE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50D9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5FE5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714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652A0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6B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0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50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50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0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0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6B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0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50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50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0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0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7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St-2684/2016</izvorni_sadrzaj>
    <derivirana_varijabla naziv="DomainObject.Predmet.OznakaBroj_1">St-2684/2016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FOX-MONT j.d.o.o. za proizvodnju</izvorni_sadrzaj>
    <derivirana_varijabla naziv="DomainObject.Predmet.ProtustrankaFormated_1">  FOX-MONT j.d.o.o. za proizvodnju</derivirana_varijabla>
  </DomainObject.Predmet.ProtustrankaFormated>
  <DomainObject.Predmet.ProtustrankaFormatedOIB>
    <izvorni_sadrzaj>  FOX-MONT j.d.o.o. za proizvodnju, OIB 41186318486</izvorni_sadrzaj>
    <derivirana_varijabla naziv="DomainObject.Predmet.ProtustrankaFormatedOIB_1">  FOX-MONT j.d.o.o. za proizvodnju, OIB 41186318486</derivirana_varijabla>
  </DomainObject.Predmet.ProtustrankaFormatedOIB>
  <DomainObject.Predmet.ProtustrankaFormatedWithAdress>
    <izvorni_sadrzaj> FOX-MONT j.d.o.o. za proizvodnju, Nikole Tesle 21, 31400 Đakovo</izvorni_sadrzaj>
    <derivirana_varijabla naziv="DomainObject.Predmet.ProtustrankaFormatedWithAdress_1"> FOX-MONT j.d.o.o. za proizvodnju, Nikole Tesle 21, 31400 Đakovo</derivirana_varijabla>
  </DomainObject.Predmet.ProtustrankaFormatedWithAdress>
  <DomainObject.Predmet.ProtustrankaFormatedWithAdressOIB>
    <izvorni_sadrzaj> FOX-MONT j.d.o.o. za proizvodnju, OIB 41186318486, Nikole Tesle 21, 31400 Đakovo</izvorni_sadrzaj>
    <derivirana_varijabla naziv="DomainObject.Predmet.ProtustrankaFormatedWithAdressOIB_1"> FOX-MONT j.d.o.o. za proizvodnju, OIB 41186318486, Nikole Tesle 21, 31400 Đakovo</derivirana_varijabla>
  </DomainObject.Predmet.ProtustrankaFormatedWithAdressOIB>
  <DomainObject.Predmet.ProtustrankaWithAdress>
    <izvorni_sadrzaj>FOX-MONT j.d.o.o. za proizvodnju Nikole Tesle 21, 31400 Đakovo</izvorni_sadrzaj>
    <derivirana_varijabla naziv="DomainObject.Predmet.ProtustrankaWithAdress_1">FOX-MONT j.d.o.o. za proizvodnju Nikole Tesle 21, 31400 Đakovo</derivirana_varijabla>
  </DomainObject.Predmet.ProtustrankaWithAdress>
  <DomainObject.Predmet.ProtustrankaWithAdressOIB>
    <izvorni_sadrzaj>FOX-MONT j.d.o.o. za proizvodnju, OIB 41186318486, Nikole Tesle 21, 31400 Đakovo</izvorni_sadrzaj>
    <derivirana_varijabla naziv="DomainObject.Predmet.ProtustrankaWithAdressOIB_1">FOX-MONT j.d.o.o. za proizvodnju, OIB 41186318486, Nikole Tesle 21, 31400 Đakovo</derivirana_varijabla>
  </DomainObject.Predmet.ProtustrankaWithAdressOIB>
  <DomainObject.Predmet.ProtustrankaNazivFormated>
    <izvorni_sadrzaj>FOX-MONT j.d.o.o. za proizvodnju</izvorni_sadrzaj>
    <derivirana_varijabla naziv="DomainObject.Predmet.ProtustrankaNazivFormated_1">FOX-MONT j.d.o.o. za proizvodnju</derivirana_varijabla>
  </DomainObject.Predmet.ProtustrankaNazivFormated>
  <DomainObject.Predmet.ProtustrankaNazivFormatedOIB>
    <izvorni_sadrzaj>FOX-MONT j.d.o.o. za proizvodnju, OIB 41186318486</izvorni_sadrzaj>
    <derivirana_varijabla naziv="DomainObject.Predmet.ProtustrankaNazivFormatedOIB_1">FOX-MONT j.d.o.o. za proizvodnju, OIB 41186318486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FOX-MONT j.d.o.o. za proizvodnju</item>
    </izvorni_sadrzaj>
    <derivirana_varijabla naziv="DomainObject.Predmet.ProtuStrankaListFormated_1">
      <item>FOX-MONT j.d.o.o. za proizvodnju</item>
    </derivirana_varijabla>
  </DomainObject.Predmet.ProtuStrankaListFormated>
  <DomainObject.Predmet.ProtuStrankaListFormatedOIB>
    <izvorni_sadrzaj>
      <item>FOX-MONT j.d.o.o. za proizvodnju, OIB 41186318486</item>
    </izvorni_sadrzaj>
    <derivirana_varijabla naziv="DomainObject.Predmet.ProtuStrankaListFormatedOIB_1">
      <item>FOX-MONT j.d.o.o. za proizvodnju, OIB 41186318486</item>
    </derivirana_varijabla>
  </DomainObject.Predmet.ProtuStrankaListFormatedOIB>
  <DomainObject.Predmet.ProtuStrankaListFormatedWithAdress>
    <izvorni_sadrzaj>
      <item>FOX-MONT j.d.o.o. za proizvodnju, Nikole Tesle 21, 31400 Đakovo</item>
    </izvorni_sadrzaj>
    <derivirana_varijabla naziv="DomainObject.Predmet.ProtuStrankaListFormatedWithAdress_1">
      <item>FOX-MONT j.d.o.o. za proizvodnju, Nikole Tesle 21, 31400 Đakovo</item>
    </derivirana_varijabla>
  </DomainObject.Predmet.ProtuStrankaListFormatedWithAdress>
  <DomainObject.Predmet.ProtuStrankaListFormatedWithAdressOIB>
    <izvorni_sadrzaj>
      <item>FOX-MONT j.d.o.o. za proizvodnju, OIB 41186318486, Nikole Tesle 21, 31400 Đakovo</item>
    </izvorni_sadrzaj>
    <derivirana_varijabla naziv="DomainObject.Predmet.ProtuStrankaListFormatedWithAdressOIB_1">
      <item>FOX-MONT j.d.o.o. za proizvodnju, OIB 41186318486, Nikole Tesle 21, 31400 Đakovo</item>
    </derivirana_varijabla>
  </DomainObject.Predmet.ProtuStrankaListFormatedWithAdressOIB>
  <DomainObject.Predmet.ProtuStrankaListNazivFormated>
    <izvorni_sadrzaj>
      <item>FOX-MONT j.d.o.o. za proizvodnju</item>
    </izvorni_sadrzaj>
    <derivirana_varijabla naziv="DomainObject.Predmet.ProtuStrankaListNazivFormated_1">
      <item>FOX-MONT j.d.o.o. za proizvodnju</item>
    </derivirana_varijabla>
  </DomainObject.Predmet.ProtuStrankaListNazivFormated>
  <DomainObject.Predmet.ProtuStrankaListNazivFormatedOIB>
    <izvorni_sadrzaj>
      <item>FOX-MONT j.d.o.o. za proizvodnju, OIB 41186318486</item>
    </izvorni_sadrzaj>
    <derivirana_varijabla naziv="DomainObject.Predmet.ProtuStrankaListNazivFormatedOIB_1">
      <item>FOX-MONT j.d.o.o. za proizvodnju, OIB 41186318486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FOX-MONT j.d.o.o. za proizvodnju</izvorni_sadrzaj>
    <derivirana_varijabla naziv="DomainObject.Predmet.ProtustrankaIDrugi_1">FOX-MONT j.d.o.o.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FOX-MONT j.d.o.o. za proizvodnju, OIB 41186318486, Nikole Tesle 21, 31400 Đakovo</izvorni_sadrzaj>
    <derivirana_varijabla naziv="DomainObject.Predmet.ProtustrankaIDrugiAdressOIB_1">FOX-MONT j.d.o.o. za proizvodnju, OIB 41186318486, Nikole Tesle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FOX-MONT j.d.o.o. za proizvodnju</item>
    </izvorni_sadrzaj>
    <derivirana_varijabla naziv="DomainObject.Predmet.SudioniciListNaziv_1">
      <item>FINA RC OSIJEK</item>
      <item>FOX-MONT j.d.o.o. za proizvodnju</item>
    </derivirana_varijabla>
  </DomainObject.Predmet.SudioniciListNaziv>
  <DomainObject.Predmet.SudioniciListAdressOIB>
    <izvorni_sadrzaj>
      <item>FINA RC OSIJEK, OIB 85821130368</item>
      <item>FOX-MONT j.d.o.o. za proizvodnju, OIB 41186318486, Nikole Tesle 21,31400 Đakovo</item>
    </izvorni_sadrzaj>
    <derivirana_varijabla naziv="DomainObject.Predmet.SudioniciListAdressOIB_1">
      <item>FINA RC OSIJEK, OIB 85821130368</item>
      <item>FOX-MONT j.d.o.o. za proizvodnju, OIB 41186318486, Nikole Tesle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41186318486</item>
    </izvorni_sadrzaj>
    <derivirana_varijabla naziv="DomainObject.Predmet.SudioniciListNazivOIB_1">
      <item>, OIB 85821130368</item>
      <item>, OIB 41186318486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5B252-2534-4F62-98E6-A2B43EE0B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4793</properties:Characters>
  <properties:Lines>126</properties:Lines>
  <properties:Paragraphs>37</properties:Paragraphs>
  <properties:TotalTime>789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2018-01-23T10:34:00Z</dcterms:modified>
  <cp:revision>725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