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d685f" w14:paraId="59d685f" w:rsidRDefault="00790D50" w:rsidP="009E0201" w:rsidR="00790D50">
      <w:pPr>
        <w:pStyle w:val="Naslov2"/>
        <w:jc w:val="left"/>
        <w15:collapsed w:val="false"/>
        <w:rPr>
          <w:b w:val="false"/>
          <w:bCs/>
          <w:sz w:val="24"/>
          <w:szCs w:val="24"/>
        </w:rPr>
      </w:pPr>
      <w:bookmarkStart w:name="_GoBack" w:id="0"/>
      <w:bookmarkEnd w:id="0"/>
      <w:r w:rsidRPr="00790D50">
        <w:rPr>
          <w:b w:val="false"/>
          <w:bCs/>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9E0201" w:rsidP="009E0201" w:rsidR="009E0201" w:rsidRPr="009E0201">
      <w:pPr>
        <w:pStyle w:val="Naslov2"/>
        <w:jc w:val="left"/>
        <w:rPr>
          <w:b w:val="false"/>
          <w:bCs/>
          <w:sz w:val="24"/>
          <w:szCs w:val="24"/>
        </w:rPr>
      </w:pPr>
      <w:r w:rsidRPr="009E0201">
        <w:rPr>
          <w:b w:val="false"/>
          <w:bCs/>
          <w:sz w:val="24"/>
          <w:szCs w:val="24"/>
        </w:rPr>
        <w:t>REPUBLIKA HRVATSKA</w:t>
      </w:r>
    </w:p>
    <w:p w:rsidRDefault="009E0201" w:rsidP="009E0201" w:rsidR="009E0201" w:rsidRPr="009E0201">
      <w:pPr>
        <w:rPr>
          <w:sz w:val="24"/>
          <w:szCs w:val="24"/>
        </w:rPr>
      </w:pPr>
      <w:r w:rsidRPr="009E0201">
        <w:rPr>
          <w:sz w:val="24"/>
          <w:szCs w:val="24"/>
        </w:rPr>
        <w:t>Trgovački sud u Zagrebu</w:t>
      </w:r>
    </w:p>
    <w:p w:rsidRDefault="009E0201" w:rsidP="009E0201" w:rsidR="002524F7" w:rsidRPr="009E0201">
      <w:pPr>
        <w:pStyle w:val="Naslov"/>
        <w:jc w:val="left"/>
        <w:rPr>
          <w:b w:val="false"/>
          <w:sz w:val="24"/>
        </w:rPr>
      </w:pPr>
      <w:r w:rsidRPr="009E0201">
        <w:rPr>
          <w:b w:val="false"/>
          <w:sz w:val="24"/>
          <w:szCs w:val="24"/>
        </w:rPr>
        <w:t>Zagreb, Amruševa 2/II</w:t>
      </w:r>
    </w:p>
    <w:p w:rsidRDefault="00FA7A07" w:rsidP="00374B06" w:rsidR="00374B06">
      <w:pPr>
        <w:ind w:firstLine="720" w:left="2160"/>
        <w:jc w:val="right"/>
        <w:rPr>
          <w:sz w:val="24"/>
          <w:szCs w:val="24"/>
        </w:rPr>
      </w:pPr>
      <w:r w:rsidRPr="002179C2">
        <w:rPr>
          <w:sz w:val="24"/>
        </w:rPr>
        <w:tab/>
      </w:r>
      <w:r w:rsidRPr="004D3D14">
        <w:rPr>
          <w:sz w:val="24"/>
        </w:rPr>
        <w:t xml:space="preserve">  </w:t>
      </w:r>
      <w:r w:rsidR="00374B06" w:rsidRPr="007103AE">
        <w:rPr>
          <w:sz w:val="24"/>
          <w:szCs w:val="24"/>
          <w:lang w:val="pt-BR"/>
        </w:rPr>
        <w:t xml:space="preserve">                                    </w:t>
      </w:r>
      <w:r w:rsidR="00374B06">
        <w:rPr>
          <w:b/>
          <w:sz w:val="24"/>
        </w:rPr>
        <w:t xml:space="preserve"> </w:t>
      </w:r>
      <w:r w:rsidR="00374B06" w:rsidRPr="004C517B">
        <w:rPr>
          <w:sz w:val="24"/>
          <w:szCs w:val="24"/>
        </w:rPr>
        <w:t>40.St-</w:t>
      </w:r>
      <w:r w:rsidR="00374B06">
        <w:rPr>
          <w:sz w:val="24"/>
          <w:szCs w:val="24"/>
        </w:rPr>
        <w:t>207/13</w:t>
      </w:r>
    </w:p>
    <w:p w:rsidRDefault="00374B06" w:rsidP="00374B06" w:rsidR="00374B06" w:rsidRPr="005A54F1">
      <w:pPr>
        <w:jc w:val="center"/>
        <w:rPr>
          <w:sz w:val="24"/>
          <w:szCs w:val="24"/>
        </w:rPr>
      </w:pPr>
      <w:r w:rsidRPr="005A54F1">
        <w:rPr>
          <w:sz w:val="24"/>
          <w:szCs w:val="24"/>
        </w:rPr>
        <w:t>R E P U B L I K A  H R V A T S K A</w:t>
      </w:r>
    </w:p>
    <w:p w:rsidRDefault="00374B06" w:rsidP="00374B06" w:rsidR="00374B06" w:rsidRPr="005A54F1">
      <w:pPr>
        <w:jc w:val="center"/>
        <w:rPr>
          <w:sz w:val="24"/>
          <w:szCs w:val="24"/>
        </w:rPr>
      </w:pPr>
      <w:r w:rsidRPr="005A54F1">
        <w:rPr>
          <w:sz w:val="24"/>
          <w:szCs w:val="24"/>
        </w:rPr>
        <w:t>R J E Š E NJ E</w:t>
      </w:r>
    </w:p>
    <w:p w:rsidRDefault="00374B06" w:rsidP="00374B06" w:rsidR="00374B06" w:rsidRPr="005A54F1">
      <w:pPr>
        <w:jc w:val="center"/>
        <w:rPr>
          <w:b/>
          <w:sz w:val="24"/>
          <w:szCs w:val="24"/>
        </w:rPr>
      </w:pPr>
    </w:p>
    <w:p w:rsidRDefault="00374B06" w:rsidP="00374B06" w:rsidR="00374B06">
      <w:pPr>
        <w:jc w:val="both"/>
        <w:rPr>
          <w:sz w:val="24"/>
          <w:szCs w:val="24"/>
        </w:rPr>
      </w:pPr>
      <w:r w:rsidRPr="005A54F1">
        <w:rPr>
          <w:sz w:val="24"/>
          <w:szCs w:val="24"/>
        </w:rPr>
        <w:tab/>
        <w:t>TRGOVAČKI SUD U ZAGREBU</w:t>
      </w:r>
      <w:r w:rsidRPr="005A54F1">
        <w:rPr>
          <w:b/>
          <w:sz w:val="24"/>
          <w:szCs w:val="24"/>
        </w:rPr>
        <w:t>,</w:t>
      </w:r>
      <w:r w:rsidRPr="005A54F1">
        <w:rPr>
          <w:sz w:val="24"/>
          <w:szCs w:val="24"/>
        </w:rPr>
        <w:t xml:space="preserve"> po sucu Anti Galiću kao stečajnom sucu u stečajnom postupku nad </w:t>
      </w:r>
      <w:r>
        <w:rPr>
          <w:sz w:val="24"/>
          <w:szCs w:val="24"/>
        </w:rPr>
        <w:t>dužnikom S</w:t>
      </w:r>
      <w:r w:rsidRPr="005A54F1">
        <w:rPr>
          <w:sz w:val="24"/>
          <w:szCs w:val="24"/>
        </w:rPr>
        <w:t xml:space="preserve">tečajna masa iza MIRAN DAN  d.o.o.  u stečaju Zagreb, Nikole Pavića 26, dana </w:t>
      </w:r>
      <w:r>
        <w:rPr>
          <w:sz w:val="24"/>
          <w:szCs w:val="24"/>
        </w:rPr>
        <w:t>1</w:t>
      </w:r>
      <w:r w:rsidR="00BD6707">
        <w:rPr>
          <w:sz w:val="24"/>
          <w:szCs w:val="24"/>
        </w:rPr>
        <w:t>9.srpnja</w:t>
      </w:r>
      <w:r>
        <w:rPr>
          <w:sz w:val="24"/>
          <w:szCs w:val="24"/>
        </w:rPr>
        <w:t xml:space="preserve"> 2018</w:t>
      </w:r>
      <w:r w:rsidRPr="005A54F1">
        <w:rPr>
          <w:sz w:val="24"/>
          <w:szCs w:val="24"/>
        </w:rPr>
        <w:t>.,</w:t>
      </w:r>
    </w:p>
    <w:p w:rsidRDefault="002524F7" w:rsidR="002524F7" w:rsidRPr="00727999">
      <w:pPr>
        <w:widowControl/>
        <w:jc w:val="both"/>
        <w:rPr>
          <w:sz w:val="40"/>
          <w:szCs w:val="40"/>
        </w:rPr>
      </w:pPr>
    </w:p>
    <w:p w:rsidRDefault="005318B7" w:rsidR="002524F7">
      <w:pPr>
        <w:widowControl/>
        <w:jc w:val="center"/>
        <w:rPr>
          <w:b/>
          <w:sz w:val="24"/>
          <w:szCs w:val="24"/>
        </w:rPr>
      </w:pPr>
      <w:r>
        <w:rPr>
          <w:b/>
          <w:sz w:val="24"/>
          <w:szCs w:val="24"/>
        </w:rPr>
        <w:t>r j e š i o</w:t>
      </w:r>
      <w:r w:rsidR="00C55304" w:rsidRPr="00727999">
        <w:rPr>
          <w:b/>
          <w:sz w:val="24"/>
          <w:szCs w:val="24"/>
        </w:rPr>
        <w:t xml:space="preserve">   j e</w:t>
      </w:r>
    </w:p>
    <w:p w:rsidRDefault="007D39A0" w:rsidR="007D39A0" w:rsidRPr="009B1B01">
      <w:pPr>
        <w:widowControl/>
        <w:jc w:val="center"/>
        <w:rPr>
          <w:b/>
          <w:sz w:val="24"/>
          <w:szCs w:val="24"/>
        </w:rPr>
      </w:pPr>
    </w:p>
    <w:p w:rsidRDefault="007D39A0" w:rsidP="007D39A0" w:rsidR="005318B7" w:rsidRPr="009B1B01">
      <w:pPr>
        <w:widowControl/>
        <w:ind w:firstLine="720"/>
        <w:jc w:val="both"/>
        <w:rPr>
          <w:sz w:val="24"/>
          <w:szCs w:val="24"/>
        </w:rPr>
      </w:pPr>
      <w:r w:rsidRPr="009B1B01">
        <w:rPr>
          <w:sz w:val="24"/>
          <w:szCs w:val="24"/>
        </w:rPr>
        <w:t>I.</w:t>
      </w:r>
      <w:r w:rsidR="005318B7" w:rsidRPr="009B1B01">
        <w:rPr>
          <w:sz w:val="24"/>
          <w:szCs w:val="24"/>
        </w:rPr>
        <w:t xml:space="preserve">Stečajna masa iza </w:t>
      </w:r>
      <w:r w:rsidR="00F15171" w:rsidRPr="005A54F1">
        <w:rPr>
          <w:sz w:val="24"/>
          <w:szCs w:val="24"/>
        </w:rPr>
        <w:t>MIRAN DAN  d.o.o.  u stečaju Zagreb, Nikole Pavića 26</w:t>
      </w:r>
      <w:r w:rsidR="00F15171">
        <w:rPr>
          <w:sz w:val="24"/>
          <w:szCs w:val="24"/>
        </w:rPr>
        <w:t>.</w:t>
      </w:r>
      <w:r w:rsidR="005318B7" w:rsidRPr="009B1B01">
        <w:rPr>
          <w:sz w:val="24"/>
          <w:szCs w:val="24"/>
        </w:rPr>
        <w:t>, upisuje se u sudski registar</w:t>
      </w:r>
    </w:p>
    <w:p w:rsidRDefault="005318B7" w:rsidP="005318B7" w:rsidR="007D39A0">
      <w:pPr>
        <w:widowControl/>
        <w:ind w:firstLine="720"/>
        <w:jc w:val="both"/>
        <w:rPr>
          <w:sz w:val="24"/>
          <w:szCs w:val="24"/>
        </w:rPr>
      </w:pPr>
      <w:r w:rsidRPr="009B1B01">
        <w:rPr>
          <w:sz w:val="24"/>
          <w:szCs w:val="24"/>
        </w:rPr>
        <w:t xml:space="preserve">II. </w:t>
      </w:r>
      <w:r w:rsidR="00F15171">
        <w:rPr>
          <w:sz w:val="24"/>
          <w:szCs w:val="24"/>
        </w:rPr>
        <w:t xml:space="preserve">Marinko Paić </w:t>
      </w:r>
      <w:r w:rsidR="00FA7A07">
        <w:rPr>
          <w:sz w:val="24"/>
        </w:rPr>
        <w:t xml:space="preserve">iz Zagreba, </w:t>
      </w:r>
      <w:r w:rsidR="007F5CE5">
        <w:rPr>
          <w:sz w:val="24"/>
        </w:rPr>
        <w:t>VI Požarinje 6. OIB 55654806007</w:t>
      </w:r>
      <w:r w:rsidR="00FA7A07">
        <w:rPr>
          <w:sz w:val="24"/>
          <w:szCs w:val="24"/>
        </w:rPr>
        <w:t xml:space="preserve">, </w:t>
      </w:r>
      <w:r w:rsidR="007D39A0" w:rsidRPr="009B1B01">
        <w:rPr>
          <w:sz w:val="24"/>
          <w:szCs w:val="24"/>
        </w:rPr>
        <w:t xml:space="preserve">nastavlja zastupati stečajnu masu iza </w:t>
      </w:r>
      <w:r w:rsidR="007F5CE5" w:rsidRPr="005A54F1">
        <w:rPr>
          <w:sz w:val="24"/>
          <w:szCs w:val="24"/>
        </w:rPr>
        <w:t>MIRAN DAN  d.o.o.  u stečaju Zagreb, Nikole Pavića 26</w:t>
      </w:r>
      <w:r w:rsidR="007F5CE5">
        <w:rPr>
          <w:sz w:val="24"/>
          <w:szCs w:val="24"/>
        </w:rPr>
        <w:t>.</w:t>
      </w:r>
    </w:p>
    <w:p w:rsidRDefault="007A2EDC" w:rsidP="0093646E" w:rsidR="007A2EDC" w:rsidRPr="009B1B01">
      <w:pPr>
        <w:widowControl/>
        <w:ind w:firstLine="720"/>
        <w:jc w:val="both"/>
        <w:rPr>
          <w:sz w:val="24"/>
          <w:szCs w:val="24"/>
        </w:rPr>
      </w:pPr>
    </w:p>
    <w:p w:rsidRDefault="007D39A0" w:rsidP="007D39A0" w:rsidR="007D39A0" w:rsidRPr="007D39A0">
      <w:pPr>
        <w:jc w:val="center"/>
        <w:rPr>
          <w:sz w:val="24"/>
          <w:szCs w:val="24"/>
        </w:rPr>
      </w:pPr>
      <w:r w:rsidRPr="007D39A0">
        <w:rPr>
          <w:sz w:val="24"/>
          <w:szCs w:val="24"/>
        </w:rPr>
        <w:t>Obrazloženje</w:t>
      </w:r>
    </w:p>
    <w:p w:rsidRDefault="007D39A0" w:rsidP="007D39A0" w:rsidR="007D39A0" w:rsidRPr="007D39A0">
      <w:pPr>
        <w:jc w:val="both"/>
        <w:rPr>
          <w:sz w:val="24"/>
          <w:szCs w:val="24"/>
        </w:rPr>
      </w:pPr>
    </w:p>
    <w:p w:rsidRDefault="00FD2005" w:rsidP="00D54799" w:rsidR="00AD5225" w:rsidRPr="009B1B01">
      <w:pPr>
        <w:widowControl/>
        <w:ind w:firstLine="720"/>
        <w:jc w:val="both"/>
        <w:rPr>
          <w:sz w:val="24"/>
          <w:szCs w:val="24"/>
        </w:rPr>
      </w:pPr>
      <w:r w:rsidRPr="009B1B01">
        <w:rPr>
          <w:sz w:val="24"/>
          <w:szCs w:val="24"/>
        </w:rPr>
        <w:t xml:space="preserve">Podneskom od </w:t>
      </w:r>
      <w:r w:rsidR="007F5CE5">
        <w:rPr>
          <w:sz w:val="24"/>
          <w:szCs w:val="24"/>
        </w:rPr>
        <w:t>23.</w:t>
      </w:r>
      <w:r w:rsidR="001304B2">
        <w:rPr>
          <w:sz w:val="24"/>
          <w:szCs w:val="24"/>
        </w:rPr>
        <w:t xml:space="preserve"> ožujka </w:t>
      </w:r>
      <w:r w:rsidR="00DD2274" w:rsidRPr="009B1B01">
        <w:rPr>
          <w:sz w:val="24"/>
          <w:szCs w:val="24"/>
        </w:rPr>
        <w:t>201</w:t>
      </w:r>
      <w:r w:rsidR="001304B2">
        <w:rPr>
          <w:sz w:val="24"/>
          <w:szCs w:val="24"/>
        </w:rPr>
        <w:t>8</w:t>
      </w:r>
      <w:r w:rsidR="00DD2274" w:rsidRPr="009B1B01">
        <w:rPr>
          <w:sz w:val="24"/>
          <w:szCs w:val="24"/>
        </w:rPr>
        <w:t>.</w:t>
      </w:r>
      <w:r w:rsidRPr="009B1B01">
        <w:rPr>
          <w:sz w:val="24"/>
          <w:szCs w:val="24"/>
        </w:rPr>
        <w:t xml:space="preserve"> stečajn</w:t>
      </w:r>
      <w:r w:rsidR="00AD5225">
        <w:rPr>
          <w:sz w:val="24"/>
          <w:szCs w:val="24"/>
        </w:rPr>
        <w:t>i</w:t>
      </w:r>
      <w:r w:rsidRPr="009B1B01">
        <w:rPr>
          <w:sz w:val="24"/>
          <w:szCs w:val="24"/>
        </w:rPr>
        <w:t xml:space="preserve"> je upravitelj </w:t>
      </w:r>
      <w:r w:rsidR="00AD5225">
        <w:rPr>
          <w:sz w:val="24"/>
          <w:szCs w:val="24"/>
        </w:rPr>
        <w:t xml:space="preserve">je </w:t>
      </w:r>
      <w:r w:rsidRPr="009B1B01">
        <w:rPr>
          <w:sz w:val="24"/>
          <w:szCs w:val="24"/>
        </w:rPr>
        <w:t>predloži</w:t>
      </w:r>
      <w:r w:rsidR="00AD5225">
        <w:rPr>
          <w:sz w:val="24"/>
          <w:szCs w:val="24"/>
        </w:rPr>
        <w:t>o</w:t>
      </w:r>
      <w:r w:rsidRPr="009B1B01">
        <w:rPr>
          <w:sz w:val="24"/>
          <w:szCs w:val="24"/>
        </w:rPr>
        <w:t xml:space="preserve"> upisati stečajnu masu iza masa iza stečajnog dužnika </w:t>
      </w:r>
      <w:r w:rsidR="001304B2" w:rsidRPr="005A54F1">
        <w:rPr>
          <w:sz w:val="24"/>
          <w:szCs w:val="24"/>
        </w:rPr>
        <w:t>MIRAN DAN  d.o.o.  u stečaju Zagreb, Nikole Pavića 26</w:t>
      </w:r>
      <w:r w:rsidR="001304B2">
        <w:rPr>
          <w:sz w:val="24"/>
          <w:szCs w:val="24"/>
        </w:rPr>
        <w:t>.</w:t>
      </w:r>
      <w:r w:rsidRPr="009B1B01">
        <w:rPr>
          <w:sz w:val="24"/>
          <w:szCs w:val="24"/>
        </w:rPr>
        <w:t xml:space="preserve"> u sudski registar, </w:t>
      </w:r>
      <w:r w:rsidR="001304B2">
        <w:rPr>
          <w:sz w:val="24"/>
          <w:szCs w:val="24"/>
        </w:rPr>
        <w:t xml:space="preserve">a </w:t>
      </w:r>
      <w:r w:rsidR="0061744F">
        <w:rPr>
          <w:sz w:val="24"/>
          <w:szCs w:val="24"/>
        </w:rPr>
        <w:t xml:space="preserve">sklapanja izvansudske nagodbe sa </w:t>
      </w:r>
      <w:r w:rsidR="00790D50">
        <w:rPr>
          <w:sz w:val="24"/>
          <w:szCs w:val="24"/>
        </w:rPr>
        <w:t>Vjesnik</w:t>
      </w:r>
      <w:r w:rsidR="0061744F">
        <w:rPr>
          <w:sz w:val="24"/>
          <w:szCs w:val="24"/>
        </w:rPr>
        <w:t xml:space="preserve"> d.d. </w:t>
      </w:r>
    </w:p>
    <w:p w:rsidRDefault="00C31E34" w:rsidP="00D54799" w:rsidR="006A2DB7">
      <w:pPr>
        <w:widowControl/>
        <w:ind w:firstLine="720"/>
        <w:jc w:val="both"/>
        <w:rPr>
          <w:sz w:val="24"/>
          <w:szCs w:val="24"/>
        </w:rPr>
      </w:pPr>
      <w:r>
        <w:rPr>
          <w:sz w:val="24"/>
          <w:szCs w:val="24"/>
        </w:rPr>
        <w:t>Prema odredbi članka 133. stavak 1. Stečajnog zakona (N.N.br. 71/15</w:t>
      </w:r>
      <w:r w:rsidR="00AD5225">
        <w:rPr>
          <w:sz w:val="24"/>
          <w:szCs w:val="24"/>
        </w:rPr>
        <w:t xml:space="preserve"> i 104/17</w:t>
      </w:r>
      <w:r w:rsidR="006A2DB7">
        <w:rPr>
          <w:sz w:val="24"/>
          <w:szCs w:val="24"/>
        </w:rPr>
        <w:t>, dalje SZ</w:t>
      </w:r>
      <w:r>
        <w:rPr>
          <w:sz w:val="24"/>
          <w:szCs w:val="24"/>
        </w:rPr>
        <w:t xml:space="preserve">) koja odredba se u ovom </w:t>
      </w:r>
      <w:r w:rsidR="00BD6707">
        <w:rPr>
          <w:sz w:val="24"/>
          <w:szCs w:val="24"/>
        </w:rPr>
        <w:t xml:space="preserve">stečajnom </w:t>
      </w:r>
      <w:r>
        <w:rPr>
          <w:sz w:val="24"/>
          <w:szCs w:val="24"/>
        </w:rPr>
        <w:t>postupku primjenjuje temeljem odredbe članka 441. stav</w:t>
      </w:r>
      <w:r w:rsidR="00F46C8D">
        <w:rPr>
          <w:sz w:val="24"/>
          <w:szCs w:val="24"/>
        </w:rPr>
        <w:t>a</w:t>
      </w:r>
      <w:r>
        <w:rPr>
          <w:sz w:val="24"/>
          <w:szCs w:val="24"/>
        </w:rPr>
        <w:t xml:space="preserve">k </w:t>
      </w:r>
      <w:r w:rsidR="00BD6707">
        <w:rPr>
          <w:sz w:val="24"/>
          <w:szCs w:val="24"/>
        </w:rPr>
        <w:t>2</w:t>
      </w:r>
      <w:r>
        <w:rPr>
          <w:sz w:val="24"/>
          <w:szCs w:val="24"/>
        </w:rPr>
        <w:t xml:space="preserve">. </w:t>
      </w:r>
      <w:r w:rsidR="00DD2274">
        <w:rPr>
          <w:sz w:val="24"/>
          <w:szCs w:val="24"/>
        </w:rPr>
        <w:t xml:space="preserve"> </w:t>
      </w:r>
      <w:r>
        <w:rPr>
          <w:sz w:val="24"/>
          <w:szCs w:val="24"/>
        </w:rPr>
        <w:t xml:space="preserve">istog Zakona nakon zaključenja stečajnog postupka stečajni upravitelj može u ime i za račun stečajne mase unovčiti imovinu dužnika i prikupljenim sredstvima namiriti nastale troškove stečajnog postupka </w:t>
      </w:r>
      <w:r w:rsidR="006A2DB7">
        <w:rPr>
          <w:sz w:val="24"/>
          <w:szCs w:val="24"/>
        </w:rPr>
        <w:t>, a nei</w:t>
      </w:r>
      <w:r w:rsidR="00CA7173">
        <w:rPr>
          <w:sz w:val="24"/>
          <w:szCs w:val="24"/>
        </w:rPr>
        <w:t>s</w:t>
      </w:r>
      <w:r w:rsidR="006A2DB7">
        <w:rPr>
          <w:sz w:val="24"/>
          <w:szCs w:val="24"/>
        </w:rPr>
        <w:t>korišteni iznos uplatiti u Fond za namirenje troškova stečajnog postupka. U tom slučaju stečajna masa će se upisati u sudski registar (stavak 2. članka 133. SZ-a)</w:t>
      </w:r>
    </w:p>
    <w:p w:rsidRDefault="006A2DB7" w:rsidP="00DD2274" w:rsidR="00DD2274">
      <w:pPr>
        <w:widowControl/>
        <w:ind w:firstLine="720"/>
        <w:jc w:val="both"/>
        <w:rPr>
          <w:sz w:val="24"/>
          <w:szCs w:val="24"/>
        </w:rPr>
      </w:pPr>
      <w:r>
        <w:rPr>
          <w:sz w:val="24"/>
          <w:szCs w:val="24"/>
        </w:rPr>
        <w:t xml:space="preserve">Odredbom članka 89. stavak 1. toč. 13 SZ-a propisano je da </w:t>
      </w:r>
      <w:r w:rsidR="00CA7173">
        <w:rPr>
          <w:sz w:val="24"/>
          <w:szCs w:val="24"/>
        </w:rPr>
        <w:t xml:space="preserve">će </w:t>
      </w:r>
      <w:r>
        <w:rPr>
          <w:sz w:val="24"/>
          <w:szCs w:val="24"/>
        </w:rPr>
        <w:t>stečajni upravitelj i nakon zaključenja stečajn</w:t>
      </w:r>
      <w:r w:rsidR="00DD2274">
        <w:rPr>
          <w:sz w:val="24"/>
          <w:szCs w:val="24"/>
        </w:rPr>
        <w:t>og postupka zastupati stečajnu masu.</w:t>
      </w:r>
    </w:p>
    <w:p w:rsidRDefault="00DD2274" w:rsidP="00DD2274" w:rsidR="00DD2274">
      <w:pPr>
        <w:widowControl/>
        <w:ind w:firstLine="720"/>
        <w:jc w:val="both"/>
        <w:rPr>
          <w:sz w:val="24"/>
          <w:szCs w:val="24"/>
        </w:rPr>
      </w:pPr>
    </w:p>
    <w:p w:rsidRDefault="00DD2274" w:rsidP="00DD2274" w:rsidR="00DD2274">
      <w:pPr>
        <w:widowControl/>
        <w:ind w:firstLine="720"/>
        <w:jc w:val="both"/>
        <w:rPr>
          <w:sz w:val="24"/>
          <w:szCs w:val="24"/>
        </w:rPr>
      </w:pPr>
      <w:r>
        <w:rPr>
          <w:sz w:val="24"/>
          <w:szCs w:val="24"/>
        </w:rPr>
        <w:t>Slijedom svega naprijed navedenog, a temeljem citirane odredbe članka 133. stavak 1. i 2. SZ, rješeno je kao pod toč. I., a temeljem članka 89. stavak 1.toč.13. rješeno je kao pod toč. II.</w:t>
      </w:r>
    </w:p>
    <w:p w:rsidRDefault="00C55304" w:rsidP="00D43F7F" w:rsidR="002524F7" w:rsidRPr="00727999">
      <w:pPr>
        <w:widowControl/>
        <w:ind w:firstLine="720"/>
        <w:jc w:val="center"/>
        <w:rPr>
          <w:sz w:val="24"/>
          <w:szCs w:val="24"/>
        </w:rPr>
      </w:pPr>
      <w:r w:rsidRPr="00727999">
        <w:rPr>
          <w:sz w:val="24"/>
          <w:szCs w:val="24"/>
        </w:rPr>
        <w:t xml:space="preserve">Zagreb, </w:t>
      </w:r>
      <w:r w:rsidR="00F46C8D">
        <w:rPr>
          <w:sz w:val="24"/>
          <w:szCs w:val="24"/>
        </w:rPr>
        <w:t>1</w:t>
      </w:r>
      <w:r w:rsidR="00790D50">
        <w:rPr>
          <w:sz w:val="24"/>
          <w:szCs w:val="24"/>
        </w:rPr>
        <w:t>9</w:t>
      </w:r>
      <w:r w:rsidR="00BD6707">
        <w:rPr>
          <w:sz w:val="24"/>
          <w:szCs w:val="24"/>
        </w:rPr>
        <w:t>.srpnja</w:t>
      </w:r>
      <w:r w:rsidR="00624E54">
        <w:rPr>
          <w:sz w:val="24"/>
          <w:szCs w:val="24"/>
        </w:rPr>
        <w:t xml:space="preserve"> </w:t>
      </w:r>
      <w:r w:rsidRPr="00727999">
        <w:rPr>
          <w:sz w:val="24"/>
          <w:szCs w:val="24"/>
        </w:rPr>
        <w:t>20</w:t>
      </w:r>
      <w:r w:rsidR="00624E54">
        <w:rPr>
          <w:sz w:val="24"/>
          <w:szCs w:val="24"/>
        </w:rPr>
        <w:t>1</w:t>
      </w:r>
      <w:r w:rsidR="00BD6707">
        <w:rPr>
          <w:sz w:val="24"/>
          <w:szCs w:val="24"/>
        </w:rPr>
        <w:t>8</w:t>
      </w:r>
      <w:r w:rsidRPr="00727999">
        <w:rPr>
          <w:sz w:val="24"/>
          <w:szCs w:val="24"/>
        </w:rPr>
        <w:t>. godine</w:t>
      </w:r>
    </w:p>
    <w:p w:rsidRDefault="002524F7" w:rsidR="002524F7" w:rsidRPr="00727999">
      <w:pPr>
        <w:widowControl/>
        <w:jc w:val="center"/>
        <w:rPr>
          <w:sz w:val="24"/>
          <w:szCs w:val="24"/>
        </w:rPr>
      </w:pPr>
    </w:p>
    <w:p w:rsidRDefault="00C55304" w:rsidR="002524F7" w:rsidRPr="00727999">
      <w:pPr>
        <w:widowControl/>
        <w:ind w:firstLine="720" w:left="5040"/>
        <w:jc w:val="both"/>
        <w:rPr>
          <w:sz w:val="24"/>
          <w:szCs w:val="24"/>
        </w:rPr>
      </w:pPr>
      <w:r w:rsidRPr="00727999">
        <w:rPr>
          <w:sz w:val="24"/>
          <w:szCs w:val="24"/>
        </w:rPr>
        <w:t xml:space="preserve">SUDAC:  </w:t>
      </w:r>
    </w:p>
    <w:p w:rsidRDefault="00790D50" w:rsidP="00790D50" w:rsidR="002524F7" w:rsidRPr="00727999">
      <w:pPr>
        <w:widowControl/>
        <w:ind w:firstLine="720" w:left="5040"/>
        <w:jc w:val="both"/>
        <w:rPr>
          <w:sz w:val="24"/>
          <w:szCs w:val="24"/>
        </w:rPr>
      </w:pPr>
      <w:r>
        <w:rPr>
          <w:sz w:val="24"/>
          <w:szCs w:val="24"/>
        </w:rPr>
        <w:t>Ante Galić</w:t>
      </w:r>
      <w:r w:rsidR="00D43F7F">
        <w:rPr>
          <w:sz w:val="24"/>
          <w:szCs w:val="24"/>
        </w:rPr>
        <w:t xml:space="preserve"> v.r.</w:t>
      </w:r>
    </w:p>
    <w:p w:rsidRDefault="00CA7173" w:rsidP="00992719" w:rsidR="00CA7173" w:rsidRPr="00CA7173">
      <w:pPr>
        <w:widowControl/>
        <w:jc w:val="both"/>
        <w:rPr>
          <w:sz w:val="24"/>
          <w:szCs w:val="24"/>
        </w:rPr>
      </w:pPr>
      <w:r w:rsidRPr="00CA7173">
        <w:rPr>
          <w:sz w:val="24"/>
          <w:szCs w:val="24"/>
        </w:rPr>
        <w:t>Uputa o pravnom lijeku:</w:t>
      </w:r>
    </w:p>
    <w:p w:rsidRDefault="00CA7173" w:rsidP="00CA7173" w:rsidR="00CA7173" w:rsidRPr="00CA7173">
      <w:pPr>
        <w:jc w:val="both"/>
        <w:rPr>
          <w:sz w:val="24"/>
          <w:szCs w:val="24"/>
        </w:rPr>
      </w:pPr>
      <w:r w:rsidRPr="00CA7173">
        <w:rPr>
          <w:sz w:val="24"/>
          <w:szCs w:val="24"/>
        </w:rPr>
        <w:t xml:space="preserve">Protiv ovog rješenja može se uložiti žalba Visokom trgovačkom sudu Republike Hrvatske u roku od 8 dana. Žalba  se ulaže  putem ovog suda u 2 primjerka. </w:t>
      </w:r>
    </w:p>
    <w:p w:rsidRDefault="00CA7173" w:rsidP="00CA7173" w:rsidR="00CA7173" w:rsidRPr="008E7B11">
      <w:pPr>
        <w:jc w:val="both"/>
      </w:pPr>
      <w:r w:rsidRPr="00CA7173">
        <w:rPr>
          <w:sz w:val="24"/>
          <w:szCs w:val="24"/>
        </w:rPr>
        <w:tab/>
      </w:r>
      <w:r w:rsidRPr="00CA7173">
        <w:rPr>
          <w:sz w:val="24"/>
          <w:szCs w:val="24"/>
        </w:rPr>
        <w:tab/>
      </w:r>
      <w:r w:rsidRPr="00CA7173">
        <w:rPr>
          <w:sz w:val="24"/>
          <w:szCs w:val="24"/>
        </w:rPr>
        <w:tab/>
      </w:r>
      <w:r w:rsidRPr="008E7B11">
        <w:tab/>
      </w:r>
      <w:r w:rsidRPr="008E7B11">
        <w:tab/>
      </w:r>
    </w:p>
    <w:p w:rsidRDefault="00D43F7F" w:rsidP="00D43F7F" w:rsidR="00D43F7F">
      <w:pPr>
        <w:ind w:firstLine="720" w:left="3600"/>
        <w:jc w:val="both"/>
      </w:pPr>
      <w:r>
        <w:t>Za točnost otpravka, ovlašteni službenik:</w:t>
      </w:r>
    </w:p>
    <w:p w:rsidRDefault="00D43F7F" w:rsidP="00D43F7F" w:rsidR="002524F7" w:rsidRPr="00D43F7F">
      <w:pPr>
        <w:jc w:val="both"/>
      </w:pPr>
      <w:r>
        <w:t xml:space="preserve">              </w:t>
      </w:r>
      <w:r>
        <w:tab/>
      </w:r>
      <w:r>
        <w:tab/>
      </w:r>
      <w:r>
        <w:tab/>
      </w:r>
      <w:r>
        <w:tab/>
      </w:r>
      <w:r>
        <w:tab/>
      </w:r>
      <w:r>
        <w:tab/>
      </w:r>
      <w:r>
        <w:tab/>
      </w:r>
      <w:r>
        <w:tab/>
        <w:t xml:space="preserve"> Valentina Delač</w:t>
      </w:r>
    </w:p>
    <w:p w:rsidRDefault="00CA7173" w:rsidP="00D43F7F" w:rsidR="00D54799" w:rsidRPr="00D54799">
      <w:pPr>
        <w:widowControl/>
        <w:jc w:val="both"/>
        <w:rPr>
          <w:sz w:val="24"/>
        </w:rPr>
      </w:pPr>
      <w:r>
        <w:rPr>
          <w:sz w:val="24"/>
        </w:rPr>
        <w:lastRenderedPageBreak/>
        <w:tab/>
      </w:r>
    </w:p>
    <w:p w:rsidRDefault="002524F7" w:rsidR="002524F7">
      <w:pPr>
        <w:widowControl/>
        <w:jc w:val="both"/>
        <w:rPr>
          <w:sz w:val="24"/>
        </w:rPr>
      </w:pPr>
    </w:p>
    <w:sectPr w:rsidR="002524F7">
      <w:endnotePr>
        <w:numFmt w:val="decimal"/>
      </w:endnotePr>
      <w:pgSz w:h="16838" w:w="11906"/>
      <w:pgMar w:gutter="0" w:footer="720" w:header="720" w:left="1800" w:bottom="900" w:right="1800" w:top="1440"/>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126468"/>
    <w:multiLevelType w:val="hybridMultilevel"/>
    <w:tmpl w:val="580AE7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20C5B83"/>
    <w:multiLevelType w:val="hybridMultilevel"/>
    <w:tmpl w:val="E7B6D9D2"/>
    <w:lvl w:tplc="352C3DD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4F22123"/>
    <w:multiLevelType w:val="hybridMultilevel"/>
    <w:tmpl w:val="66E2512C"/>
    <w:lvl w:tplc="20A0E89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A9E6EF1"/>
    <w:multiLevelType w:val="hybridMultilevel"/>
    <w:tmpl w:val="202CA012"/>
    <w:lvl w:tplc="8C06666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0"/>
  </w:num>
  <w:num w:numId="2">
    <w:abstractNumId w:val="3"/>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20"/>
  <w:hyphenationZone w:val="425"/>
  <w:doNotHyphenateCaps/>
  <w:drawingGridHorizontalSpacing w:val="120"/>
  <w:drawingGridVerticalSpacing w:val="120"/>
  <w:displayVerticalDrawingGridEvery w:val="0"/>
  <w:doNotUseMarginsForDrawingGridOrigin/>
  <w:characterSpacingControl w:val="doNotCompress"/>
  <w:endnotePr>
    <w:numFmt w:val="decimal"/>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48ED"/>
    <w:rsid w:val="001048ED"/>
    <w:rsid w:val="001304B2"/>
    <w:rsid w:val="001F624F"/>
    <w:rsid w:val="00237B93"/>
    <w:rsid w:val="002524F7"/>
    <w:rsid w:val="002D0366"/>
    <w:rsid w:val="00374B06"/>
    <w:rsid w:val="004F3B8E"/>
    <w:rsid w:val="005318B7"/>
    <w:rsid w:val="00542BE0"/>
    <w:rsid w:val="0061744F"/>
    <w:rsid w:val="00624E54"/>
    <w:rsid w:val="006A2DB7"/>
    <w:rsid w:val="00727999"/>
    <w:rsid w:val="00790D50"/>
    <w:rsid w:val="007A2EDC"/>
    <w:rsid w:val="007D39A0"/>
    <w:rsid w:val="007F5CE5"/>
    <w:rsid w:val="00853741"/>
    <w:rsid w:val="0093646E"/>
    <w:rsid w:val="00992719"/>
    <w:rsid w:val="009B1B01"/>
    <w:rsid w:val="009E0201"/>
    <w:rsid w:val="00AD5225"/>
    <w:rsid w:val="00BD6707"/>
    <w:rsid w:val="00C31E34"/>
    <w:rsid w:val="00C55304"/>
    <w:rsid w:val="00CA7173"/>
    <w:rsid w:val="00CE5FEE"/>
    <w:rsid w:val="00CF2F88"/>
    <w:rsid w:val="00D43F7F"/>
    <w:rsid w:val="00D54799"/>
    <w:rsid w:val="00D606D9"/>
    <w:rsid w:val="00D61C1E"/>
    <w:rsid w:val="00DD2274"/>
    <w:rsid w:val="00F15171"/>
    <w:rsid w:val="00F46C8D"/>
    <w:rsid w:val="00FA7A07"/>
    <w:rsid w:val="00FD20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nhideWhenUsed="false" w:semiHidden="false" w:uiPriority="9" w:name="heading 2"/>
    <w:lsdException w:qFormat="true" w:unhideWhenUsed="false" w:semiHidden="fals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styleId="Odlomakpopisa" w:type="paragraph">
    <w:name w:val="List Paragraph"/>
    <w:basedOn w:val="Normal"/>
    <w:uiPriority w:val="34"/>
    <w:qFormat/>
    <w:rsid w:val="00D54799"/>
    <w:pPr>
      <w:ind w:left="720"/>
      <w:contextualSpacing/>
    </w:pPr>
  </w:style>
  <w:style w:styleId="Tekstbalonia" w:type="paragraph">
    <w:name w:val="Balloon Text"/>
    <w:basedOn w:val="Normal"/>
    <w:link w:val="TekstbaloniaChar"/>
    <w:uiPriority w:val="99"/>
    <w:semiHidden/>
    <w:unhideWhenUsed/>
    <w:rsid w:val="00790D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90D50"/>
    <w:rPr>
      <w:rFonts w:cs="Tahoma" w:hAnsi="Tahoma" w:ascii="Tahoma"/>
      <w:sz w:val="16"/>
      <w:szCs w:val="16"/>
    </w:rPr>
  </w:style>
  <w:style w:styleId="Tekstrezerviranogmjesta" w:type="character">
    <w:name w:val="Placeholder Text"/>
    <w:basedOn w:val="Zadanifontodlomka"/>
    <w:uiPriority w:val="99"/>
    <w:semiHidden/>
    <w:rsid w:val="00D43F7F"/>
    <w:rPr>
      <w:color w:val="808080"/>
      <w:bdr w:space="0" w:sz="0" w:color="auto" w:val="none"/>
      <w:shd w:fill="auto" w:color="auto" w:val="clear"/>
    </w:rPr>
  </w:style>
  <w:style w:customStyle="true" w:styleId="eSPISCCParagraphDefaultFont" w:type="character">
    <w:name w:val="eSPIS_CC_Paragraph Default Font"/>
    <w:basedOn w:val="Zadanifontodlomka"/>
    <w:rsid w:val="00D43F7F"/>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D43F7F"/>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43F7F"/>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43F7F"/>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styleId="Odlomakpopisa" w:type="paragraph">
    <w:name w:val="List Paragraph"/>
    <w:basedOn w:val="Normal"/>
    <w:uiPriority w:val="34"/>
    <w:qFormat/>
    <w:rsid w:val="00D54799"/>
    <w:pPr>
      <w:ind w:left="720"/>
      <w:contextualSpacing/>
    </w:pPr>
  </w:style>
  <w:style w:styleId="Tekstbalonia" w:type="paragraph">
    <w:name w:val="Balloon Text"/>
    <w:basedOn w:val="Normal"/>
    <w:link w:val="TekstbaloniaChar"/>
    <w:uiPriority w:val="99"/>
    <w:semiHidden/>
    <w:unhideWhenUsed/>
    <w:rsid w:val="00790D50"/>
    <w:rPr>
      <w:rFonts w:ascii="Tahoma" w:cs="Tahoma" w:hAnsi="Tahoma"/>
      <w:sz w:val="16"/>
      <w:szCs w:val="16"/>
    </w:rPr>
  </w:style>
  <w:style w:customStyle="1" w:styleId="TekstbaloniaChar" w:type="character">
    <w:name w:val="Tekst balončića Char"/>
    <w:basedOn w:val="Zadanifontodlomka"/>
    <w:link w:val="Tekstbalonia"/>
    <w:uiPriority w:val="99"/>
    <w:semiHidden/>
    <w:rsid w:val="00790D50"/>
    <w:rPr>
      <w:rFonts w:ascii="Tahoma" w:cs="Tahoma" w:hAnsi="Tahoma"/>
      <w:sz w:val="16"/>
      <w:szCs w:val="16"/>
    </w:rPr>
  </w:style>
  <w:style w:styleId="Tekstrezerviranogmjesta" w:type="character">
    <w:name w:val="Placeholder Text"/>
    <w:basedOn w:val="Zadanifontodlomka"/>
    <w:uiPriority w:val="99"/>
    <w:semiHidden/>
    <w:rsid w:val="00D43F7F"/>
    <w:rPr>
      <w:color w:val="808080"/>
      <w:bdr w:color="auto" w:space="0" w:sz="0" w:val="none"/>
      <w:shd w:color="auto" w:fill="auto" w:val="clear"/>
    </w:rPr>
  </w:style>
  <w:style w:customStyle="1" w:styleId="eSPISCCParagraphDefaultFont" w:type="character">
    <w:name w:val="eSPIS_CC_Paragraph Default Font"/>
    <w:basedOn w:val="Zadanifontodlomka"/>
    <w:rsid w:val="00D43F7F"/>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D43F7F"/>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43F7F"/>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43F7F"/>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2018.</izvorni_sadrzaj>
    <derivirana_varijabla naziv="DomainObject.DatumDonosenjaOdluke_1">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izvorni_sadrzaj>
    <derivirana_varijabla naziv="DomainObject.Predmet.Broj_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2013.</izvorni_sadrzaj>
    <derivirana_varijabla naziv="DomainObject.Predmet.DatumOsnivanja_1">25.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siječnja 2015.</izvorni_sadrzaj>
    <derivirana_varijabla naziv="DomainObject.Predmet.DatumRjesavanja_1">12. siječnja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1-3 + prijave tražbina u IP ormar 25,</izvorni_sadrzaj>
    <derivirana_varijabla naziv="DomainObject.Predmet.Opis_1">spis 1-3 + prijave tražbina u IP ormar 25,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St-207/2013</izvorni_sadrzaj>
    <derivirana_varijabla naziv="DomainObject.Predmet.OznakaBroj_1">St-207/2013</derivirana_varijabla>
  </DomainObject.Predmet.OznakaBroj>
  <DomainObject.Predmet.OznakaBrojOptuznogAkta>
    <izvorni_sadrzaj/>
    <derivirana_varijabla naziv="DomainObject.Predmet.OznakaBrojOptuznogAkta_1"/>
  </DomainObject.Predmet.OznakaBrojOptuznogAkta>
  <DomainObject.Predmet.PredmetRijesio.Ime>
    <izvorni_sadrzaj>Ante</izvorni_sadrzaj>
    <derivirana_varijabla naziv="DomainObject.Predmet.PredmetRijesio.Ime_1">Ante</derivirana_varijabla>
  </DomainObject.Predmet.PredmetRijesio.Ime>
  <DomainObject.Predmet.PredmetRijesio.Oib>
    <izvorni_sadrzaj>62970814118</izvorni_sadrzaj>
    <derivirana_varijabla naziv="DomainObject.Predmet.PredmetRijesio.Oib_1">62970814118</derivirana_varijabla>
  </DomainObject.Predmet.PredmetRijesio.Oib>
  <DomainObject.Predmet.PredmetRijesio.Prezime>
    <izvorni_sadrzaj>Galić</izvorni_sadrzaj>
    <derivirana_varijabla naziv="DomainObject.Predmet.PredmetRijesio.Prezime_1">Galić</derivirana_varijabla>
  </DomainObject.Predmet.PredmetRijesio.Prezime>
  <DomainObject.Predmet.PrimjedbaSuca>
    <izvorni_sadrzaj>uz prijave tražbina 4 sveska
rezervacija - 1.298.961,00</izvorni_sadrzaj>
    <derivirana_varijabla naziv="DomainObject.Predmet.PrimjedbaSuca_1">uz prijave tražbina 4 sveska
rezervacija - 1.298.961,00</derivirana_varijabla>
  </DomainObject.Predmet.PrimjedbaSuca>
  <DomainObject.Predmet.ProtustrankaFormated>
    <izvorni_sadrzaj>  MIRAN DAN d.o.o. zastupanog po punomoćniku Marjan Jurleka</izvorni_sadrzaj>
    <derivirana_varijabla naziv="DomainObject.Predmet.ProtustrankaFormated_1">  MIRAN DAN d.o.o. zastupanog po punomoćniku Marjan Jurleka</derivirana_varijabla>
  </DomainObject.Predmet.ProtustrankaFormated>
  <DomainObject.Predmet.ProtustrankaFormatedOIB>
    <izvorni_sadrzaj>  MIRAN DAN d.o.o., OIB 24744407386 zastupanog po punomoćniku Marjan Jurleka</izvorni_sadrzaj>
    <derivirana_varijabla naziv="DomainObject.Predmet.ProtustrankaFormatedOIB_1">  MIRAN DAN d.o.o., OIB 24744407386 zastupanog po punomoćniku Marjan Jurleka</derivirana_varijabla>
  </DomainObject.Predmet.ProtustrankaFormatedOIB>
  <DomainObject.Predmet.ProtustrankaFormatedWithAdress>
    <izvorni_sadrzaj> MIRAN DAN d.o.o., Janka Rakuše 4, 10000 Zagreb zastupanog po punomoćniku Marjan Jurleka</izvorni_sadrzaj>
    <derivirana_varijabla naziv="DomainObject.Predmet.ProtustrankaFormatedWithAdress_1"> MIRAN DAN d.o.o., Janka Rakuše 4, 10000 Zagreb zastupanog po punomoćniku Marjan Jurleka</derivirana_varijabla>
  </DomainObject.Predmet.ProtustrankaFormatedWithAdress>
  <DomainObject.Predmet.ProtustrankaFormatedWithAdressOIB>
    <izvorni_sadrzaj> MIRAN DAN d.o.o., OIB 24744407386, Janka Rakuše 4, 10000 Zagreb zastupanog po punomoćniku Marjan Jurleka</izvorni_sadrzaj>
    <derivirana_varijabla naziv="DomainObject.Predmet.ProtustrankaFormatedWithAdressOIB_1"> MIRAN DAN d.o.o., OIB 24744407386, Janka Rakuše 4, 10000 Zagreb zastupanog po punomoćniku Marjan Jurleka</derivirana_varijabla>
  </DomainObject.Predmet.ProtustrankaFormatedWithAdressOIB>
  <DomainObject.Predmet.ProtustrankaWithAdress>
    <izvorni_sadrzaj>MIRAN DAN d.o.o. Janka Rakuše 4, 10000 Zagreb</izvorni_sadrzaj>
    <derivirana_varijabla naziv="DomainObject.Predmet.ProtustrankaWithAdress_1">MIRAN DAN d.o.o. Janka Rakuše 4, 10000 Zagreb</derivirana_varijabla>
  </DomainObject.Predmet.ProtustrankaWithAdress>
  <DomainObject.Predmet.ProtustrankaWithAdressOIB>
    <izvorni_sadrzaj>MIRAN DAN d.o.o., OIB 24744407386, Janka Rakuše 4, 10000 Zagreb</izvorni_sadrzaj>
    <derivirana_varijabla naziv="DomainObject.Predmet.ProtustrankaWithAdressOIB_1">MIRAN DAN d.o.o., OIB 24744407386, Janka Rakuše 4, 10000 Zagreb</derivirana_varijabla>
  </DomainObject.Predmet.ProtustrankaWithAdressOIB>
  <DomainObject.Predmet.ProtustrankaNazivFormated>
    <izvorni_sadrzaj>MIRAN DAN d.o.o.</izvorni_sadrzaj>
    <derivirana_varijabla naziv="DomainObject.Predmet.ProtustrankaNazivFormated_1">MIRAN DAN d.o.o.</derivirana_varijabla>
  </DomainObject.Predmet.ProtustrankaNazivFormated>
  <DomainObject.Predmet.ProtustrankaNazivFormatedOIB>
    <izvorni_sadrzaj>MIRAN DAN d.o.o., OIB 24744407386</izvorni_sadrzaj>
    <derivirana_varijabla naziv="DomainObject.Predmet.ProtustrankaNazivFormatedOIB_1">MIRAN DAN d.o.o., OIB 24744407386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ANAMARIJA KRONAST zastupanog po punomoćniku EMIL HAVKIĆ; BORIS STOJANOVIĆ zastupanog po punomoćniku EMIL HAVKIĆ; DAMIR ČIZMIN zastupanog po punomoćniku EMIL HAVKIĆ; ANA IVANIŠ zastupanog po punomoćniku EMIL HAVKIĆ; SAŠA VEJNOVIĆ zastupanog po punomoćniku EMIL HAVKIĆ; DAMIR JIRASEK zastupanog po punomoćniku EMIL HAVKIĆ; INA STUPALO zastupanog po punomoćniku EMIL HAVKIĆ; TIN HORVAT zastupanog po punomoćniku EMIL HAVKIĆ; SANDA SMOLJO BAZDULJ zastupanog po punomoćniku EMIL HAVKIĆ; DINKA PREMUŽIĆ zastupanog po punomoćniku EMIL HAVKIĆ; ANTONIA DOBROTA MILENKOVIĆ zastupanog po punomoćniku EMIL HAVKIĆ; JASMINA ZELJAK zastupanog po punomoćniku EMIL HAVKIĆ; DAMIR COPIĆ zastupanog po punomoćniku EMIL HAVKIĆ; NEVENKA CUGLIN zastupanog po punomoćniku EMIL HAVKIĆ; SANDA SMOLJO BAZDULJ zastupanog po punomoćniku EMIL HAVKIĆ; ZRINKA GABELICA TOPLEK zastupanog po punomoćniku EMIL HAVKIĆ; GORAN ŠIKIĆ zastupanog po punomoćniku EMIL HAVKIĆ; IVA TODORIĆ zastupanog po punomoćniku EMIL HAVKIĆ; ROMINA PERITZ zastupanog po punomoćniku EMIL HAVKIĆ; SANJA DESPOT zastupanog po punomoćniku EMIL HAVKIĆ; BOJAN HARON MARKIĆEVIĆ zastupanog po punomoćniku EMIL HAVKIĆ; VLADIMIR MILINOVIĆ zastupanog po punomoćniku EMIL HAVKIĆ; MAJA GRBIĆ zastupanog po punomoćniku EMIL HAVKIĆ</izvorni_sadrzaj>
    <derivirana_varijabla naziv="DomainObject.Predmet.StrankaFormated_1">  ANAMARIJA KRONAST zastupanog po punomoćniku EMIL HAVKIĆ; BORIS STOJANOVIĆ zastupanog po punomoćniku EMIL HAVKIĆ; DAMIR ČIZMIN zastupanog po punomoćniku EMIL HAVKIĆ; ANA IVANIŠ zastupanog po punomoćniku EMIL HAVKIĆ; SAŠA VEJNOVIĆ zastupanog po punomoćniku EMIL HAVKIĆ; DAMIR JIRASEK zastupanog po punomoćniku EMIL HAVKIĆ; INA STUPALO zastupanog po punomoćniku EMIL HAVKIĆ; TIN HORVAT zastupanog po punomoćniku EMIL HAVKIĆ; SANDA SMOLJO BAZDULJ zastupanog po punomoćniku EMIL HAVKIĆ; DINKA PREMUŽIĆ zastupanog po punomoćniku EMIL HAVKIĆ; ANTONIA DOBROTA MILENKOVIĆ zastupanog po punomoćniku EMIL HAVKIĆ; JASMINA ZELJAK zastupanog po punomoćniku EMIL HAVKIĆ; DAMIR COPIĆ zastupanog po punomoćniku EMIL HAVKIĆ; NEVENKA CUGLIN zastupanog po punomoćniku EMIL HAVKIĆ; SANDA SMOLJO BAZDULJ zastupanog po punomoćniku EMIL HAVKIĆ; ZRINKA GABELICA TOPLEK zastupanog po punomoćniku EMIL HAVKIĆ; GORAN ŠIKIĆ zastupanog po punomoćniku EMIL HAVKIĆ; IVA TODORIĆ zastupanog po punomoćniku EMIL HAVKIĆ; ROMINA PERITZ zastupanog po punomoćniku EMIL HAVKIĆ; SANJA DESPOT zastupanog po punomoćniku EMIL HAVKIĆ; BOJAN HARON MARKIĆEVIĆ zastupanog po punomoćniku EMIL HAVKIĆ; VLADIMIR MILINOVIĆ zastupanog po punomoćniku EMIL HAVKIĆ; MAJA GRBIĆ zastupanog po punomoćniku EMIL HAVKIĆ</derivirana_varijabla>
  </DomainObject.Predmet.StrankaFormated>
  <DomainObject.Predmet.StrankaFormatedOIB>
    <izvorni_sadrzaj>  ANAMARIJA KRONAST zastupanog po punomoćniku EMIL HAVKIĆ; BORIS STOJANOVIĆ zastupanog po punomoćniku EMIL HAVKIĆ; DAMIR ČIZMIN zastupanog po punomoćniku EMIL HAVKIĆ; ANA IVANIŠ zastupanog po punomoćniku EMIL HAVKIĆ; SAŠA VEJNOVIĆ zastupanog po punomoćniku EMIL HAVKIĆ; DAMIR JIRASEK zastupanog po punomoćniku EMIL HAVKIĆ; INA STUPALO zastupanog po punomoćniku EMIL HAVKIĆ; TIN HORVAT zastupanog po punomoćniku EMIL HAVKIĆ; SANDA SMOLJO BAZDULJ zastupanog po punomoćniku EMIL HAVKIĆ; DINKA PREMUŽIĆ zastupanog po punomoćniku EMIL HAVKIĆ; ANTONIA DOBROTA MILENKOVIĆ zastupanog po punomoćniku EMIL HAVKIĆ; JASMINA ZELJAK zastupanog po punomoćniku EMIL HAVKIĆ; DAMIR COPIĆ zastupanog po punomoćniku EMIL HAVKIĆ; NEVENKA CUGLIN zastupanog po punomoćniku EMIL HAVKIĆ; SANDA SMOLJO BAZDULJ zastupanog po punomoćniku EMIL HAVKIĆ; ZRINKA GABELICA TOPLEK zastupanog po punomoćniku EMIL HAVKIĆ; GORAN ŠIKIĆ zastupanog po punomoćniku EMIL HAVKIĆ; IVA TODORIĆ zastupanog po punomoćniku EMIL HAVKIĆ; ROMINA PERITZ zastupanog po punomoćniku EMIL HAVKIĆ; SANJA DESPOT zastupanog po punomoćniku EMIL HAVKIĆ; BOJAN HARON MARKIĆEVIĆ zastupanog po punomoćniku EMIL HAVKIĆ; VLADIMIR MILINOVIĆ zastupanog po punomoćniku EMIL HAVKIĆ; MAJA GRBIĆ zastupanog po punomoćniku EMIL HAVKIĆ</izvorni_sadrzaj>
    <derivirana_varijabla naziv="DomainObject.Predmet.StrankaFormatedOIB_1">  ANAMARIJA KRONAST zastupanog po punomoćniku EMIL HAVKIĆ; BORIS STOJANOVIĆ zastupanog po punomoćniku EMIL HAVKIĆ; DAMIR ČIZMIN zastupanog po punomoćniku EMIL HAVKIĆ; ANA IVANIŠ zastupanog po punomoćniku EMIL HAVKIĆ; SAŠA VEJNOVIĆ zastupanog po punomoćniku EMIL HAVKIĆ; DAMIR JIRASEK zastupanog po punomoćniku EMIL HAVKIĆ; INA STUPALO zastupanog po punomoćniku EMIL HAVKIĆ; TIN HORVAT zastupanog po punomoćniku EMIL HAVKIĆ; SANDA SMOLJO BAZDULJ zastupanog po punomoćniku EMIL HAVKIĆ; DINKA PREMUŽIĆ zastupanog po punomoćniku EMIL HAVKIĆ; ANTONIA DOBROTA MILENKOVIĆ zastupanog po punomoćniku EMIL HAVKIĆ; JASMINA ZELJAK zastupanog po punomoćniku EMIL HAVKIĆ; DAMIR COPIĆ zastupanog po punomoćniku EMIL HAVKIĆ; NEVENKA CUGLIN zastupanog po punomoćniku EMIL HAVKIĆ; SANDA SMOLJO BAZDULJ zastupanog po punomoćniku EMIL HAVKIĆ; ZRINKA GABELICA TOPLEK zastupanog po punomoćniku EMIL HAVKIĆ; GORAN ŠIKIĆ zastupanog po punomoćniku EMIL HAVKIĆ; IVA TODORIĆ zastupanog po punomoćniku EMIL HAVKIĆ; ROMINA PERITZ zastupanog po punomoćniku EMIL HAVKIĆ; SANJA DESPOT zastupanog po punomoćniku EMIL HAVKIĆ; BOJAN HARON MARKIĆEVIĆ zastupanog po punomoćniku EMIL HAVKIĆ; VLADIMIR MILINOVIĆ zastupanog po punomoćniku EMIL HAVKIĆ; MAJA GRBIĆ zastupanog po punomoćniku EMIL HAVKIĆ</derivirana_varijabla>
  </DomainObject.Predmet.StrankaFormatedOIB>
  <DomainObject.Predmet.StrankaFormatedWithAdress>
    <izvorni_sadrzaj> ANAMARIJA KRONAST, Osječka 52, 10410 Velika Gorica zastupanog po punomoćniku EMIL HAVKIĆ; BORIS STOJANOVIĆ, VODNIKOVA 10, 10000 Zagreb zastupanog po punomoćniku EMIL HAVKIĆ; DAMIR ČIZMIN, NOVA VES 57B, 10000 Zagreb zastupanog po punomoćniku EMIL HAVKIĆ; ANA IVANIŠ, MESNIČKA 2, 10000 Zagreb zastupanog po punomoćniku EMIL HAVKIĆ; SAŠA VEJNOVIĆ, KREŠIMIRA KOVAČEVIĆA 6, 10360 Sesvete zastupanog po punomoćniku EMIL HAVKIĆ; DAMIR JIRASEK, SREDNJA GRMOŠČICA 7, 10000 Zagreb zastupanog po punomoćniku EMIL HAVKIĆ; INA STUPALO, ANTE TOPIĆ MIMARE 41, 10000 Zagreb zastupanog po punomoćniku EMIL HAVKIĆ; TIN HORVAT, CVJETNA CESTA 15, 10000 Zagreb zastupanog po punomoćniku EMIL HAVKIĆ; SANDA SMOLJO BAZDULJ, Storžička 4, 10000 Zagreb zastupanog po punomoćniku EMIL HAVKIĆ; DINKA PREMUŽIĆ, VESLAČKA 10, 10000 Zagreb zastupanog po punomoćniku EMIL HAVKIĆ; ANTONIA DOBROTA MILENKOVIĆ, BARUTANSKI JARAK 18, 10000 Zagreb zastupanog po punomoćniku EMIL HAVKIĆ; JASMINA ZELJAK, F.VRANČIĆA 4, 10000 Zagreb zastupanog po punomoćniku EMIL HAVKIĆ; DAMIR COPIĆ, ĐURE MOMOČINOVIĆA 1, 10000 Zagreb zastupanog po punomoćniku EMIL HAVKIĆ; NEVENKA CUGLIN, SAVSKA 106, 10316 Lijevi Dubrovčak zastupanog po punomoćniku EMIL HAVKIĆ; SANDA SMOLJO BAZDULJ, STORŽIČKA 2 B, 10000 Zagreb zastupanog po punomoćniku EMIL HAVKIĆ; ZRINKA GABELICA TOPLEK, MATIJE DIVKOVIĆA 12, 10000 Zagreb zastupanog po punomoćniku EMIL HAVKIĆ; GORAN ŠIKIĆ, VUČETIĆEV PRILAZ 1, 10000 Zagreb zastupanog po punomoćniku EMIL HAVKIĆ; IVA TODORIĆ, KIKIĆEVA 10, 10000 Zagreb zastupanog po punomoćniku EMIL HAVKIĆ; ROMINA PERITZ, BAUEROVA 22, 10000 Zagreb zastupanog po punomoćniku EMIL HAVKIĆ; SANJA DESPOT, V.GOTOVCA 4, 10000 Zagreb zastupanog po punomoćniku EMIL HAVKIĆ; BOJAN HARON MARKIĆEVIĆ, KNEZA BORNE 1, 10000 Zagreb zastupanog po punomoćniku EMIL HAVKIĆ; VLADIMIR MILINOVIĆ, MARKUŠEVEČKA 9, 10000 Zagreb zastupanog po punomoćniku EMIL HAVKIĆ; MAJA GRBIĆ, JEZERSKA 20 B, 10000 Zagreb zastupanog po punomoćniku EMIL HAVKIĆ</izvorni_sadrzaj>
    <derivirana_varijabla naziv="DomainObject.Predmet.StrankaFormatedWithAdress_1"> ANAMARIJA KRONAST, Osječka 52, 10410 Velika Gorica zastupanog po punomoćniku EMIL HAVKIĆ; BORIS STOJANOVIĆ, VODNIKOVA 10, 10000 Zagreb zastupanog po punomoćniku EMIL HAVKIĆ; DAMIR ČIZMIN, NOVA VES 57B, 10000 Zagreb zastupanog po punomoćniku EMIL HAVKIĆ; ANA IVANIŠ, MESNIČKA 2, 10000 Zagreb zastupanog po punomoćniku EMIL HAVKIĆ; SAŠA VEJNOVIĆ, KREŠIMIRA KOVAČEVIĆA 6, 10360 Sesvete zastupanog po punomoćniku EMIL HAVKIĆ; DAMIR JIRASEK, SREDNJA GRMOŠČICA 7, 10000 Zagreb zastupanog po punomoćniku EMIL HAVKIĆ; INA STUPALO, ANTE TOPIĆ MIMARE 41, 10000 Zagreb zastupanog po punomoćniku EMIL HAVKIĆ; TIN HORVAT, CVJETNA CESTA 15, 10000 Zagreb zastupanog po punomoćniku EMIL HAVKIĆ; SANDA SMOLJO BAZDULJ, Storžička 4, 10000 Zagreb zastupanog po punomoćniku EMIL HAVKIĆ; DINKA PREMUŽIĆ, VESLAČKA 10, 10000 Zagreb zastupanog po punomoćniku EMIL HAVKIĆ; ANTONIA DOBROTA MILENKOVIĆ, BARUTANSKI JARAK 18, 10000 Zagreb zastupanog po punomoćniku EMIL HAVKIĆ; JASMINA ZELJAK, F.VRANČIĆA 4, 10000 Zagreb zastupanog po punomoćniku EMIL HAVKIĆ; DAMIR COPIĆ, ĐURE MOMOČINOVIĆA 1, 10000 Zagreb zastupanog po punomoćniku EMIL HAVKIĆ; NEVENKA CUGLIN, SAVSKA 106, 10316 Lijevi Dubrovčak zastupanog po punomoćniku EMIL HAVKIĆ; SANDA SMOLJO BAZDULJ, STORŽIČKA 2 B, 10000 Zagreb zastupanog po punomoćniku EMIL HAVKIĆ; ZRINKA GABELICA TOPLEK, MATIJE DIVKOVIĆA 12, 10000 Zagreb zastupanog po punomoćniku EMIL HAVKIĆ; GORAN ŠIKIĆ, VUČETIĆEV PRILAZ 1, 10000 Zagreb zastupanog po punomoćniku EMIL HAVKIĆ; IVA TODORIĆ, KIKIĆEVA 10, 10000 Zagreb zastupanog po punomoćniku EMIL HAVKIĆ; ROMINA PERITZ, BAUEROVA 22, 10000 Zagreb zastupanog po punomoćniku EMIL HAVKIĆ; SANJA DESPOT, V.GOTOVCA 4, 10000 Zagreb zastupanog po punomoćniku EMIL HAVKIĆ; BOJAN HARON MARKIĆEVIĆ, KNEZA BORNE 1, 10000 Zagreb zastupanog po punomoćniku EMIL HAVKIĆ; VLADIMIR MILINOVIĆ, MARKUŠEVEČKA 9, 10000 Zagreb zastupanog po punomoćniku EMIL HAVKIĆ; MAJA GRBIĆ, JEZERSKA 20 B, 10000 Zagreb zastupanog po punomoćniku EMIL HAVKIĆ</derivirana_varijabla>
  </DomainObject.Predmet.StrankaFormatedWithAdress>
  <DomainObject.Predmet.StrankaFormatedWithAdressOIB>
    <izvorni_sadrzaj> ANAMARIJA KRONAST, Osječka 52, 10410 Velika Gorica zastupanog po punomoćniku EMIL HAVKIĆ; BORIS STOJANOVIĆ, VODNIKOVA 10, 10000 Zagreb zastupanog po punomoćniku EMIL HAVKIĆ; DAMIR ČIZMIN, NOVA VES 57B, 10000 Zagreb zastupanog po punomoćniku EMIL HAVKIĆ; ANA IVANIŠ, MESNIČKA 2, 10000 Zagreb zastupanog po punomoćniku EMIL HAVKIĆ; SAŠA VEJNOVIĆ, KREŠIMIRA KOVAČEVIĆA 6, 10360 Sesvete zastupanog po punomoćniku EMIL HAVKIĆ; DAMIR JIRASEK, SREDNJA GRMOŠČICA 7, 10000 Zagreb zastupanog po punomoćniku EMIL HAVKIĆ; INA STUPALO, ANTE TOPIĆ MIMARE 41, 10000 Zagreb zastupanog po punomoćniku EMIL HAVKIĆ; TIN HORVAT, CVJETNA CESTA 15, 10000 Zagreb zastupanog po punomoćniku EMIL HAVKIĆ; SANDA SMOLJO BAZDULJ, Storžička 4, 10000 Zagreb zastupanog po punomoćniku EMIL HAVKIĆ; DINKA PREMUŽIĆ, VESLAČKA 10, 10000 Zagreb zastupanog po punomoćniku EMIL HAVKIĆ; ANTONIA DOBROTA MILENKOVIĆ, BARUTANSKI JARAK 18, 10000 Zagreb zastupanog po punomoćniku EMIL HAVKIĆ; JASMINA ZELJAK, F.VRANČIĆA 4, 10000 Zagreb zastupanog po punomoćniku EMIL HAVKIĆ; DAMIR COPIĆ, ĐURE MOMOČINOVIĆA 1, 10000 Zagreb zastupanog po punomoćniku EMIL HAVKIĆ; NEVENKA CUGLIN, SAVSKA 106, 10316 Lijevi Dubrovčak zastupanog po punomoćniku EMIL HAVKIĆ; SANDA SMOLJO BAZDULJ, STORŽIČKA 2 B, 10000 Zagreb zastupanog po punomoćniku EMIL HAVKIĆ; ZRINKA GABELICA TOPLEK, MATIJE DIVKOVIĆA 12, 10000 Zagreb zastupanog po punomoćniku EMIL HAVKIĆ; GORAN ŠIKIĆ, VUČETIĆEV PRILAZ 1, 10000 Zagreb zastupanog po punomoćniku EMIL HAVKIĆ; IVA TODORIĆ, KIKIĆEVA 10, 10000 Zagreb zastupanog po punomoćniku EMIL HAVKIĆ; ROMINA PERITZ, BAUEROVA 22, 10000 Zagreb zastupanog po punomoćniku EMIL HAVKIĆ; SANJA DESPOT, V.GOTOVCA 4, 10000 Zagreb zastupanog po punomoćniku EMIL HAVKIĆ; BOJAN HARON MARKIĆEVIĆ, KNEZA BORNE 1, 10000 Zagreb zastupanog po punomoćniku EMIL HAVKIĆ; VLADIMIR MILINOVIĆ, MARKUŠEVEČKA 9, 10000 Zagreb zastupanog po punomoćniku EMIL HAVKIĆ; MAJA GRBIĆ, JEZERSKA 20 B, 10000 Zagreb zastupanog po punomoćniku EMIL HAVKIĆ</izvorni_sadrzaj>
    <derivirana_varijabla naziv="DomainObject.Predmet.StrankaFormatedWithAdressOIB_1"> ANAMARIJA KRONAST, Osječka 52, 10410 Velika Gorica zastupanog po punomoćniku EMIL HAVKIĆ; BORIS STOJANOVIĆ, VODNIKOVA 10, 10000 Zagreb zastupanog po punomoćniku EMIL HAVKIĆ; DAMIR ČIZMIN, NOVA VES 57B, 10000 Zagreb zastupanog po punomoćniku EMIL HAVKIĆ; ANA IVANIŠ, MESNIČKA 2, 10000 Zagreb zastupanog po punomoćniku EMIL HAVKIĆ; SAŠA VEJNOVIĆ, KREŠIMIRA KOVAČEVIĆA 6, 10360 Sesvete zastupanog po punomoćniku EMIL HAVKIĆ; DAMIR JIRASEK, SREDNJA GRMOŠČICA 7, 10000 Zagreb zastupanog po punomoćniku EMIL HAVKIĆ; INA STUPALO, ANTE TOPIĆ MIMARE 41, 10000 Zagreb zastupanog po punomoćniku EMIL HAVKIĆ; TIN HORVAT, CVJETNA CESTA 15, 10000 Zagreb zastupanog po punomoćniku EMIL HAVKIĆ; SANDA SMOLJO BAZDULJ, Storžička 4, 10000 Zagreb zastupanog po punomoćniku EMIL HAVKIĆ; DINKA PREMUŽIĆ, VESLAČKA 10, 10000 Zagreb zastupanog po punomoćniku EMIL HAVKIĆ; ANTONIA DOBROTA MILENKOVIĆ, BARUTANSKI JARAK 18, 10000 Zagreb zastupanog po punomoćniku EMIL HAVKIĆ; JASMINA ZELJAK, F.VRANČIĆA 4, 10000 Zagreb zastupanog po punomoćniku EMIL HAVKIĆ; DAMIR COPIĆ, ĐURE MOMOČINOVIĆA 1, 10000 Zagreb zastupanog po punomoćniku EMIL HAVKIĆ; NEVENKA CUGLIN, SAVSKA 106, 10316 Lijevi Dubrovčak zastupanog po punomoćniku EMIL HAVKIĆ; SANDA SMOLJO BAZDULJ, STORŽIČKA 2 B, 10000 Zagreb zastupanog po punomoćniku EMIL HAVKIĆ; ZRINKA GABELICA TOPLEK, MATIJE DIVKOVIĆA 12, 10000 Zagreb zastupanog po punomoćniku EMIL HAVKIĆ; GORAN ŠIKIĆ, VUČETIĆEV PRILAZ 1, 10000 Zagreb zastupanog po punomoćniku EMIL HAVKIĆ; IVA TODORIĆ, KIKIĆEVA 10, 10000 Zagreb zastupanog po punomoćniku EMIL HAVKIĆ; ROMINA PERITZ, BAUEROVA 22, 10000 Zagreb zastupanog po punomoćniku EMIL HAVKIĆ; SANJA DESPOT, V.GOTOVCA 4, 10000 Zagreb zastupanog po punomoćniku EMIL HAVKIĆ; BOJAN HARON MARKIĆEVIĆ, KNEZA BORNE 1, 10000 Zagreb zastupanog po punomoćniku EMIL HAVKIĆ; VLADIMIR MILINOVIĆ, MARKUŠEVEČKA 9, 10000 Zagreb zastupanog po punomoćniku EMIL HAVKIĆ; MAJA GRBIĆ, JEZERSKA 20 B, 10000 Zagreb zastupanog po punomoćniku EMIL HAVKIĆ</derivirana_varijabla>
  </DomainObject.Predmet.StrankaFormatedWithAdressOIB>
  <DomainObject.Predmet.StrankaWithAdress>
    <izvorni_sadrzaj>ANAMARIJA KRONAST Osječka 52,10410 Velika Gorica,BORIS STOJANOVIĆ VODNIKOVA 10,10000 Zagreb,DAMIR ČIZMIN NOVA VES 57B,10000 Zagreb,ANA IVANIŠ MESNIČKA 2,10000 Zagreb,SAŠA VEJNOVIĆ KREŠIMIRA KOVAČEVIĆA 6,10360 Sesvete,DAMIR JIRASEK SREDNJA GRMOŠČICA 7,10000 Zagreb,INA STUPALO ANTE TOPIĆ MIMARE 41,10000 Zagreb,TIN HORVAT CVJETNA CESTA 15,10000 Zagreb,SANDA SMOLJO BAZDULJ Storžička 4,10000 Zagreb,DINKA PREMUŽIĆ VESLAČKA 10,10000 Zagreb,ANTONIA DOBROTA MILENKOVIĆ BARUTANSKI JARAK 18,10000 Zagreb,JASMINA ZELJAK F.VRANČIĆA 4,10000 Zagreb,DAMIR COPIĆ ĐURE MOMOČINOVIĆA 1,10000 Zagreb,NEVENKA CUGLIN SAVSKA 106,10316 Lijevi Dubrovčak,SANDA SMOLJO BAZDULJ STORŽIČKA 2 B,10000 Zagreb,ZRINKA GABELICA TOPLEK MATIJE DIVKOVIĆA 12,10000 Zagreb,GORAN ŠIKIĆ VUČETIĆEV PRILAZ 1,10000 Zagreb,IVA TODORIĆ KIKIĆEVA 10,10000 Zagreb,ROMINA PERITZ BAUEROVA 22,10000 Zagreb,SANJA DESPOT V.GOTOVCA 4,10000 Zagreb,BOJAN HARON MARKIĆEVIĆ KNEZA BORNE 1,10000 Zagreb,VLADIMIR MILINOVIĆ MARKUŠEVEČKA 9,10000 Zagreb,MAJA GRBIĆ JEZERSKA 20 B,10000 Zagreb</izvorni_sadrzaj>
    <derivirana_varijabla naziv="DomainObject.Predmet.StrankaWithAdress_1">ANAMARIJA KRONAST Osječka 52,10410 Velika Gorica,BORIS STOJANOVIĆ VODNIKOVA 10,10000 Zagreb,DAMIR ČIZMIN NOVA VES 57B,10000 Zagreb,ANA IVANIŠ MESNIČKA 2,10000 Zagreb,SAŠA VEJNOVIĆ KREŠIMIRA KOVAČEVIĆA 6,10360 Sesvete,DAMIR JIRASEK SREDNJA GRMOŠČICA 7,10000 Zagreb,INA STUPALO ANTE TOPIĆ MIMARE 41,10000 Zagreb,TIN HORVAT CVJETNA CESTA 15,10000 Zagreb,SANDA SMOLJO BAZDULJ Storžička 4,10000 Zagreb,DINKA PREMUŽIĆ VESLAČKA 10,10000 Zagreb,ANTONIA DOBROTA MILENKOVIĆ BARUTANSKI JARAK 18,10000 Zagreb,JASMINA ZELJAK F.VRANČIĆA 4,10000 Zagreb,DAMIR COPIĆ ĐURE MOMOČINOVIĆA 1,10000 Zagreb,NEVENKA CUGLIN SAVSKA 106,10316 Lijevi Dubrovčak,SANDA SMOLJO BAZDULJ STORŽIČKA 2 B,10000 Zagreb,ZRINKA GABELICA TOPLEK MATIJE DIVKOVIĆA 12,10000 Zagreb,GORAN ŠIKIĆ VUČETIĆEV PRILAZ 1,10000 Zagreb,IVA TODORIĆ KIKIĆEVA 10,10000 Zagreb,ROMINA PERITZ BAUEROVA 22,10000 Zagreb,SANJA DESPOT V.GOTOVCA 4,10000 Zagreb,BOJAN HARON MARKIĆEVIĆ KNEZA BORNE 1,10000 Zagreb,VLADIMIR MILINOVIĆ MARKUŠEVEČKA 9,10000 Zagreb,MAJA GRBIĆ JEZERSKA 20 B,10000 Zagreb</derivirana_varijabla>
  </DomainObject.Predmet.StrankaWithAdress>
  <DomainObject.Predmet.StrankaWithAdressOIB>
    <izvorni_sadrzaj>ANAMARIJA KRONAST, Osječka 52,10410 Velika Gorica,BORIS STOJANOVIĆ, VODNIKOVA 10,10000 Zagreb,DAMIR ČIZMIN, NOVA VES 57B,10000 Zagreb,ANA IVANIŠ, MESNIČKA 2,10000 Zagreb,SAŠA VEJNOVIĆ, KREŠIMIRA KOVAČEVIĆA 6,10360 Sesvete,DAMIR JIRASEK, SREDNJA GRMOŠČICA 7,10000 Zagreb,INA STUPALO, ANTE TOPIĆ MIMARE 41,10000 Zagreb,TIN HORVAT, CVJETNA CESTA 15,10000 Zagreb,SANDA SMOLJO BAZDULJ, Storžička 4,10000 Zagreb,DINKA PREMUŽIĆ, VESLAČKA 10,10000 Zagreb,ANTONIA DOBROTA MILENKOVIĆ, BARUTANSKI JARAK 18,10000 Zagreb,JASMINA ZELJAK, F.VRANČIĆA 4,10000 Zagreb,DAMIR COPIĆ, ĐURE MOMOČINOVIĆA 1,10000 Zagreb,NEVENKA CUGLIN, SAVSKA 106,10316 Lijevi Dubrovčak,SANDA SMOLJO BAZDULJ, STORŽIČKA 2 B,10000 Zagreb,ZRINKA GABELICA TOPLEK, MATIJE DIVKOVIĆA 12,10000 Zagreb,GORAN ŠIKIĆ, VUČETIĆEV PRILAZ 1,10000 Zagreb,IVA TODORIĆ, KIKIĆEVA 10,10000 Zagreb,ROMINA PERITZ, BAUEROVA 22,10000 Zagreb,SANJA DESPOT, V.GOTOVCA 4,10000 Zagreb,BOJAN HARON MARKIĆEVIĆ, KNEZA BORNE 1,10000 Zagreb,VLADIMIR MILINOVIĆ, MARKUŠEVEČKA 9,10000 Zagreb,MAJA GRBIĆ, JEZERSKA 20 B,10000 Zagreb</izvorni_sadrzaj>
    <derivirana_varijabla naziv="DomainObject.Predmet.StrankaWithAdressOIB_1">ANAMARIJA KRONAST, Osječka 52,10410 Velika Gorica,BORIS STOJANOVIĆ, VODNIKOVA 10,10000 Zagreb,DAMIR ČIZMIN, NOVA VES 57B,10000 Zagreb,ANA IVANIŠ, MESNIČKA 2,10000 Zagreb,SAŠA VEJNOVIĆ, KREŠIMIRA KOVAČEVIĆA 6,10360 Sesvete,DAMIR JIRASEK, SREDNJA GRMOŠČICA 7,10000 Zagreb,INA STUPALO, ANTE TOPIĆ MIMARE 41,10000 Zagreb,TIN HORVAT, CVJETNA CESTA 15,10000 Zagreb,SANDA SMOLJO BAZDULJ, Storžička 4,10000 Zagreb,DINKA PREMUŽIĆ, VESLAČKA 10,10000 Zagreb,ANTONIA DOBROTA MILENKOVIĆ, BARUTANSKI JARAK 18,10000 Zagreb,JASMINA ZELJAK, F.VRANČIĆA 4,10000 Zagreb,DAMIR COPIĆ, ĐURE MOMOČINOVIĆA 1,10000 Zagreb,NEVENKA CUGLIN, SAVSKA 106,10316 Lijevi Dubrovčak,SANDA SMOLJO BAZDULJ, STORŽIČKA 2 B,10000 Zagreb,ZRINKA GABELICA TOPLEK, MATIJE DIVKOVIĆA 12,10000 Zagreb,GORAN ŠIKIĆ, VUČETIĆEV PRILAZ 1,10000 Zagreb,IVA TODORIĆ, KIKIĆEVA 10,10000 Zagreb,ROMINA PERITZ, BAUEROVA 22,10000 Zagreb,SANJA DESPOT, V.GOTOVCA 4,10000 Zagreb,BOJAN HARON MARKIĆEVIĆ, KNEZA BORNE 1,10000 Zagreb,VLADIMIR MILINOVIĆ, MARKUŠEVEČKA 9,10000 Zagreb,MAJA GRBIĆ, JEZERSKA 20 B,10000 Zagreb</derivirana_varijabla>
  </DomainObject.Predmet.StrankaWithAdressOIB>
  <DomainObject.Predmet.StrankaNazivFormated>
    <izvorni_sadrzaj>ANAMARIJA KRONAST,BORIS STOJANOVIĆ,DAMIR ČIZMIN,ANA IVANIŠ,SAŠA VEJNOVIĆ,DAMIR JIRASEK,INA STUPALO,TIN HORVAT,SANDA SMOLJO BAZDULJ,DINKA PREMUŽIĆ,ANTONIA DOBROTA MILENKOVIĆ,JASMINA ZELJAK,DAMIR COPIĆ,NEVENKA CUGLIN,SANDA SMOLJO BAZDULJ,ZRINKA GABELICA TOPLEK,GORAN ŠIKIĆ,IVA TODORIĆ,ROMINA PERITZ,SANJA DESPOT,BOJAN HARON MARKIĆEVIĆ,VLADIMIR MILINOVIĆ,MAJA GRBIĆ</izvorni_sadrzaj>
    <derivirana_varijabla naziv="DomainObject.Predmet.StrankaNazivFormated_1">ANAMARIJA KRONAST,BORIS STOJANOVIĆ,DAMIR ČIZMIN,ANA IVANIŠ,SAŠA VEJNOVIĆ,DAMIR JIRASEK,INA STUPALO,TIN HORVAT,SANDA SMOLJO BAZDULJ,DINKA PREMUŽIĆ,ANTONIA DOBROTA MILENKOVIĆ,JASMINA ZELJAK,DAMIR COPIĆ,NEVENKA CUGLIN,SANDA SMOLJO BAZDULJ,ZRINKA GABELICA TOPLEK,GORAN ŠIKIĆ,IVA TODORIĆ,ROMINA PERITZ,SANJA DESPOT,BOJAN HARON MARKIĆEVIĆ,VLADIMIR MILINOVIĆ,MAJA GRBIĆ</derivirana_varijabla>
  </DomainObject.Predmet.StrankaNazivFormated>
  <DomainObject.Predmet.StrankaNazivFormatedOIB>
    <izvorni_sadrzaj>ANAMARIJA KRONAST,BORIS STOJANOVIĆ,DAMIR ČIZMIN,ANA IVANIŠ,SAŠA VEJNOVIĆ,DAMIR JIRASEK,INA STUPALO,TIN HORVAT,SANDA SMOLJO BAZDULJ,DINKA PREMUŽIĆ,ANTONIA DOBROTA MILENKOVIĆ,JASMINA ZELJAK,DAMIR COPIĆ,NEVENKA CUGLIN,SANDA SMOLJO BAZDULJ,ZRINKA GABELICA TOPLEK,GORAN ŠIKIĆ,IVA TODORIĆ,ROMINA PERITZ,SANJA DESPOT,BOJAN HARON MARKIĆEVIĆ,VLADIMIR MILINOVIĆ,MAJA GRBIĆ</izvorni_sadrzaj>
    <derivirana_varijabla naziv="DomainObject.Predmet.StrankaNazivFormatedOIB_1">ANAMARIJA KRONAST,BORIS STOJANOVIĆ,DAMIR ČIZMIN,ANA IVANIŠ,SAŠA VEJNOVIĆ,DAMIR JIRASEK,INA STUPALO,TIN HORVAT,SANDA SMOLJO BAZDULJ,DINKA PREMUŽIĆ,ANTONIA DOBROTA MILENKOVIĆ,JASMINA ZELJAK,DAMIR COPIĆ,NEVENKA CUGLIN,SANDA SMOLJO BAZDULJ,ZRINKA GABELICA TOPLEK,GORAN ŠIKIĆ,IVA TODORIĆ,ROMINA PERITZ,SANJA DESPOT,BOJAN HARON MARKIĆEVIĆ,VLADIMIR MILINOVIĆ,MAJA GRBIĆ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ANAMARIJA KRONAST zastupanog po punomoćniku EMIL HAVKIĆ</item>
      <item>BORIS STOJANOVIĆ zastupanog po punomoćniku EMIL HAVKIĆ</item>
      <item>DAMIR ČIZMIN zastupanog po punomoćniku EMIL HAVKIĆ</item>
      <item>ANA IVANIŠ zastupanog po punomoćniku EMIL HAVKIĆ</item>
      <item>SAŠA VEJNOVIĆ zastupanog po punomoćniku EMIL HAVKIĆ</item>
      <item>DAMIR JIRASEK zastupanog po punomoćniku EMIL HAVKIĆ</item>
      <item>INA STUPALO zastupanog po punomoćniku EMIL HAVKIĆ</item>
      <item>TIN HORVAT zastupanog po punomoćniku EMIL HAVKIĆ</item>
      <item>SANDA SMOLJO BAZDULJ zastupanog po punomoćniku EMIL HAVKIĆ</item>
      <item>DINKA PREMUŽIĆ zastupanog po punomoćniku EMIL HAVKIĆ</item>
      <item>ANTONIA DOBROTA MILENKOVIĆ zastupanog po punomoćniku EMIL HAVKIĆ</item>
      <item>JASMINA ZELJAK zastupanog po punomoćniku EMIL HAVKIĆ</item>
      <item>DAMIR COPIĆ zastupanog po punomoćniku EMIL HAVKIĆ</item>
      <item>NEVENKA CUGLIN zastupanog po punomoćniku EMIL HAVKIĆ</item>
      <item>SANDA SMOLJO BAZDULJ zastupanog po punomoćniku EMIL HAVKIĆ</item>
      <item>ZRINKA GABELICA TOPLEK zastupanog po punomoćniku EMIL HAVKIĆ</item>
      <item>GORAN ŠIKIĆ zastupanog po punomoćniku EMIL HAVKIĆ</item>
      <item>IVA TODORIĆ zastupanog po punomoćniku EMIL HAVKIĆ</item>
      <item>ROMINA PERITZ zastupanog po punomoćniku EMIL HAVKIĆ</item>
      <item>SANJA DESPOT zastupanog po punomoćniku EMIL HAVKIĆ</item>
      <item>BOJAN HARON MARKIĆEVIĆ zastupanog po punomoćniku EMIL HAVKIĆ</item>
      <item>VLADIMIR MILINOVIĆ zastupanog po punomoćniku EMIL HAVKIĆ</item>
      <item>MAJA GRBIĆ zastupanog po punomoćniku EMIL HAVKIĆ</item>
    </izvorni_sadrzaj>
    <derivirana_varijabla naziv="DomainObject.Predmet.StrankaListFormated_1">
      <item>ANAMARIJA KRONAST zastupanog po punomoćniku EMIL HAVKIĆ</item>
      <item>BORIS STOJANOVIĆ zastupanog po punomoćniku EMIL HAVKIĆ</item>
      <item>DAMIR ČIZMIN zastupanog po punomoćniku EMIL HAVKIĆ</item>
      <item>ANA IVANIŠ zastupanog po punomoćniku EMIL HAVKIĆ</item>
      <item>SAŠA VEJNOVIĆ zastupanog po punomoćniku EMIL HAVKIĆ</item>
      <item>DAMIR JIRASEK zastupanog po punomoćniku EMIL HAVKIĆ</item>
      <item>INA STUPALO zastupanog po punomoćniku EMIL HAVKIĆ</item>
      <item>TIN HORVAT zastupanog po punomoćniku EMIL HAVKIĆ</item>
      <item>SANDA SMOLJO BAZDULJ zastupanog po punomoćniku EMIL HAVKIĆ</item>
      <item>DINKA PREMUŽIĆ zastupanog po punomoćniku EMIL HAVKIĆ</item>
      <item>ANTONIA DOBROTA MILENKOVIĆ zastupanog po punomoćniku EMIL HAVKIĆ</item>
      <item>JASMINA ZELJAK zastupanog po punomoćniku EMIL HAVKIĆ</item>
      <item>DAMIR COPIĆ zastupanog po punomoćniku EMIL HAVKIĆ</item>
      <item>NEVENKA CUGLIN zastupanog po punomoćniku EMIL HAVKIĆ</item>
      <item>SANDA SMOLJO BAZDULJ zastupanog po punomoćniku EMIL HAVKIĆ</item>
      <item>ZRINKA GABELICA TOPLEK zastupanog po punomoćniku EMIL HAVKIĆ</item>
      <item>GORAN ŠIKIĆ zastupanog po punomoćniku EMIL HAVKIĆ</item>
      <item>IVA TODORIĆ zastupanog po punomoćniku EMIL HAVKIĆ</item>
      <item>ROMINA PERITZ zastupanog po punomoćniku EMIL HAVKIĆ</item>
      <item>SANJA DESPOT zastupanog po punomoćniku EMIL HAVKIĆ</item>
      <item>BOJAN HARON MARKIĆEVIĆ zastupanog po punomoćniku EMIL HAVKIĆ</item>
      <item>VLADIMIR MILINOVIĆ zastupanog po punomoćniku EMIL HAVKIĆ</item>
      <item>MAJA GRBIĆ zastupanog po punomoćniku EMIL HAVKIĆ</item>
    </derivirana_varijabla>
  </DomainObject.Predmet.StrankaListFormated>
  <DomainObject.Predmet.StrankaListFormatedOIB>
    <izvorni_sadrzaj>
      <item>ANAMARIJA KRONAST zastupanog po punomoćniku EMIL HAVKIĆ</item>
      <item>BORIS STOJANOVIĆ zastupanog po punomoćniku EMIL HAVKIĆ</item>
      <item>DAMIR ČIZMIN zastupanog po punomoćniku EMIL HAVKIĆ</item>
      <item>ANA IVANIŠ zastupanog po punomoćniku EMIL HAVKIĆ</item>
      <item>SAŠA VEJNOVIĆ zastupanog po punomoćniku EMIL HAVKIĆ</item>
      <item>DAMIR JIRASEK zastupanog po punomoćniku EMIL HAVKIĆ</item>
      <item>INA STUPALO zastupanog po punomoćniku EMIL HAVKIĆ</item>
      <item>TIN HORVAT zastupanog po punomoćniku EMIL HAVKIĆ</item>
      <item>SANDA SMOLJO BAZDULJ zastupanog po punomoćniku EMIL HAVKIĆ</item>
      <item>DINKA PREMUŽIĆ zastupanog po punomoćniku EMIL HAVKIĆ</item>
      <item>ANTONIA DOBROTA MILENKOVIĆ zastupanog po punomoćniku EMIL HAVKIĆ</item>
      <item>JASMINA ZELJAK zastupanog po punomoćniku EMIL HAVKIĆ</item>
      <item>DAMIR COPIĆ zastupanog po punomoćniku EMIL HAVKIĆ</item>
      <item>NEVENKA CUGLIN zastupanog po punomoćniku EMIL HAVKIĆ</item>
      <item>SANDA SMOLJO BAZDULJ zastupanog po punomoćniku EMIL HAVKIĆ</item>
      <item>ZRINKA GABELICA TOPLEK zastupanog po punomoćniku EMIL HAVKIĆ</item>
      <item>GORAN ŠIKIĆ zastupanog po punomoćniku EMIL HAVKIĆ</item>
      <item>IVA TODORIĆ zastupanog po punomoćniku EMIL HAVKIĆ</item>
      <item>ROMINA PERITZ zastupanog po punomoćniku EMIL HAVKIĆ</item>
      <item>SANJA DESPOT zastupanog po punomoćniku EMIL HAVKIĆ</item>
      <item>BOJAN HARON MARKIĆEVIĆ zastupanog po punomoćniku EMIL HAVKIĆ</item>
      <item>VLADIMIR MILINOVIĆ zastupanog po punomoćniku EMIL HAVKIĆ</item>
      <item>MAJA GRBIĆ zastupanog po punomoćniku EMIL HAVKIĆ</item>
    </izvorni_sadrzaj>
    <derivirana_varijabla naziv="DomainObject.Predmet.StrankaListFormatedOIB_1">
      <item>ANAMARIJA KRONAST zastupanog po punomoćniku EMIL HAVKIĆ</item>
      <item>BORIS STOJANOVIĆ zastupanog po punomoćniku EMIL HAVKIĆ</item>
      <item>DAMIR ČIZMIN zastupanog po punomoćniku EMIL HAVKIĆ</item>
      <item>ANA IVANIŠ zastupanog po punomoćniku EMIL HAVKIĆ</item>
      <item>SAŠA VEJNOVIĆ zastupanog po punomoćniku EMIL HAVKIĆ</item>
      <item>DAMIR JIRASEK zastupanog po punomoćniku EMIL HAVKIĆ</item>
      <item>INA STUPALO zastupanog po punomoćniku EMIL HAVKIĆ</item>
      <item>TIN HORVAT zastupanog po punomoćniku EMIL HAVKIĆ</item>
      <item>SANDA SMOLJO BAZDULJ zastupanog po punomoćniku EMIL HAVKIĆ</item>
      <item>DINKA PREMUŽIĆ zastupanog po punomoćniku EMIL HAVKIĆ</item>
      <item>ANTONIA DOBROTA MILENKOVIĆ zastupanog po punomoćniku EMIL HAVKIĆ</item>
      <item>JASMINA ZELJAK zastupanog po punomoćniku EMIL HAVKIĆ</item>
      <item>DAMIR COPIĆ zastupanog po punomoćniku EMIL HAVKIĆ</item>
      <item>NEVENKA CUGLIN zastupanog po punomoćniku EMIL HAVKIĆ</item>
      <item>SANDA SMOLJO BAZDULJ zastupanog po punomoćniku EMIL HAVKIĆ</item>
      <item>ZRINKA GABELICA TOPLEK zastupanog po punomoćniku EMIL HAVKIĆ</item>
      <item>GORAN ŠIKIĆ zastupanog po punomoćniku EMIL HAVKIĆ</item>
      <item>IVA TODORIĆ zastupanog po punomoćniku EMIL HAVKIĆ</item>
      <item>ROMINA PERITZ zastupanog po punomoćniku EMIL HAVKIĆ</item>
      <item>SANJA DESPOT zastupanog po punomoćniku EMIL HAVKIĆ</item>
      <item>BOJAN HARON MARKIĆEVIĆ zastupanog po punomoćniku EMIL HAVKIĆ</item>
      <item>VLADIMIR MILINOVIĆ zastupanog po punomoćniku EMIL HAVKIĆ</item>
      <item>MAJA GRBIĆ zastupanog po punomoćniku EMIL HAVKIĆ</item>
    </derivirana_varijabla>
  </DomainObject.Predmet.StrankaListFormatedOIB>
  <DomainObject.Predmet.StrankaListFormatedWithAdress>
    <izvorni_sadrzaj>
      <item>ANAMARIJA KRONAST, Osječka 52, 10410 Velika Gorica zastupanog po punomoćniku EMIL HAVKIĆ</item>
      <item>BORIS STOJANOVIĆ, VODNIKOVA 10, 10000 Zagreb zastupanog po punomoćniku EMIL HAVKIĆ</item>
      <item>DAMIR ČIZMIN, NOVA VES 57B, 10000 Zagreb zastupanog po punomoćniku EMIL HAVKIĆ</item>
      <item>ANA IVANIŠ, MESNIČKA 2, 10000 Zagreb zastupanog po punomoćniku EMIL HAVKIĆ</item>
      <item>SAŠA VEJNOVIĆ, KREŠIMIRA KOVAČEVIĆA 6, 10360 Sesvete zastupanog po punomoćniku EMIL HAVKIĆ</item>
      <item>DAMIR JIRASEK, SREDNJA GRMOŠČICA 7, 10000 Zagreb zastupanog po punomoćniku EMIL HAVKIĆ</item>
      <item>INA STUPALO, ANTE TOPIĆ MIMARE 41, 10000 Zagreb zastupanog po punomoćniku EMIL HAVKIĆ</item>
      <item>TIN HORVAT, CVJETNA CESTA 15, 10000 Zagreb zastupanog po punomoćniku EMIL HAVKIĆ</item>
      <item>SANDA SMOLJO BAZDULJ, Storžička 4, 10000 Zagreb zastupanog po punomoćniku EMIL HAVKIĆ</item>
      <item>DINKA PREMUŽIĆ, VESLAČKA 10, 10000 Zagreb zastupanog po punomoćniku EMIL HAVKIĆ</item>
      <item>ANTONIA DOBROTA MILENKOVIĆ, BARUTANSKI JARAK 18, 10000 Zagreb zastupanog po punomoćniku EMIL HAVKIĆ</item>
      <item>JASMINA ZELJAK, F.VRANČIĆA 4, 10000 Zagreb zastupanog po punomoćniku EMIL HAVKIĆ</item>
      <item>DAMIR COPIĆ, ĐURE MOMOČINOVIĆA 1, 10000 Zagreb zastupanog po punomoćniku EMIL HAVKIĆ</item>
      <item>NEVENKA CUGLIN, SAVSKA 106, 10316 Lijevi Dubrovčak zastupanog po punomoćniku EMIL HAVKIĆ</item>
      <item>SANDA SMOLJO BAZDULJ, STORŽIČKA 2 B, 10000 Zagreb zastupanog po punomoćniku EMIL HAVKIĆ</item>
      <item>ZRINKA GABELICA TOPLEK, MATIJE DIVKOVIĆA 12, 10000 Zagreb zastupanog po punomoćniku EMIL HAVKIĆ</item>
      <item>GORAN ŠIKIĆ, VUČETIĆEV PRILAZ 1, 10000 Zagreb zastupanog po punomoćniku EMIL HAVKIĆ</item>
      <item>IVA TODORIĆ, KIKIĆEVA 10, 10000 Zagreb zastupanog po punomoćniku EMIL HAVKIĆ</item>
      <item>ROMINA PERITZ, BAUEROVA 22, 10000 Zagreb zastupanog po punomoćniku EMIL HAVKIĆ</item>
      <item>SANJA DESPOT, V.GOTOVCA 4, 10000 Zagreb zastupanog po punomoćniku EMIL HAVKIĆ</item>
      <item>BOJAN HARON MARKIĆEVIĆ, KNEZA BORNE 1, 10000 Zagreb zastupanog po punomoćniku EMIL HAVKIĆ</item>
      <item>VLADIMIR MILINOVIĆ, MARKUŠEVEČKA 9, 10000 Zagreb zastupanog po punomoćniku EMIL HAVKIĆ</item>
      <item>MAJA GRBIĆ, JEZERSKA 20 B, 10000 Zagreb zastupanog po punomoćniku EMIL HAVKIĆ</item>
    </izvorni_sadrzaj>
    <derivirana_varijabla naziv="DomainObject.Predmet.StrankaListFormatedWithAdress_1">
      <item>ANAMARIJA KRONAST, Osječka 52, 10410 Velika Gorica zastupanog po punomoćniku EMIL HAVKIĆ</item>
      <item>BORIS STOJANOVIĆ, VODNIKOVA 10, 10000 Zagreb zastupanog po punomoćniku EMIL HAVKIĆ</item>
      <item>DAMIR ČIZMIN, NOVA VES 57B, 10000 Zagreb zastupanog po punomoćniku EMIL HAVKIĆ</item>
      <item>ANA IVANIŠ, MESNIČKA 2, 10000 Zagreb zastupanog po punomoćniku EMIL HAVKIĆ</item>
      <item>SAŠA VEJNOVIĆ, KREŠIMIRA KOVAČEVIĆA 6, 10360 Sesvete zastupanog po punomoćniku EMIL HAVKIĆ</item>
      <item>DAMIR JIRASEK, SREDNJA GRMOŠČICA 7, 10000 Zagreb zastupanog po punomoćniku EMIL HAVKIĆ</item>
      <item>INA STUPALO, ANTE TOPIĆ MIMARE 41, 10000 Zagreb zastupanog po punomoćniku EMIL HAVKIĆ</item>
      <item>TIN HORVAT, CVJETNA CESTA 15, 10000 Zagreb zastupanog po punomoćniku EMIL HAVKIĆ</item>
      <item>SANDA SMOLJO BAZDULJ, Storžička 4, 10000 Zagreb zastupanog po punomoćniku EMIL HAVKIĆ</item>
      <item>DINKA PREMUŽIĆ, VESLAČKA 10, 10000 Zagreb zastupanog po punomoćniku EMIL HAVKIĆ</item>
      <item>ANTONIA DOBROTA MILENKOVIĆ, BARUTANSKI JARAK 18, 10000 Zagreb zastupanog po punomoćniku EMIL HAVKIĆ</item>
      <item>JASMINA ZELJAK, F.VRANČIĆA 4, 10000 Zagreb zastupanog po punomoćniku EMIL HAVKIĆ</item>
      <item>DAMIR COPIĆ, ĐURE MOMOČINOVIĆA 1, 10000 Zagreb zastupanog po punomoćniku EMIL HAVKIĆ</item>
      <item>NEVENKA CUGLIN, SAVSKA 106, 10316 Lijevi Dubrovčak zastupanog po punomoćniku EMIL HAVKIĆ</item>
      <item>SANDA SMOLJO BAZDULJ, STORŽIČKA 2 B, 10000 Zagreb zastupanog po punomoćniku EMIL HAVKIĆ</item>
      <item>ZRINKA GABELICA TOPLEK, MATIJE DIVKOVIĆA 12, 10000 Zagreb zastupanog po punomoćniku EMIL HAVKIĆ</item>
      <item>GORAN ŠIKIĆ, VUČETIĆEV PRILAZ 1, 10000 Zagreb zastupanog po punomoćniku EMIL HAVKIĆ</item>
      <item>IVA TODORIĆ, KIKIĆEVA 10, 10000 Zagreb zastupanog po punomoćniku EMIL HAVKIĆ</item>
      <item>ROMINA PERITZ, BAUEROVA 22, 10000 Zagreb zastupanog po punomoćniku EMIL HAVKIĆ</item>
      <item>SANJA DESPOT, V.GOTOVCA 4, 10000 Zagreb zastupanog po punomoćniku EMIL HAVKIĆ</item>
      <item>BOJAN HARON MARKIĆEVIĆ, KNEZA BORNE 1, 10000 Zagreb zastupanog po punomoćniku EMIL HAVKIĆ</item>
      <item>VLADIMIR MILINOVIĆ, MARKUŠEVEČKA 9, 10000 Zagreb zastupanog po punomoćniku EMIL HAVKIĆ</item>
      <item>MAJA GRBIĆ, JEZERSKA 20 B, 10000 Zagreb zastupanog po punomoćniku EMIL HAVKIĆ</item>
    </derivirana_varijabla>
  </DomainObject.Predmet.StrankaListFormatedWithAdress>
  <DomainObject.Predmet.StrankaListFormatedWithAdressOIB>
    <izvorni_sadrzaj>
      <item>ANAMARIJA KRONAST, Osječka 52, 10410 Velika Gorica zastupanog po punomoćniku EMIL HAVKIĆ</item>
      <item>BORIS STOJANOVIĆ, VODNIKOVA 10, 10000 Zagreb zastupanog po punomoćniku EMIL HAVKIĆ</item>
      <item>DAMIR ČIZMIN, NOVA VES 57B, 10000 Zagreb zastupanog po punomoćniku EMIL HAVKIĆ</item>
      <item>ANA IVANIŠ, MESNIČKA 2, 10000 Zagreb zastupanog po punomoćniku EMIL HAVKIĆ</item>
      <item>SAŠA VEJNOVIĆ, KREŠIMIRA KOVAČEVIĆA 6, 10360 Sesvete zastupanog po punomoćniku EMIL HAVKIĆ</item>
      <item>DAMIR JIRASEK, SREDNJA GRMOŠČICA 7, 10000 Zagreb zastupanog po punomoćniku EMIL HAVKIĆ</item>
      <item>INA STUPALO, ANTE TOPIĆ MIMARE 41, 10000 Zagreb zastupanog po punomoćniku EMIL HAVKIĆ</item>
      <item>TIN HORVAT, CVJETNA CESTA 15, 10000 Zagreb zastupanog po punomoćniku EMIL HAVKIĆ</item>
      <item>SANDA SMOLJO BAZDULJ, Storžička 4, 10000 Zagreb zastupanog po punomoćniku EMIL HAVKIĆ</item>
      <item>DINKA PREMUŽIĆ, VESLAČKA 10, 10000 Zagreb zastupanog po punomoćniku EMIL HAVKIĆ</item>
      <item>ANTONIA DOBROTA MILENKOVIĆ, BARUTANSKI JARAK 18, 10000 Zagreb zastupanog po punomoćniku EMIL HAVKIĆ</item>
      <item>JASMINA ZELJAK, F.VRANČIĆA 4, 10000 Zagreb zastupanog po punomoćniku EMIL HAVKIĆ</item>
      <item>DAMIR COPIĆ, ĐURE MOMOČINOVIĆA 1, 10000 Zagreb zastupanog po punomoćniku EMIL HAVKIĆ</item>
      <item>NEVENKA CUGLIN, SAVSKA 106, 10316 Lijevi Dubrovčak zastupanog po punomoćniku EMIL HAVKIĆ</item>
      <item>SANDA SMOLJO BAZDULJ, STORŽIČKA 2 B, 10000 Zagreb zastupanog po punomoćniku EMIL HAVKIĆ</item>
      <item>ZRINKA GABELICA TOPLEK, MATIJE DIVKOVIĆA 12, 10000 Zagreb zastupanog po punomoćniku EMIL HAVKIĆ</item>
      <item>GORAN ŠIKIĆ, VUČETIĆEV PRILAZ 1, 10000 Zagreb zastupanog po punomoćniku EMIL HAVKIĆ</item>
      <item>IVA TODORIĆ, KIKIĆEVA 10, 10000 Zagreb zastupanog po punomoćniku EMIL HAVKIĆ</item>
      <item>ROMINA PERITZ, BAUEROVA 22, 10000 Zagreb zastupanog po punomoćniku EMIL HAVKIĆ</item>
      <item>SANJA DESPOT, V.GOTOVCA 4, 10000 Zagreb zastupanog po punomoćniku EMIL HAVKIĆ</item>
      <item>BOJAN HARON MARKIĆEVIĆ, KNEZA BORNE 1, 10000 Zagreb zastupanog po punomoćniku EMIL HAVKIĆ</item>
      <item>VLADIMIR MILINOVIĆ, MARKUŠEVEČKA 9, 10000 Zagreb zastupanog po punomoćniku EMIL HAVKIĆ</item>
      <item>MAJA GRBIĆ, JEZERSKA 20 B, 10000 Zagreb zastupanog po punomoćniku EMIL HAVKIĆ</item>
    </izvorni_sadrzaj>
    <derivirana_varijabla naziv="DomainObject.Predmet.StrankaListFormatedWithAdressOIB_1">
      <item>ANAMARIJA KRONAST, Osječka 52, 10410 Velika Gorica zastupanog po punomoćniku EMIL HAVKIĆ</item>
      <item>BORIS STOJANOVIĆ, VODNIKOVA 10, 10000 Zagreb zastupanog po punomoćniku EMIL HAVKIĆ</item>
      <item>DAMIR ČIZMIN, NOVA VES 57B, 10000 Zagreb zastupanog po punomoćniku EMIL HAVKIĆ</item>
      <item>ANA IVANIŠ, MESNIČKA 2, 10000 Zagreb zastupanog po punomoćniku EMIL HAVKIĆ</item>
      <item>SAŠA VEJNOVIĆ, KREŠIMIRA KOVAČEVIĆA 6, 10360 Sesvete zastupanog po punomoćniku EMIL HAVKIĆ</item>
      <item>DAMIR JIRASEK, SREDNJA GRMOŠČICA 7, 10000 Zagreb zastupanog po punomoćniku EMIL HAVKIĆ</item>
      <item>INA STUPALO, ANTE TOPIĆ MIMARE 41, 10000 Zagreb zastupanog po punomoćniku EMIL HAVKIĆ</item>
      <item>TIN HORVAT, CVJETNA CESTA 15, 10000 Zagreb zastupanog po punomoćniku EMIL HAVKIĆ</item>
      <item>SANDA SMOLJO BAZDULJ, Storžička 4, 10000 Zagreb zastupanog po punomoćniku EMIL HAVKIĆ</item>
      <item>DINKA PREMUŽIĆ, VESLAČKA 10, 10000 Zagreb zastupanog po punomoćniku EMIL HAVKIĆ</item>
      <item>ANTONIA DOBROTA MILENKOVIĆ, BARUTANSKI JARAK 18, 10000 Zagreb zastupanog po punomoćniku EMIL HAVKIĆ</item>
      <item>JASMINA ZELJAK, F.VRANČIĆA 4, 10000 Zagreb zastupanog po punomoćniku EMIL HAVKIĆ</item>
      <item>DAMIR COPIĆ, ĐURE MOMOČINOVIĆA 1, 10000 Zagreb zastupanog po punomoćniku EMIL HAVKIĆ</item>
      <item>NEVENKA CUGLIN, SAVSKA 106, 10316 Lijevi Dubrovčak zastupanog po punomoćniku EMIL HAVKIĆ</item>
      <item>SANDA SMOLJO BAZDULJ, STORŽIČKA 2 B, 10000 Zagreb zastupanog po punomoćniku EMIL HAVKIĆ</item>
      <item>ZRINKA GABELICA TOPLEK, MATIJE DIVKOVIĆA 12, 10000 Zagreb zastupanog po punomoćniku EMIL HAVKIĆ</item>
      <item>GORAN ŠIKIĆ, VUČETIĆEV PRILAZ 1, 10000 Zagreb zastupanog po punomoćniku EMIL HAVKIĆ</item>
      <item>IVA TODORIĆ, KIKIĆEVA 10, 10000 Zagreb zastupanog po punomoćniku EMIL HAVKIĆ</item>
      <item>ROMINA PERITZ, BAUEROVA 22, 10000 Zagreb zastupanog po punomoćniku EMIL HAVKIĆ</item>
      <item>SANJA DESPOT, V.GOTOVCA 4, 10000 Zagreb zastupanog po punomoćniku EMIL HAVKIĆ</item>
      <item>BOJAN HARON MARKIĆEVIĆ, KNEZA BORNE 1, 10000 Zagreb zastupanog po punomoćniku EMIL HAVKIĆ</item>
      <item>VLADIMIR MILINOVIĆ, MARKUŠEVEČKA 9, 10000 Zagreb zastupanog po punomoćniku EMIL HAVKIĆ</item>
      <item>MAJA GRBIĆ, JEZERSKA 20 B, 10000 Zagreb zastupanog po punomoćniku EMIL HAVKIĆ</item>
    </derivirana_varijabla>
  </DomainObject.Predmet.StrankaListFormatedWithAdressOIB>
  <DomainObject.Predmet.StrankaListNazivFormated>
    <izvorni_sadrzaj>
      <item>ANAMARIJA KRONAST</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GORAN ŠIKIĆ</item>
      <item>IVA TODORIĆ</item>
      <item>ROMINA PERITZ</item>
      <item>SANJA DESPOT</item>
      <item>BOJAN HARON MARKIĆEVIĆ</item>
      <item>VLADIMIR MILINOVIĆ</item>
      <item>MAJA GRBIĆ</item>
    </izvorni_sadrzaj>
    <derivirana_varijabla naziv="DomainObject.Predmet.StrankaListNazivFormated_1">
      <item>ANAMARIJA KRONAST</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GORAN ŠIKIĆ</item>
      <item>IVA TODORIĆ</item>
      <item>ROMINA PERITZ</item>
      <item>SANJA DESPOT</item>
      <item>BOJAN HARON MARKIĆEVIĆ</item>
      <item>VLADIMIR MILINOVIĆ</item>
      <item>MAJA GRBIĆ</item>
    </derivirana_varijabla>
  </DomainObject.Predmet.StrankaListNazivFormated>
  <DomainObject.Predmet.StrankaListNazivFormatedOIB>
    <izvorni_sadrzaj>
      <item>ANAMARIJA KRONAST</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GORAN ŠIKIĆ</item>
      <item>IVA TODORIĆ</item>
      <item>ROMINA PERITZ</item>
      <item>SANJA DESPOT</item>
      <item>BOJAN HARON MARKIĆEVIĆ</item>
      <item>VLADIMIR MILINOVIĆ</item>
      <item>MAJA GRBIĆ</item>
    </izvorni_sadrzaj>
    <derivirana_varijabla naziv="DomainObject.Predmet.StrankaListNazivFormatedOIB_1">
      <item>ANAMARIJA KRONAST</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GORAN ŠIKIĆ</item>
      <item>IVA TODORIĆ</item>
      <item>ROMINA PERITZ</item>
      <item>SANJA DESPOT</item>
      <item>BOJAN HARON MARKIĆEVIĆ</item>
      <item>VLADIMIR MILINOVIĆ</item>
      <item>MAJA GRBIĆ</item>
    </derivirana_varijabla>
  </DomainObject.Predmet.StrankaListNazivFormatedOIB>
  <DomainObject.Predmet.ProtuStrankaListFormated>
    <izvorni_sadrzaj>
      <item>MIRAN DAN d.o.o. zastupanog po punomoćniku Marjan Jurleka</item>
    </izvorni_sadrzaj>
    <derivirana_varijabla naziv="DomainObject.Predmet.ProtuStrankaListFormated_1">
      <item>MIRAN DAN d.o.o. zastupanog po punomoćniku Marjan Jurleka</item>
    </derivirana_varijabla>
  </DomainObject.Predmet.ProtuStrankaListFormated>
  <DomainObject.Predmet.ProtuStrankaListFormatedOIB>
    <izvorni_sadrzaj>
      <item>MIRAN DAN d.o.o., OIB 24744407386 zastupanog po punomoćniku Marjan Jurleka</item>
    </izvorni_sadrzaj>
    <derivirana_varijabla naziv="DomainObject.Predmet.ProtuStrankaListFormatedOIB_1">
      <item>MIRAN DAN d.o.o., OIB 24744407386 zastupanog po punomoćniku Marjan Jurleka</item>
    </derivirana_varijabla>
  </DomainObject.Predmet.ProtuStrankaListFormatedOIB>
  <DomainObject.Predmet.ProtuStrankaListFormatedWithAdress>
    <izvorni_sadrzaj>
      <item>MIRAN DAN d.o.o., Janka Rakuše 4, 10000 Zagreb zastupanog po punomoćniku Marjan Jurleka</item>
    </izvorni_sadrzaj>
    <derivirana_varijabla naziv="DomainObject.Predmet.ProtuStrankaListFormatedWithAdress_1">
      <item>MIRAN DAN d.o.o., Janka Rakuše 4, 10000 Zagreb zastupanog po punomoćniku Marjan Jurleka</item>
    </derivirana_varijabla>
  </DomainObject.Predmet.ProtuStrankaListFormatedWithAdress>
  <DomainObject.Predmet.ProtuStrankaListFormatedWithAdressOIB>
    <izvorni_sadrzaj>
      <item>MIRAN DAN d.o.o., OIB 24744407386, Janka Rakuše 4, 10000 Zagreb zastupanog po punomoćniku Marjan Jurleka</item>
    </izvorni_sadrzaj>
    <derivirana_varijabla naziv="DomainObject.Predmet.ProtuStrankaListFormatedWithAdressOIB_1">
      <item>MIRAN DAN d.o.o., OIB 24744407386, Janka Rakuše 4, 10000 Zagreb zastupanog po punomoćniku Marjan Jurleka</item>
    </derivirana_varijabla>
  </DomainObject.Predmet.ProtuStrankaListFormatedWithAdressOIB>
  <DomainObject.Predmet.ProtuStrankaListNazivFormated>
    <izvorni_sadrzaj>
      <item>MIRAN DAN d.o.o.</item>
    </izvorni_sadrzaj>
    <derivirana_varijabla naziv="DomainObject.Predmet.ProtuStrankaListNazivFormated_1">
      <item>MIRAN DAN d.o.o.</item>
    </derivirana_varijabla>
  </DomainObject.Predmet.ProtuStrankaListNazivFormated>
  <DomainObject.Predmet.ProtuStrankaListNazivFormatedOIB>
    <izvorni_sadrzaj>
      <item>MIRAN DAN d.o.o., OIB 24744407386</item>
    </izvorni_sadrzaj>
    <derivirana_varijabla naziv="DomainObject.Predmet.ProtuStrankaListNazivFormatedOIB_1">
      <item>MIRAN DAN d.o.o., OIB 24744407386</item>
    </derivirana_varijabla>
  </DomainObject.Predmet.ProtuStrankaListNazivFormatedOIB>
  <DomainObject.Predmet.OstaliListFormated>
    <izvorni_sadrzaj>
      <item>EMIL HAVKIĆ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punomoćnik sudionika u postupku MIRAN DAN d.o.o.</item>
      <item>Erste&amp;Steiermaerkische bank d.d.</item>
      <item>FINA ZAGREB</item>
      <item>Marinko Paić</item>
    </izvorni_sadrzaj>
    <derivirana_varijabla naziv="DomainObject.Predmet.OstaliListFormated_1">
      <item>EMIL HAVKIĆ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punomoćnik sudionika u postupku MIRAN DAN d.o.o.</item>
      <item>Erste&amp;Steiermaerkische bank d.d.</item>
      <item>FINA ZAGREB</item>
      <item>Marinko Paić</item>
    </derivirana_varijabla>
  </DomainObject.Predmet.OstaliListFormated>
  <DomainObject.Predmet.OstaliListFormatedOIB>
    <izvorni_sadrzaj>
      <item>EMIL HAVKIĆ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punomoćnik sudionika u postupku MIRAN DAN d.o.o.</item>
      <item>Erste&amp;Steiermaerkische bank d.d.</item>
      <item>FINA ZAGREB</item>
      <item>Marinko Paić</item>
    </izvorni_sadrzaj>
    <derivirana_varijabla naziv="DomainObject.Predmet.OstaliListFormatedOIB_1">
      <item>EMIL HAVKIĆ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punomoćnik sudionika u postupku MIRAN DAN d.o.o.</item>
      <item>Erste&amp;Steiermaerkische bank d.d.</item>
      <item>FINA ZAGREB</item>
      <item>Marinko Paić</item>
    </derivirana_varijabla>
  </DomainObject.Predmet.OstaliListFormatedOIB>
  <DomainObject.Predmet.OstaliListFormatedWithAdress>
    <izvorni_sadrzaj>
      <item>EMIL HAVKIĆ, Ružmarinka 31/II, 10000 Zagreb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Janka Rakuše 4, 10000 Zagreb punomoćnik sudionika u postupku MIRAN DAN d.o.o.</item>
      <item>Erste&amp;Steiermaerkische bank d.d., Jadranski trg 3a, 51000 Rijeka</item>
      <item>FINA ZAGREB, 10000 Zagreb</item>
      <item>Marinko Paić, Zaharova 3, 10000 Zagreb</item>
    </izvorni_sadrzaj>
    <derivirana_varijabla naziv="DomainObject.Predmet.OstaliListFormatedWithAdress_1">
      <item>EMIL HAVKIĆ, Ružmarinka 31/II, 10000 Zagreb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Janka Rakuše 4, 10000 Zagreb punomoćnik sudionika u postupku MIRAN DAN d.o.o.</item>
      <item>Erste&amp;Steiermaerkische bank d.d., Jadranski trg 3a, 51000 Rijeka</item>
      <item>FINA ZAGREB, 10000 Zagreb</item>
      <item>Marinko Paić, Zaharova 3, 10000 Zagreb</item>
    </derivirana_varijabla>
  </DomainObject.Predmet.OstaliListFormatedWithAdress>
  <DomainObject.Predmet.OstaliListFormatedWithAdressOIB>
    <izvorni_sadrzaj>
      <item>EMIL HAVKIĆ, Ružmarinka 31/II, 10000 Zagreb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Janka Rakuše 4, 10000 Zagreb punomoćnik sudionika u postupku MIRAN DAN d.o.o.</item>
      <item>Erste&amp;Steiermaerkische bank d.d., Jadranski trg 3a, 51000 Rijeka</item>
      <item>FINA ZAGREB, 10000 Zagreb</item>
      <item>Marinko Paić, Zaharova 3, 10000 Zagreb</item>
    </izvorni_sadrzaj>
    <derivirana_varijabla naziv="DomainObject.Predmet.OstaliListFormatedWithAdressOIB_1">
      <item>EMIL HAVKIĆ, Ružmarinka 31/II, 10000 Zagreb punomoćnik sudionika u postupku BOJAN HARON MARKIĆEVIĆ; ZRINKA GABELICA TOPLEK; ANA IVANIŠ; JASMINA ZELJAK; ROMINA PERITZ; MAJA GRBIĆ; SAŠA VEJNOVIĆ; DINKA PREMUŽIĆ; GORAN ŠIKIĆ; BORIS STOJANOVIĆ; SANDA SMOLJO BAZDULJ; INA STUPALO; NEVENKA CUGLIN; IVA TODORIĆ; ANTONIA DOBROTA MILENKOVIĆ; DAMIR JIRASEK; SANJA DESPOT; SANDA SMOLJO BAZDULJ; ANAMARIJA KRONAST; VLADIMIR MILINOVIĆ; TIN HORVAT; DAMIR ČIZMIN; DAMIR COPIĆ</item>
      <item>Marjan Jurleka, Janka Rakuše 4, 10000 Zagreb punomoćnik sudionika u postupku MIRAN DAN d.o.o.</item>
      <item>Erste&amp;Steiermaerkische bank d.d., Jadranski trg 3a, 51000 Rijeka</item>
      <item>FINA ZAGREB, 10000 Zagreb</item>
      <item>Marinko Paić, Zaharova 3, 10000 Zagreb</item>
    </derivirana_varijabla>
  </DomainObject.Predmet.OstaliListFormatedWithAdressOIB>
  <DomainObject.Predmet.OstaliListNazivFormated>
    <izvorni_sadrzaj>
      <item>EMIL HAVKIĆ</item>
      <item>Marjan Jurleka</item>
      <item>Erste&amp;Steiermaerkische bank d.d.</item>
      <item>FINA ZAGREB</item>
      <item>Marinko Paić</item>
    </izvorni_sadrzaj>
    <derivirana_varijabla naziv="DomainObject.Predmet.OstaliListNazivFormated_1">
      <item>EMIL HAVKIĆ</item>
      <item>Marjan Jurleka</item>
      <item>Erste&amp;Steiermaerkische bank d.d.</item>
      <item>FINA ZAGREB</item>
      <item>Marinko Paić</item>
    </derivirana_varijabla>
  </DomainObject.Predmet.OstaliListNazivFormated>
  <DomainObject.Predmet.OstaliListNazivFormatedOIB>
    <izvorni_sadrzaj>
      <item>EMIL HAVKIĆ</item>
      <item>Marjan Jurleka</item>
      <item>Erste&amp;Steiermaerkische bank d.d.</item>
      <item>FINA ZAGREB</item>
      <item>Marinko Paić</item>
    </izvorni_sadrzaj>
    <derivirana_varijabla naziv="DomainObject.Predmet.OstaliListNazivFormatedOIB_1">
      <item>EMIL HAVKIĆ</item>
      <item>Marjan Jurleka</item>
      <item>Erste&amp;Steiermaerkische bank d.d.</item>
      <item>FINA ZAGREB</item>
      <item>Marinko Paić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
    <derivirana_varijabla naziv="DomainObject.PoslovniBrojDokumenta_1"/>
  </DomainObject.PoslovniBrojDokumenta>
  <DomainObject.Predmet.StrankaIDrugi>
    <izvorni_sadrzaj>ANAMARIJA KRONAST i dr.</izvorni_sadrzaj>
    <derivirana_varijabla naziv="DomainObject.Predmet.StrankaIDrugi_1">ANAMARIJA KRONAST i dr.</derivirana_varijabla>
  </DomainObject.Predmet.StrankaIDrugi>
  <DomainObject.Predmet.ProtustrankaIDrugi>
    <izvorni_sadrzaj>MIRAN DAN d.o.o.</izvorni_sadrzaj>
    <derivirana_varijabla naziv="DomainObject.Predmet.ProtustrankaIDrugi_1">MIRAN DAN d.o.o.</derivirana_varijabla>
  </DomainObject.Predmet.ProtustrankaIDrugi>
  <DomainObject.Predmet.StrankaIDrugiAdressOIB>
    <izvorni_sadrzaj>ANAMARIJA KRONAST, Osječka 52, 10410 Velika Gorica i dr.</izvorni_sadrzaj>
    <derivirana_varijabla naziv="DomainObject.Predmet.StrankaIDrugiAdressOIB_1">ANAMARIJA KRONAST, Osječka 52, 10410 Velika Gorica i dr.</derivirana_varijabla>
  </DomainObject.Predmet.StrankaIDrugiAdressOIB>
  <DomainObject.Predmet.ProtustrankaIDrugiAdressOIB>
    <izvorni_sadrzaj>MIRAN DAN d.o.o., OIB 24744407386, Janka Rakuše 4, 10000 Zagreb</izvorni_sadrzaj>
    <derivirana_varijabla naziv="DomainObject.Predmet.ProtustrankaIDrugiAdressOIB_1">MIRAN DAN d.o.o., OIB 24744407386, Janka Rakuše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9. siječnja 2015.</izvorni_sadrzaj>
    <derivirana_varijabla naziv="DomainObject.Predmet.OdlukaRjesenje.DatumDonosenjaOdluke_1">9. siječnja 2015.</derivirana_varijabla>
  </DomainObject.Predmet.OdlukaRjesenje.DatumDonosenjaOdluke>
  <DomainObject.Predmet.OdlukaRjesenje.DatumPravomocnosti>
    <izvorni_sadrzaj>5. veljače 2015.</izvorni_sadrzaj>
    <derivirana_varijabla naziv="DomainObject.Predmet.OdlukaRjesenje.DatumPravomocnosti_1">5. veljače 2015.</derivirana_varijabla>
  </DomainObject.Predmet.OdlukaRjesenje.DatumPravomocnosti>
  <DomainObject.Predmet.OdlukaRjesenje.Oznaka>
    <izvorni_sadrzaj>St-207/2013-150</izvorni_sadrzaj>
    <derivirana_varijabla naziv="DomainObject.Predmet.OdlukaRjesenje.Oznaka_1">St-207/2013-150</derivirana_varijabla>
  </DomainObject.Predmet.OdlukaRjesenje.Oznaka>
  <DomainObject.Predmet.SudioniciListNaziv>
    <izvorni_sadrzaj>
      <item>ANAMARIJA KRONAST</item>
      <item>MIRAN DAN d.o.o.</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EMIL HAVKIĆ</item>
      <item>GORAN ŠIKIĆ</item>
      <item>IVA TODORIĆ</item>
      <item>ROMINA PERITZ</item>
      <item>SANJA DESPOT</item>
      <item>BOJAN HARON MARKIĆEVIĆ</item>
      <item>VLADIMIR MILINOVIĆ</item>
      <item>MAJA GRBIĆ</item>
      <item>Marjan Jurleka</item>
      <item>Erste&amp;Steiermaerkische bank d.d.</item>
      <item>FINA ZAGREB</item>
      <item>Marinko Paić</item>
    </izvorni_sadrzaj>
    <derivirana_varijabla naziv="DomainObject.Predmet.SudioniciListNaziv_1">
      <item>ANAMARIJA KRONAST</item>
      <item>MIRAN DAN d.o.o.</item>
      <item>BORIS STOJANOVIĆ</item>
      <item>DAMIR ČIZMIN</item>
      <item>ANA IVANIŠ</item>
      <item>SAŠA VEJNOVIĆ</item>
      <item>DAMIR JIRASEK</item>
      <item>INA STUPALO</item>
      <item>TIN HORVAT</item>
      <item>SANDA SMOLJO BAZDULJ</item>
      <item>DINKA PREMUŽIĆ</item>
      <item>ANTONIA DOBROTA MILENKOVIĆ</item>
      <item>JASMINA ZELJAK</item>
      <item>DAMIR COPIĆ</item>
      <item>NEVENKA CUGLIN</item>
      <item>SANDA SMOLJO BAZDULJ</item>
      <item>ZRINKA GABELICA TOPLEK</item>
      <item>EMIL HAVKIĆ</item>
      <item>GORAN ŠIKIĆ</item>
      <item>IVA TODORIĆ</item>
      <item>ROMINA PERITZ</item>
      <item>SANJA DESPOT</item>
      <item>BOJAN HARON MARKIĆEVIĆ</item>
      <item>VLADIMIR MILINOVIĆ</item>
      <item>MAJA GRBIĆ</item>
      <item>Marjan Jurleka</item>
      <item>Erste&amp;Steiermaerkische bank d.d.</item>
      <item>FINA ZAGREB</item>
      <item>Marinko Paić</item>
    </derivirana_varijabla>
  </DomainObject.Predmet.SudioniciListNaziv>
  <DomainObject.Predmet.SudioniciListAdressOIB>
    <izvorni_sadrzaj>
      <item>ANAMARIJA KRONAST, Osječka 52,10410 Velika Gorica</item>
      <item>MIRAN DAN d.o.o., OIB 24744407386, Janka Rakuše 4,10000 Zagreb</item>
      <item>BORIS STOJANOVIĆ, VODNIKOVA 10,10000 Zagreb</item>
      <item>DAMIR ČIZMIN, NOVA VES 57B,10000 Zagreb</item>
      <item>ANA IVANIŠ, MESNIČKA 2,10000 Zagreb</item>
      <item>SAŠA VEJNOVIĆ, KREŠIMIRA KOVAČEVIĆA 6,10360 Sesvete</item>
      <item>DAMIR JIRASEK, SREDNJA GRMOŠČICA 7,10000 Zagreb</item>
      <item>INA STUPALO, ANTE TOPIĆ MIMARE 41,10000 Zagreb</item>
      <item>TIN HORVAT, CVJETNA CESTA 15,10000 Zagreb</item>
      <item>SANDA SMOLJO BAZDULJ, Storžička 4,10000 Zagreb</item>
      <item>DINKA PREMUŽIĆ, VESLAČKA 10,10000 Zagreb</item>
      <item>ANTONIA DOBROTA MILENKOVIĆ, BARUTANSKI JARAK 18,10000 Zagreb</item>
      <item>JASMINA ZELJAK, F.VRANČIĆA 4,10000 Zagreb</item>
      <item>DAMIR COPIĆ, ĐURE MOMOČINOVIĆA 1,10000 Zagreb</item>
      <item>NEVENKA CUGLIN, SAVSKA 106,10316 Lijevi Dubrovčak</item>
      <item>SANDA SMOLJO BAZDULJ, STORŽIČKA 2 B,10000 Zagreb</item>
      <item>ZRINKA GABELICA TOPLEK, MATIJE DIVKOVIĆA 12,10000 Zagreb</item>
      <item>EMIL HAVKIĆ, Ružmarinka 31/II,10000 Zagreb</item>
      <item>GORAN ŠIKIĆ, VUČETIĆEV PRILAZ 1,10000 Zagreb</item>
      <item>IVA TODORIĆ, KIKIĆEVA 10,10000 Zagreb</item>
      <item>ROMINA PERITZ, BAUEROVA 22,10000 Zagreb</item>
      <item>SANJA DESPOT, V.GOTOVCA 4,10000 Zagreb</item>
      <item>BOJAN HARON MARKIĆEVIĆ, KNEZA BORNE 1,10000 Zagreb</item>
      <item>VLADIMIR MILINOVIĆ, MARKUŠEVEČKA 9,10000 Zagreb</item>
      <item>MAJA GRBIĆ, JEZERSKA 20 B,10000 Zagreb</item>
      <item>Marjan Jurleka, Janka Rakuše 4,10000 Zagreb</item>
      <item>Erste&amp;Steiermaerkische bank d.d., Jadranski trg 3a,51000 Rijeka</item>
      <item>FINA ZAGREB, 10000 Zagreb</item>
      <item>Marinko Paić, Zaharova 3,10000 Zagreb</item>
    </izvorni_sadrzaj>
    <derivirana_varijabla naziv="DomainObject.Predmet.SudioniciListAdressOIB_1">
      <item>ANAMARIJA KRONAST, Osječka 52,10410 Velika Gorica</item>
      <item>MIRAN DAN d.o.o., OIB 24744407386, Janka Rakuše 4,10000 Zagreb</item>
      <item>BORIS STOJANOVIĆ, VODNIKOVA 10,10000 Zagreb</item>
      <item>DAMIR ČIZMIN, NOVA VES 57B,10000 Zagreb</item>
      <item>ANA IVANIŠ, MESNIČKA 2,10000 Zagreb</item>
      <item>SAŠA VEJNOVIĆ, KREŠIMIRA KOVAČEVIĆA 6,10360 Sesvete</item>
      <item>DAMIR JIRASEK, SREDNJA GRMOŠČICA 7,10000 Zagreb</item>
      <item>INA STUPALO, ANTE TOPIĆ MIMARE 41,10000 Zagreb</item>
      <item>TIN HORVAT, CVJETNA CESTA 15,10000 Zagreb</item>
      <item>SANDA SMOLJO BAZDULJ, Storžička 4,10000 Zagreb</item>
      <item>DINKA PREMUŽIĆ, VESLAČKA 10,10000 Zagreb</item>
      <item>ANTONIA DOBROTA MILENKOVIĆ, BARUTANSKI JARAK 18,10000 Zagreb</item>
      <item>JASMINA ZELJAK, F.VRANČIĆA 4,10000 Zagreb</item>
      <item>DAMIR COPIĆ, ĐURE MOMOČINOVIĆA 1,10000 Zagreb</item>
      <item>NEVENKA CUGLIN, SAVSKA 106,10316 Lijevi Dubrovčak</item>
      <item>SANDA SMOLJO BAZDULJ, STORŽIČKA 2 B,10000 Zagreb</item>
      <item>ZRINKA GABELICA TOPLEK, MATIJE DIVKOVIĆA 12,10000 Zagreb</item>
      <item>EMIL HAVKIĆ, Ružmarinka 31/II,10000 Zagreb</item>
      <item>GORAN ŠIKIĆ, VUČETIĆEV PRILAZ 1,10000 Zagreb</item>
      <item>IVA TODORIĆ, KIKIĆEVA 10,10000 Zagreb</item>
      <item>ROMINA PERITZ, BAUEROVA 22,10000 Zagreb</item>
      <item>SANJA DESPOT, V.GOTOVCA 4,10000 Zagreb</item>
      <item>BOJAN HARON MARKIĆEVIĆ, KNEZA BORNE 1,10000 Zagreb</item>
      <item>VLADIMIR MILINOVIĆ, MARKUŠEVEČKA 9,10000 Zagreb</item>
      <item>MAJA GRBIĆ, JEZERSKA 20 B,10000 Zagreb</item>
      <item>Marjan Jurleka, Janka Rakuše 4,10000 Zagreb</item>
      <item>Erste&amp;Steiermaerkische bank d.d., Jadranski trg 3a,51000 Rijeka</item>
      <item>FINA ZAGREB, 10000 Zagreb</item>
      <item>Marinko Paić, Zaharova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24744407386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24744407386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335</properties:Words>
  <properties:Characters>1682</properties:Characters>
  <properties:Lines>48</properties:Lines>
  <properties:Paragraphs>22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2018-07-19T12:35:00Z</dcterms:created>
  <dc:creator>MINISTARSTVO PRAVOSUĐA</dc:creator>
  <cp:lastModifiedBy>Valentina Delač</cp:lastModifiedBy>
  <cp:lastPrinted>2018-07-19T12:35:00Z</cp:lastPrinted>
  <dcterms:modified xmlns:xsi="http://www.w3.org/2001/XMLSchema-instance" xsi:type="dcterms:W3CDTF">2018-07-19T12:39:00Z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(Miran dan  rješenje upis stečajna masa.docx)</vt:lpwstr>
  </prop:property>
  <prop:property name="CC_coloring" pid="4" fmtid="{D5CDD505-2E9C-101B-9397-08002B2CF9AE}">
    <vt:bool>false</vt:bool>
  </prop:property>
  <prop:property name="BrojStranica" pid="5" fmtid="{D5CDD505-2E9C-101B-9397-08002B2CF9AE}">
    <vt:i4>2</vt:i4>
  </prop:property>
</prop:Properties>
</file>