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14a6" w14:paraId="56514a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556AC" w:rsidRPr="00F556AC">
        <w:rPr>
          <w:rFonts w:hAnsi="Times New Roman" w:ascii="Times New Roman"/>
          <w:sz w:val="22"/>
          <w:szCs w:val="22"/>
          <w:lang w:val="hr-HR"/>
        </w:rPr>
        <w:t xml:space="preserve">MIBOS d.o.o, Dubrovnik, </w:t>
      </w:r>
      <w:r w:rsidR="00F556AC">
        <w:rPr>
          <w:rFonts w:hAnsi="Times New Roman" w:ascii="Times New Roman"/>
          <w:sz w:val="22"/>
          <w:szCs w:val="22"/>
          <w:lang w:val="hr-HR"/>
        </w:rPr>
        <w:t xml:space="preserve">Josipa Pupačića 13, </w:t>
      </w:r>
      <w:r w:rsidR="00F556AC" w:rsidRPr="00F556AC">
        <w:rPr>
          <w:rFonts w:hAnsi="Times New Roman" w:ascii="Times New Roman"/>
          <w:sz w:val="22"/>
          <w:szCs w:val="22"/>
          <w:lang w:val="hr-HR"/>
        </w:rPr>
        <w:t>OIB: 75742216109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556A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556AC" w:rsidRPr="00F556AC">
        <w:rPr>
          <w:rFonts w:hAnsi="Times New Roman" w:ascii="Times New Roman"/>
          <w:sz w:val="22"/>
          <w:szCs w:val="22"/>
        </w:rPr>
        <w:t>MIBOS d.o.o, Dubrovnik, Josipa Pupačića 13, OIB: 75742216109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45284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556A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556AC" w:rsidRPr="00F556AC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556A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556AC" w:rsidRPr="00F556AC">
        <w:rPr>
          <w:rFonts w:hAnsi="Times New Roman" w:ascii="Times New Roman"/>
          <w:sz w:val="22"/>
          <w:szCs w:val="22"/>
          <w:lang w:val="hr-HR"/>
        </w:rPr>
        <w:t>MIBOS d.o.o, Dubrovnik, Josipa Pupačića 13, OIB: 75742216109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F556AC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F556AC">
        <w:rPr>
          <w:rFonts w:hAnsi="Times New Roman" w:ascii="Times New Roman"/>
          <w:sz w:val="22"/>
          <w:szCs w:val="22"/>
          <w:lang w:val="hr-HR"/>
        </w:rPr>
        <w:t>13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45284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93859" w:rsidP="0002593A" w:rsidR="00D9385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556AC">
        <w:rPr>
          <w:rFonts w:hAnsi="Times New Roman" w:ascii="Times New Roman"/>
          <w:sz w:val="22"/>
          <w:szCs w:val="22"/>
          <w:lang w:val="hr-HR"/>
        </w:rPr>
        <w:t>Raiffeisenbank Austria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D93859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31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F556AC">
      <w:rPr>
        <w:rFonts w:hAnsi="Times New Roman" w:ascii="Times New Roman"/>
        <w:b/>
        <w:sz w:val="22"/>
        <w:szCs w:val="22"/>
        <w:lang w:val="hr-HR"/>
      </w:rPr>
      <w:t>032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F556AC">
      <w:rPr>
        <w:rFonts w:hAnsi="Times New Roman" w:ascii="Times New Roman"/>
        <w:b/>
        <w:sz w:val="22"/>
        <w:szCs w:val="22"/>
        <w:lang w:val="hr-HR"/>
      </w:rPr>
      <w:t>032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0310C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3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10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10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10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10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3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10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10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10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10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St-2032/2015</izvorni_sadrzaj>
    <derivirana_varijabla naziv="DomainObject.Predmet.OznakaBroj_1">St-2032/2015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MIBOS d.o.o. za knjigovodstvene usluge, trgovinu, ugostiteljstvo i turizam</izvorni_sadrzaj>
    <derivirana_varijabla naziv="DomainObject.Predmet.ProtustrankaFormated_1">  MIBOS d.o.o. za knjigovodstvene usluge, trgovinu, ugostiteljstvo i turizam</derivirana_varijabla>
  </DomainObject.Predmet.ProtustrankaFormated>
  <DomainObject.Predmet.ProtustrankaFormatedOIB>
    <izvorni_sadrzaj>  MIBOS d.o.o. za knjigovodstvene usluge, trgovinu, ugostiteljstvo i turizam, OIB 75742216109</izvorni_sadrzaj>
    <derivirana_varijabla naziv="DomainObject.Predmet.ProtustrankaFormatedOIB_1">  MIBOS d.o.o. za knjigovodstvene usluge, trgovinu, ugostiteljstvo i turizam, OIB 75742216109</derivirana_varijabla>
  </DomainObject.Predmet.ProtustrankaFormatedOIB>
  <DomainObject.Predmet.ProtustrankaFormatedWithAdress>
    <izvorni_sadrzaj> MIBOS d.o.o. za knjigovodstvene usluge, trgovinu, ugostiteljstvo i turizam, Josipa Pupačića 13, 20000 Dubrovnik</izvorni_sadrzaj>
    <derivirana_varijabla naziv="DomainObject.Predmet.ProtustrankaFormatedWithAdress_1"> MIBOS d.o.o. za knjigovodstvene usluge, trgovinu, ugostiteljstvo i turizam, Josipa Pupačića 13, 20000 Dubrovnik</derivirana_varijabla>
  </DomainObject.Predmet.ProtustrankaFormatedWithAdress>
  <DomainObject.Predmet.ProtustrankaFormatedWithAdressOIB>
    <izvorni_sadrzaj> MIBOS d.o.o. za knjigovodstvene usluge, trgovinu, ugostiteljstvo i turizam, OIB 75742216109, Josipa Pupačića 13, 20000 Dubrovnik</izvorni_sadrzaj>
    <derivirana_varijabla naziv="DomainObject.Predmet.ProtustrankaFormatedWithAdressOIB_1"> MIBOS d.o.o. za knjigovodstvene usluge, trgovinu, ugostiteljstvo i turizam, OIB 75742216109, Josipa Pupačića 13, 20000 Dubrovnik</derivirana_varijabla>
  </DomainObject.Predmet.ProtustrankaFormatedWithAdressOIB>
  <DomainObject.Predmet.ProtustrankaWithAdress>
    <izvorni_sadrzaj>MIBOS d.o.o. za knjigovodstvene usluge, trgovinu, ugostiteljstvo i turizam Josipa Pupačića 13, 20000 Dubrovnik</izvorni_sadrzaj>
    <derivirana_varijabla naziv="DomainObject.Predmet.ProtustrankaWithAdress_1">MIBOS d.o.o. za knjigovodstvene usluge, trgovinu, ugostiteljstvo i turizam Josipa Pupačića 13, 20000 Dubrovnik</derivirana_varijabla>
  </DomainObject.Predmet.ProtustrankaWithAdress>
  <DomainObject.Predmet.ProtustrankaWithAdressOIB>
    <izvorni_sadrzaj>MIBOS d.o.o. za knjigovodstvene usluge, trgovinu, ugostiteljstvo i turizam, OIB 75742216109, Josipa Pupačića 13, 20000 Dubrovnik</izvorni_sadrzaj>
    <derivirana_varijabla naziv="DomainObject.Predmet.ProtustrankaWithAdressOIB_1">MIBOS d.o.o. za knjigovodstvene usluge, trgovinu, ugostiteljstvo i turizam, OIB 75742216109, Josipa Pupačića 13, 20000 Dubrovnik</derivirana_varijabla>
  </DomainObject.Predmet.ProtustrankaWithAdressOIB>
  <DomainObject.Predmet.ProtustrankaNazivFormated>
    <izvorni_sadrzaj>MIBOS d.o.o. za knjigovodstvene usluge, trgovinu, ugostiteljstvo i turizam</izvorni_sadrzaj>
    <derivirana_varijabla naziv="DomainObject.Predmet.ProtustrankaNazivFormated_1">MIBOS d.o.o. za knjigovodstvene usluge, trgovinu, ugostiteljstvo i turizam</derivirana_varijabla>
  </DomainObject.Predmet.ProtustrankaNazivFormated>
  <DomainObject.Predmet.ProtustrankaNazivFormatedOIB>
    <izvorni_sadrzaj>MIBOS d.o.o. za knjigovodstvene usluge, trgovinu, ugostiteljstvo i turizam, OIB 75742216109</izvorni_sadrzaj>
    <derivirana_varijabla naziv="DomainObject.Predmet.ProtustrankaNazivFormatedOIB_1">MIBOS d.o.o. za knjigovodstvene usluge, trgovinu, ugostiteljstvo i turizam, OIB 75742216109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2404.98</izvorni_sadrzaj>
    <derivirana_varijabla naziv="DomainObject.Predmet.TrenutnaVrijednost_1">2404.98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MIBOS d.o.o. za knjigovodstvene usluge, trgovinu, ugostiteljstvo i turizam</item>
    </izvorni_sadrzaj>
    <derivirana_varijabla naziv="DomainObject.Predmet.ProtuStrankaListFormated_1">
      <item>MIBOS d.o.o. za knjigovodstvene usluge, trgovinu, ugostiteljstvo i turizam</item>
    </derivirana_varijabla>
  </DomainObject.Predmet.ProtuStrankaListFormated>
  <DomainObject.Predmet.ProtuStrankaListFormatedOIB>
    <izvorni_sadrzaj>
      <item>MIBOS d.o.o. za knjigovodstvene usluge, trgovinu, ugostiteljstvo i turizam, OIB 75742216109</item>
    </izvorni_sadrzaj>
    <derivirana_varijabla naziv="DomainObject.Predmet.ProtuStrankaListFormatedOIB_1">
      <item>MIBOS d.o.o. za knjigovodstvene usluge, trgovinu, ugostiteljstvo i turizam, OIB 75742216109</item>
    </derivirana_varijabla>
  </DomainObject.Predmet.ProtuStrankaListFormatedOIB>
  <DomainObject.Predmet.ProtuStrankaListFormatedWithAdress>
    <izvorni_sadrzaj>
      <item>MIBOS d.o.o. za knjigovodstvene usluge, trgovinu, ugostiteljstvo i turizam, Josipa Pupačića 13, 20000 Dubrovnik</item>
    </izvorni_sadrzaj>
    <derivirana_varijabla naziv="DomainObject.Predmet.ProtuStrankaListFormatedWithAdress_1">
      <item>MIBOS d.o.o. za knjigovodstvene usluge, trgovinu, ugostiteljstvo i turizam, Josipa Pupačića 13, 20000 Dubrovnik</item>
    </derivirana_varijabla>
  </DomainObject.Predmet.ProtuStrankaListFormatedWithAdress>
  <DomainObject.Predmet.ProtuStrankaListFormatedWithAdressOIB>
    <izvorni_sadrzaj>
      <item>MIBOS d.o.o. za knjigovodstvene usluge, trgovinu, ugostiteljstvo i turizam, OIB 75742216109, Josipa Pupačića 13, 20000 Dubrovnik</item>
    </izvorni_sadrzaj>
    <derivirana_varijabla naziv="DomainObject.Predmet.ProtuStrankaListFormatedWithAdressOIB_1">
      <item>MIBOS d.o.o. za knjigovodstvene usluge, trgovinu, ugostiteljstvo i turizam, OIB 75742216109, Josipa Pupačića 13, 20000 Dubrovnik</item>
    </derivirana_varijabla>
  </DomainObject.Predmet.ProtuStrankaListFormatedWithAdressOIB>
  <DomainObject.Predmet.ProtuStrankaListNazivFormated>
    <izvorni_sadrzaj>
      <item>MIBOS d.o.o. za knjigovodstvene usluge, trgovinu, ugostiteljstvo i turizam</item>
    </izvorni_sadrzaj>
    <derivirana_varijabla naziv="DomainObject.Predmet.ProtuStrankaListNazivFormated_1">
      <item>MIBOS d.o.o. za knjigovodstvene usluge, trgovinu, ugostiteljstvo i turizam</item>
    </derivirana_varijabla>
  </DomainObject.Predmet.ProtuStrankaListNazivFormated>
  <DomainObject.Predmet.ProtuStrankaListNazivFormatedOIB>
    <izvorni_sadrzaj>
      <item>MIBOS d.o.o. za knjigovodstvene usluge, trgovinu, ugostiteljstvo i turizam, OIB 75742216109</item>
    </izvorni_sadrzaj>
    <derivirana_varijabla naziv="DomainObject.Predmet.ProtuStrankaListNazivFormatedOIB_1">
      <item>MIBOS d.o.o. za knjigovodstvene usluge, trgovinu, ugostiteljstvo i turizam, OIB 75742216109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MIBOS d.o.o. za knjigovodstvene usluge, trgovinu, ugostiteljstvo i turizam</izvorni_sadrzaj>
    <derivirana_varijabla naziv="DomainObject.Predmet.ProtustrankaIDrugi_1">MIBOS d.o.o. za knjigovodstvene usluge,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MIBOS d.o.o. za knjigovodstvene usluge, trgovinu, ugostiteljstvo i turizam, OIB 75742216109, Josipa Pupačića 13, 20000 Dubrovnik</izvorni_sadrzaj>
    <derivirana_varijabla naziv="DomainObject.Predmet.ProtustrankaIDrugiAdressOIB_1">MIBOS d.o.o. za knjigovodstvene usluge, trgovinu, ugostiteljstvo i turizam, OIB 75742216109, Josipa Pupačića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MIBOS d.o.o. za knjigovodstvene usluge, trgovinu, ugostiteljstvo i turizam</item>
    </izvorni_sadrzaj>
    <derivirana_varijabla naziv="DomainObject.Predmet.SudioniciListNaziv_1">
      <item>FINA, RC Split, Podružnica Dubrovnik</item>
      <item>MIBOS d.o.o. za knjigovodstvene usluge,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MIBOS d.o.o. za knjigovodstvene usluge, trgovinu, ugostiteljstvo i turizam, OIB 75742216109, Josipa Pupačića 13,20000 Dubrovnik</item>
    </izvorni_sadrzaj>
    <derivirana_varijabla naziv="DomainObject.Predmet.SudioniciListAdressOIB_1">
      <item>FINA, RC Split, Podružnica Dubrovnik, OIB 85821130368, Vukovarska 2,20000 Dubrovnik</item>
      <item>MIBOS d.o.o. za knjigovodstvene usluge, trgovinu, ugostiteljstvo i turizam, OIB 75742216109, Josipa Pupačića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75742216109</item>
    </izvorni_sadrzaj>
    <derivirana_varijabla naziv="DomainObject.Predmet.SudioniciListNazivOIB_1">
      <item>, OIB 85821130368</item>
      <item>, OIB 75742216109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8BCD0-0E16-47F4-BAF4-CA060C8FD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2667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2016-03-29T09:07:00Z</dcterms:created>
  <dc:creator>Sudsko vijeæe</dc:creator>
  <cp:lastModifiedBy>Katarina Franković</cp:lastModifiedBy>
  <cp:lastPrinted>2016-03-29T09:08:00Z</cp:lastPrinted>
  <dcterms:modified xmlns:xsi="http://www.w3.org/2001/XMLSchema-instance" xsi:type="dcterms:W3CDTF">2016-03-29T09:08:00Z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