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69b9" w14:paraId="27569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954B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 xml:space="preserve">              6. St-1157/2016-2.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954BA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0954BA">
        <w:rPr>
          <w:rFonts w:cs="Times New Roman" w:eastAsia="Times New Roman"/>
          <w:szCs w:val="20"/>
          <w:lang w:eastAsia="hr-HR"/>
        </w:rPr>
        <w:t xml:space="preserve">nad dužnikom PROJEKT NAMJEŠTAJ jednostavno društvo s ograničenom odgovornošću za trgovinu i usluge, Zagreb, Kneza Ljudevita Posavskog 30, MBS: 080862821, OIB: 14780727073, 13. srpnja 2016. </w:t>
      </w:r>
      <w:r w:rsidRPr="000954BA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>Z A K L J U Č A K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 xml:space="preserve">Poziva  se osoba ovlaštena za zastupanje dužnika, Hrvoje Vampovac, iz Virovitice, Jurišićeva ulica 18, u roku od 8 dana od dana primitka ovog zaključka  dostaviti sudu Potvrdu o blokadi računa i novčanih sredstava dužnika, a povodom zahtjeva dužnika za obustavom skraćenog stečajnog postupka. 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>U Bjelovaru 13. srpnja  2016.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 xml:space="preserve">  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54BA">
        <w:rPr>
          <w:rFonts w:cs="Times New Roman" w:eastAsia="Times New Roman"/>
          <w:lang w:eastAsia="hr-HR"/>
        </w:rPr>
        <w:t xml:space="preserve">POUKA O PRAVNOM LIJEKU: 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54BA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>Rj.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 xml:space="preserve">              - zz dužnika putem pošte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>II. Kal. 8 dana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0954BA">
        <w:rPr>
          <w:rFonts w:cs="Times New Roman" w:eastAsia="Times New Roman"/>
          <w:noProof/>
          <w:lang w:eastAsia="hr-HR"/>
        </w:rPr>
        <w:t>Bjelovar, 13.7.2016.</w:t>
      </w: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954BA" w:rsidP="000954BA" w:rsidR="000954BA" w:rsidRPr="000954B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954BA" w:rsidP="000954BA" w:rsidR="000954BA" w:rsidRPr="000954BA">
      <w:pPr>
        <w:spacing w:after="0"/>
        <w:rPr>
          <w:rFonts w:cs="Times New Roman" w:eastAsia="SimSun" w:hAnsi="Arial" w:ascii="Arial"/>
          <w:lang w:eastAsia="zh-CN"/>
        </w:rPr>
      </w:pPr>
    </w:p>
    <w:p w:rsidRDefault="000954BA" w:rsidP="000954BA" w:rsidR="000954BA" w:rsidRPr="000954BA">
      <w:pPr>
        <w:spacing w:after="0"/>
        <w:rPr>
          <w:rFonts w:cs="Times New Roman" w:eastAsia="SimSun" w:hAnsi="Arial" w:ascii="Arial"/>
          <w:lang w:eastAsia="zh-CN"/>
        </w:rPr>
      </w:pPr>
    </w:p>
    <w:p w:rsidRDefault="000954BA" w:rsidP="000954BA" w:rsidR="000954BA" w:rsidRPr="000954BA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4BA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St-1157/2016-2</izvorni_sadrzaj>
    <derivirana_varijabla naziv="DomainObject.Oznaka_1">St-1157/2016-2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NAMJEŠTAJ jednostavno društvo s ograničenom odgovornošću za trgovinu i usluge</izvorni_sadrzaj>
    <derivirana_varijabla naziv="DomainObject.Predmet.ProtustrankaFormated_1">  PROJEKT NAMJEŠTAJ jednostavno društvo s ograničenom odgovornošću za trgovinu i usluge</derivirana_varijabla>
  </DomainObject.Predmet.ProtustrankaFormated>
  <DomainObject.Predmet.ProtustrankaFormatedOIB>
    <izvorni_sadrzaj>  PROJEKT NAMJEŠTAJ jednostavno društvo s ograničenom odgovornošću za trgovinu i usluge, OIB 14780727073</izvorni_sadrzaj>
    <derivirana_varijabla naziv="DomainObject.Predmet.ProtustrankaFormatedOIB_1">  PROJEKT NAMJEŠTAJ jednostavno društvo s ograničenom odgovornošću za trgovinu i usluge, OIB 14780727073</derivirana_varijabla>
  </DomainObject.Predmet.ProtustrankaFormatedOIB>
  <DomainObject.Predmet.ProtustrankaFormatedWithAdress>
    <izvorni_sadrzaj> PROJEKT NAMJEŠTAJ jednostavno društvo s ograničenom odgovornošću za trgovinu i usluge, Kneza Ljudevita Posavskog 30, 10000 Zagreb</izvorni_sadrzaj>
    <derivirana_varijabla naziv="DomainObject.Predmet.ProtustrankaFormatedWithAdress_1"> PROJEKT NAMJEŠTAJ jednostavno društvo s ograničenom odgovornošću za trgovinu i usluge, Kneza Ljudevita Posavskog 30, 10000 Zagreb</derivirana_varijabla>
  </DomainObject.Predmet.ProtustrankaFormatedWithAdress>
  <DomainObject.Predmet.ProtustrankaFormatedWithAdressOIB>
    <izvorni_sadrzaj> PROJEKT NAMJEŠTAJ jednostavno društvo s ograničenom odgovornošću za trgovinu i usluge, OIB 14780727073, Kneza Ljudevita Posavskog 30, 10000 Zagreb</izvorni_sadrzaj>
    <derivirana_varijabla naziv="DomainObject.Predmet.ProtustrankaFormatedWithAdressOIB_1"> PROJEKT NAMJEŠTAJ jednostavno društvo s ograničenom odgovornošću za trgovinu i usluge, OIB 14780727073, Kneza Ljudevita Posavskog 30, 10000 Zagreb</derivirana_varijabla>
  </DomainObject.Predmet.ProtustrankaFormatedWithAdressOIB>
  <DomainObject.Predmet.ProtustrankaWithAdress>
    <izvorni_sadrzaj>PROJEKT NAMJEŠTAJ jednostavno društvo s ograničenom odgovornošću za trgovinu i usluge Kneza Ljudevita Posavskog 30, 10000 Zagreb</izvorni_sadrzaj>
    <derivirana_varijabla naziv="DomainObject.Predmet.ProtustrankaWithAdress_1">PROJEKT NAMJEŠTAJ jednostavno društvo s ograničenom odgovornošću za trgovinu i usluge Kneza Ljudevita Posavskog 30, 10000 Zagreb</derivirana_varijabla>
  </DomainObject.Predmet.ProtustrankaWithAdress>
  <DomainObject.Predmet.ProtustrankaWithAdressOIB>
    <izvorni_sadrzaj>PROJEKT NAMJEŠTAJ jednostavno društvo s ograničenom odgovornošću za trgovinu i usluge, OIB 14780727073, Kneza Ljudevita Posavskog 30, 10000 Zagreb</izvorni_sadrzaj>
    <derivirana_varijabla naziv="DomainObject.Predmet.ProtustrankaWithAdressOIB_1">PROJEKT NAMJEŠTAJ jednostavno društvo s ograničenom odgovornošću za trgovinu i usluge, OIB 14780727073, Kneza Ljudevita Posavskog 30, 10000 Zagreb</derivirana_varijabla>
  </DomainObject.Predmet.ProtustrankaWithAdressOIB>
  <DomainObject.Predmet.ProtustrankaNazivFormated>
    <izvorni_sadrzaj>PROJEKT NAMJEŠTAJ jednostavno društvo s ograničenom odgovornošću za trgovinu i usluge</izvorni_sadrzaj>
    <derivirana_varijabla naziv="DomainObject.Predmet.ProtustrankaNazivFormated_1">PROJEKT NAMJEŠTAJ jednostavno društvo s ograničenom odgovornošću za trgovinu i usluge</derivirana_varijabla>
  </DomainObject.Predmet.ProtustrankaNazivFormated>
  <DomainObject.Predmet.ProtustrankaNazivFormatedOIB>
    <izvorni_sadrzaj>PROJEKT NAMJEŠTAJ jednostavno društvo s ograničenom odgovornošću za trgovinu i usluge, OIB 14780727073</izvorni_sadrzaj>
    <derivirana_varijabla naziv="DomainObject.Predmet.ProtustrankaNazivFormatedOIB_1">PROJEKT NAMJEŠTAJ jednostavno društvo s ograničenom odgovornošću za trgovinu i usluge, OIB 14780727073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NAMJEŠTAJ jednostavno društvo s ograničenom odgovornošću za trgovinu i usluge</item>
    </izvorni_sadrzaj>
    <derivirana_varijabla naziv="DomainObject.Predmet.ProtuStrankaListFormated_1">
      <item>PROJEKT NAMJEŠTAJ jednostavno društvo s ograničenom odgovornošću za trgovinu i usluge</item>
    </derivirana_varijabla>
  </DomainObject.Predmet.ProtuStrankaListFormated>
  <DomainObject.Predmet.ProtuStrankaListFormatedOIB>
    <izvorni_sadrzaj>
      <item>PROJEKT NAMJEŠTAJ jednostavno društvo s ograničenom odgovornošću za trgovinu i usluge, OIB 14780727073</item>
    </izvorni_sadrzaj>
    <derivirana_varijabla naziv="DomainObject.Predmet.ProtuStrankaListFormatedOIB_1">
      <item>PROJEKT NAMJEŠTAJ jednostavno društvo s ograničenom odgovornošću za trgovinu i usluge, OIB 14780727073</item>
    </derivirana_varijabla>
  </DomainObject.Predmet.ProtuStrankaListFormatedOIB>
  <DomainObject.Predmet.ProtuStrankaListFormatedWithAdress>
    <izvorni_sadrzaj>
      <item>PROJEKT NAMJEŠTAJ jednostavno društvo s ograničenom odgovornošću za trgovinu i usluge, Kneza Ljudevita Posavskog 30, 10000 Zagreb</item>
    </izvorni_sadrzaj>
    <derivirana_varijabla naziv="DomainObject.Predmet.ProtuStrankaListFormatedWithAdress_1">
      <item>PROJEKT NAMJEŠTAJ jednostavno društvo s ograničenom odgovornošću za trgovinu i usluge, Kneza Ljudevita Posavskog 30, 10000 Zagreb</item>
    </derivirana_varijabla>
  </DomainObject.Predmet.ProtuStrankaListFormatedWithAdress>
  <DomainObject.Predmet.ProtuStrankaListFormatedWithAdressOIB>
    <izvorni_sadrzaj>
      <item>PROJEKT NAMJEŠTAJ jednostavno društvo s ograničenom odgovornošću za trgovinu i usluge, OIB 14780727073, Kneza Ljudevita Posavskog 30, 10000 Zagreb</item>
    </izvorni_sadrzaj>
    <derivirana_varijabla naziv="DomainObject.Predmet.ProtuStrankaListFormatedWithAdressOIB_1">
      <item>PROJEKT NAMJEŠTAJ jednostavno društvo s ograničenom odgovornošću za trgovinu i usluge, OIB 14780727073, Kneza Ljudevita Posavskog 30, 10000 Zagreb</item>
    </derivirana_varijabla>
  </DomainObject.Predmet.ProtuStrankaListFormatedWithAdressOIB>
  <DomainObject.Predmet.ProtuStrankaListNazivFormated>
    <izvorni_sadrzaj>
      <item>PROJEKT NAMJEŠTAJ jednostavno društvo s ograničenom odgovornošću za trgovinu i usluge</item>
    </izvorni_sadrzaj>
    <derivirana_varijabla naziv="DomainObject.Predmet.ProtuStrankaListNazivFormated_1">
      <item>PROJEKT NAMJEŠTAJ jednostavno društvo s ograničenom odgovornošću za trgovinu i usluge</item>
    </derivirana_varijabla>
  </DomainObject.Predmet.ProtuStrankaListNazivFormated>
  <DomainObject.Predmet.ProtuStrankaListNazivFormatedOIB>
    <izvorni_sadrzaj>
      <item>PROJEKT NAMJEŠTAJ jednostavno društvo s ograničenom odgovornošću za trgovinu i usluge, OIB 14780727073</item>
    </izvorni_sadrzaj>
    <derivirana_varijabla naziv="DomainObject.Predmet.ProtuStrankaListNazivFormatedOIB_1">
      <item>PROJEKT NAMJEŠTAJ jednostavno društvo s ograničenom odgovornošću za trgovinu i usluge, OIB 14780727073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St-1157/2016-2</izvorni_sadrzaj>
    <derivirana_varijabla naziv="DomainObject.PoslovniBrojDokumenta_1">St-1157/2016-2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NAMJEŠTAJ jednostavno društvo s ograničenom odgovornošću za trgovinu i usluge</izvorni_sadrzaj>
    <derivirana_varijabla naziv="DomainObject.Predmet.ProtustrankaIDrugi_1">PROJEKT NAMJEŠTAJ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NAMJEŠTAJ jednostavno društvo s ograničenom odgovornošću za trgovinu i usluge, OIB 14780727073, Kneza Ljudevita Posavskog 30, 10000 Zagreb</izvorni_sadrzaj>
    <derivirana_varijabla naziv="DomainObject.Predmet.ProtustrankaIDrugiAdressOIB_1">PROJEKT NAMJEŠTAJ jednostavno društvo s ograničenom odgovornošću za trgovinu i usluge, OIB 14780727073, Kneza Ljudevita Posavskog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NAMJEŠTAJ jednostavno društvo s ograničenom odgovornošću za trgovinu i usluge</item>
      <item>FINA Regionalni centar Zagreb</item>
    </izvorni_sadrzaj>
    <derivirana_varijabla naziv="DomainObject.Predmet.SudioniciListNaziv_1">
      <item>PROJEKT NAMJEŠTAJ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PROJEKT NAMJEŠTAJ jednostavno društvo s ograničenom odgovornošću za trgovinu i usluge, OIB 14780727073, Kneza Ljudevita Posavskog 30,10000 Zagreb</item>
      <item>FINA Regionalni centar Zagreb, OIB 85821130368, Trg svibanjskih žrtava 1995. br. 1,10000 Zagreb</item>
    </izvorni_sadrzaj>
    <derivirana_varijabla naziv="DomainObject.Predmet.SudioniciListAdressOIB_1">
      <item>PROJEKT NAMJEŠTAJ jednostavno društvo s ograničenom odgovornošću za trgovinu i usluge, OIB 14780727073, Kneza Ljudevita Posavskog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AF631-CA95-4BF1-BF30-45C7374DD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139</properties:Words>
  <properties:Characters>762</properties:Characters>
  <properties:Lines>48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